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a1fe" w14:paraId="9fda1fe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673478">
        <w:rPr>
          <w:rFonts w:hAnsi="Times New Roman" w:ascii="Times New Roman"/>
          <w:sz w:val="24"/>
        </w:rPr>
        <w:t xml:space="preserve">: </w:t>
      </w:r>
      <w:r w:rsidR="00673478" w:rsidRPr="00673478">
        <w:rPr>
          <w:rFonts w:hAnsi="Times New Roman" w:ascii="Times New Roman"/>
          <w:b/>
          <w:sz w:val="24"/>
        </w:rPr>
        <w:t>Trgovački sud u Zagrebu</w:t>
      </w:r>
    </w:p>
    <w:p w:rsidRDefault="00702487" w:rsidP="00702487" w:rsidR="00702487" w:rsidRPr="00673478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A51473" w:rsidRPr="00A51473">
        <w:rPr>
          <w:rFonts w:hAnsi="Times New Roman" w:ascii="Times New Roman"/>
          <w:b/>
          <w:sz w:val="24"/>
          <w:szCs w:val="24"/>
          <w:lang w:val="pl-PL"/>
        </w:rPr>
        <w:t>20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. St-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4729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>/1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6</w:t>
      </w:r>
    </w:p>
    <w:p w:rsidRDefault="00702487" w:rsidP="00A51473" w:rsidR="00702487">
      <w:pPr>
        <w:rPr>
          <w:rFonts w:hAnsi="Times New Roman" w:ascii="Times New Roman"/>
          <w:b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73478">
        <w:rPr>
          <w:rFonts w:hAnsi="Times New Roman" w:ascii="Times New Roman"/>
          <w:sz w:val="24"/>
          <w:szCs w:val="24"/>
          <w:lang w:val="pl-PL"/>
        </w:rPr>
        <w:t xml:space="preserve">sjedište) : </w:t>
      </w:r>
      <w:r w:rsidR="00D20475" w:rsidRPr="00D20475">
        <w:rPr>
          <w:rFonts w:hAnsi="Times New Roman" w:ascii="Times New Roman"/>
          <w:b/>
          <w:sz w:val="24"/>
          <w:szCs w:val="24"/>
          <w:lang w:val="pl-PL"/>
        </w:rPr>
        <w:t>TERMO-IV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 xml:space="preserve"> za građevinarstvo i trgovinu d.o.o. u</w:t>
      </w:r>
      <w:r w:rsidR="00673478" w:rsidRPr="00673478">
        <w:rPr>
          <w:rFonts w:hAnsi="Times New Roman" w:ascii="Times New Roman"/>
          <w:b/>
          <w:sz w:val="24"/>
          <w:szCs w:val="24"/>
          <w:lang w:val="pl-PL"/>
        </w:rPr>
        <w:t xml:space="preserve"> stečaju, OIB: 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68030730992</w:t>
      </w:r>
      <w:r w:rsidR="00F843A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>S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esvete</w:t>
      </w:r>
      <w:r w:rsidR="00A51473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 w:rsidR="00D20475">
        <w:rPr>
          <w:rFonts w:hAnsi="Times New Roman" w:ascii="Times New Roman"/>
          <w:b/>
          <w:sz w:val="24"/>
          <w:szCs w:val="24"/>
          <w:lang w:val="pl-PL"/>
        </w:rPr>
        <w:t>Josipa Kozarca 22</w:t>
      </w: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0649F4" w:rsidR="000649F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2549A9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649F4" w:rsidP="000649F4" w:rsidR="000649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0649F4" w:rsidP="000649F4" w:rsidR="00702487" w:rsidRPr="000649F4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0649F4">
        <w:rPr>
          <w:rFonts w:hAnsi="Times New Roman" w:ascii="Times New Roman"/>
          <w:b/>
          <w:sz w:val="24"/>
          <w:szCs w:val="24"/>
        </w:rPr>
        <w:t>PRVI VIŠI  ISPLATNI RED</w:t>
      </w:r>
    </w:p>
    <w:tbl>
      <w:tblPr>
        <w:tblpPr w:tblpY="1" w:tblpXSpec="center" w:vertAnchor="text" w:rightFromText="180" w:leftFromText="180"/>
        <w:tblOverlap w:val="never"/>
        <w:tblW w:type="pct" w:w="58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22"/>
        <w:gridCol w:w="1317"/>
        <w:gridCol w:w="1243"/>
        <w:gridCol w:w="1963"/>
        <w:gridCol w:w="1243"/>
        <w:gridCol w:w="1116"/>
        <w:gridCol w:w="1064"/>
      </w:tblGrid>
      <w:tr w:rsidTr="00B30FFF" w:rsidR="00702487" w:rsidRPr="00B40BEB">
        <w:trPr>
          <w:jc w:val="center"/>
        </w:trPr>
        <w:tc>
          <w:tcPr>
            <w:tcW w:type="pct" w:w="57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0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1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9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30FFF" w:rsidR="0091562A" w:rsidRPr="00B40BEB">
        <w:trPr>
          <w:trHeight w:val="412"/>
          <w:jc w:val="center"/>
        </w:trPr>
        <w:tc>
          <w:tcPr>
            <w:tcW w:type="pct" w:w="575"/>
          </w:tcPr>
          <w:p w:rsidRDefault="00D20475" w:rsidP="009C54B8" w:rsidR="0091562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91562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750"/>
          </w:tcPr>
          <w:p w:rsidRDefault="00D20475" w:rsidP="00A321B0" w:rsidR="0091562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VLADO PANDŽIĆ</w:t>
            </w:r>
          </w:p>
        </w:tc>
        <w:tc>
          <w:tcPr>
            <w:tcW w:type="pct" w:w="609"/>
          </w:tcPr>
          <w:p w:rsidRDefault="00D20475" w:rsidP="00A321B0" w:rsidR="0091562A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77373742166</w:t>
            </w:r>
          </w:p>
        </w:tc>
        <w:tc>
          <w:tcPr>
            <w:tcW w:type="pct" w:w="575"/>
          </w:tcPr>
          <w:p w:rsidRDefault="00D20475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  <w:r w:rsidR="0091562A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D20475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Lonjička 8</w:t>
            </w:r>
          </w:p>
        </w:tc>
        <w:tc>
          <w:tcPr>
            <w:tcW w:type="pct" w:w="908"/>
          </w:tcPr>
          <w:p w:rsidRDefault="00D20475" w:rsidP="00A321B0" w:rsidR="0091562A" w:rsidRPr="00D90E1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Neto+kte:106.371,87</w:t>
            </w:r>
          </w:p>
          <w:p w:rsidRDefault="00D20475" w:rsidP="00A321B0" w:rsidR="00B14C10" w:rsidRPr="00F13F8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  <w:u w:val="single"/>
              </w:rPr>
            </w:pP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Dopr.</w:t>
            </w:r>
            <w:r w:rsidR="00B13B72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iz i na plaće</w:t>
            </w: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:</w:t>
            </w:r>
            <w:r w:rsidR="00B13B72">
              <w:rPr>
                <w:rFonts w:hAnsi="Times New Roman" w:ascii="Times New Roman"/>
                <w:b/>
                <w:sz w:val="20"/>
                <w:szCs w:val="20"/>
                <w:u w:val="single"/>
              </w:rPr>
              <w:t xml:space="preserve"> </w:t>
            </w: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48.206,27</w:t>
            </w:r>
          </w:p>
          <w:p w:rsidRDefault="00B14C10" w:rsidP="00A321B0" w:rsidR="003D527C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B14C10">
              <w:rPr>
                <w:rFonts w:hAnsi="Times New Roman" w:ascii="Times New Roman"/>
                <w:b/>
                <w:sz w:val="20"/>
                <w:szCs w:val="20"/>
              </w:rPr>
              <w:t xml:space="preserve">Ukupno: </w:t>
            </w:r>
          </w:p>
          <w:p w:rsidRDefault="00D20475" w:rsidP="00A321B0" w:rsidR="00B14C10" w:rsidRPr="00B14C1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154.578,14</w:t>
            </w:r>
          </w:p>
        </w:tc>
        <w:tc>
          <w:tcPr>
            <w:tcW w:type="pct" w:w="575"/>
          </w:tcPr>
          <w:p w:rsidRDefault="00B14C10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83A9A">
              <w:rPr>
                <w:rFonts w:hAnsi="Times New Roman" w:ascii="Times New Roman"/>
                <w:sz w:val="20"/>
                <w:szCs w:val="20"/>
              </w:rPr>
              <w:t>Radni odnos-čl.139. Zakona o radu (NN 93/2014</w:t>
            </w:r>
          </w:p>
        </w:tc>
        <w:tc>
          <w:tcPr>
            <w:tcW w:type="pct" w:w="516"/>
          </w:tcPr>
          <w:p w:rsidRDefault="00D20475" w:rsidP="00A321B0" w:rsidR="0091562A" w:rsidRPr="0008400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154.578,14</w:t>
            </w:r>
          </w:p>
        </w:tc>
        <w:tc>
          <w:tcPr>
            <w:tcW w:type="pct" w:w="493"/>
          </w:tcPr>
          <w:p w:rsidRDefault="00B14C10" w:rsidP="00A321B0" w:rsidR="0091562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B30FFF" w:rsidR="00B14C10" w:rsidRPr="00B40BEB">
        <w:trPr>
          <w:trHeight w:val="412"/>
          <w:jc w:val="center"/>
        </w:trPr>
        <w:tc>
          <w:tcPr>
            <w:tcW w:type="pct" w:w="575"/>
          </w:tcPr>
          <w:p w:rsidRDefault="00D20475" w:rsidP="009C54B8" w:rsidR="00B14C1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="00B14C10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750"/>
          </w:tcPr>
          <w:p w:rsidRDefault="00D20475" w:rsidP="00B14C10" w:rsidR="00B14C10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ŽELJKO IVČEK</w:t>
            </w:r>
          </w:p>
        </w:tc>
        <w:tc>
          <w:tcPr>
            <w:tcW w:type="pct" w:w="609"/>
          </w:tcPr>
          <w:p w:rsidRDefault="00D20475" w:rsidP="00B14C10" w:rsidR="00B14C10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56053385945</w:t>
            </w:r>
          </w:p>
        </w:tc>
        <w:tc>
          <w:tcPr>
            <w:tcW w:type="pct" w:w="575"/>
          </w:tcPr>
          <w:p w:rsidRDefault="00D20475" w:rsidP="00B14C10" w:rsidR="00B14C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Sesvetski Kraljevec, Josipa Kozarca 22</w:t>
            </w:r>
          </w:p>
        </w:tc>
        <w:tc>
          <w:tcPr>
            <w:tcW w:type="pct" w:w="908"/>
          </w:tcPr>
          <w:p w:rsidRDefault="00D20475" w:rsidP="00D20475" w:rsidR="00D20475" w:rsidRPr="00D90E1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Neto+kte:106.371,87</w:t>
            </w:r>
          </w:p>
          <w:p w:rsidRDefault="00B13B72" w:rsidP="00B13B72" w:rsidR="00B13B72" w:rsidRPr="00F13F8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  <w:u w:val="single"/>
              </w:rPr>
            </w:pP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Dopr.</w:t>
            </w:r>
            <w:r>
              <w:rPr>
                <w:rFonts w:hAnsi="Times New Roman" w:ascii="Times New Roman"/>
                <w:b/>
                <w:sz w:val="20"/>
                <w:szCs w:val="20"/>
                <w:u w:val="single"/>
              </w:rPr>
              <w:t>iz i na plaće</w:t>
            </w: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:</w:t>
            </w:r>
            <w:r>
              <w:rPr>
                <w:rFonts w:hAnsi="Times New Roman" w:ascii="Times New Roman"/>
                <w:b/>
                <w:sz w:val="20"/>
                <w:szCs w:val="20"/>
                <w:u w:val="single"/>
              </w:rPr>
              <w:t xml:space="preserve"> </w:t>
            </w:r>
            <w:r w:rsidRPr="00F13F88">
              <w:rPr>
                <w:rFonts w:hAnsi="Times New Roman" w:ascii="Times New Roman"/>
                <w:b/>
                <w:sz w:val="20"/>
                <w:szCs w:val="20"/>
                <w:u w:val="single"/>
              </w:rPr>
              <w:t>48.206,27</w:t>
            </w:r>
          </w:p>
          <w:p w:rsidRDefault="00D20475" w:rsidP="00D20475" w:rsidR="00D2047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B14C10">
              <w:rPr>
                <w:rFonts w:hAnsi="Times New Roman" w:ascii="Times New Roman"/>
                <w:b/>
                <w:sz w:val="20"/>
                <w:szCs w:val="20"/>
              </w:rPr>
              <w:t xml:space="preserve">Ukupno: </w:t>
            </w:r>
          </w:p>
          <w:p w:rsidRDefault="00D20475" w:rsidP="00D20475" w:rsidR="00B14C10" w:rsidRPr="00D90E1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154.578,14</w:t>
            </w:r>
          </w:p>
        </w:tc>
        <w:tc>
          <w:tcPr>
            <w:tcW w:type="pct" w:w="575"/>
          </w:tcPr>
          <w:p w:rsidRDefault="00B14C10" w:rsidP="00B14C10" w:rsidR="00B14C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83A9A">
              <w:rPr>
                <w:rFonts w:hAnsi="Times New Roman" w:ascii="Times New Roman"/>
                <w:sz w:val="20"/>
                <w:szCs w:val="20"/>
              </w:rPr>
              <w:t>Radni odnos-čl.139. Zakona o radu (NN 93/2014</w:t>
            </w:r>
          </w:p>
        </w:tc>
        <w:tc>
          <w:tcPr>
            <w:tcW w:type="pct" w:w="516"/>
          </w:tcPr>
          <w:p w:rsidRDefault="00D20475" w:rsidP="00B14C10" w:rsidR="00B14C10" w:rsidRPr="0008400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154.578,14</w:t>
            </w:r>
          </w:p>
        </w:tc>
        <w:tc>
          <w:tcPr>
            <w:tcW w:type="pct" w:w="493"/>
          </w:tcPr>
          <w:p w:rsidRDefault="00B14C10" w:rsidP="00B14C10" w:rsidR="00B14C1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Radni odnos</w:t>
            </w:r>
          </w:p>
        </w:tc>
      </w:tr>
      <w:tr w:rsidTr="00B30FFF" w:rsidR="0031209F" w:rsidRPr="00B40BEB">
        <w:trPr>
          <w:trHeight w:val="412"/>
          <w:jc w:val="center"/>
        </w:trPr>
        <w:tc>
          <w:tcPr>
            <w:tcW w:type="pct" w:w="575"/>
          </w:tcPr>
          <w:p w:rsidRDefault="0031209F" w:rsidP="0031209F" w:rsidR="0031209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0"/>
          </w:tcPr>
          <w:p w:rsidRDefault="0031209F" w:rsidP="0031209F" w:rsidR="0031209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 :</w:t>
            </w:r>
          </w:p>
        </w:tc>
        <w:tc>
          <w:tcPr>
            <w:tcW w:type="pct" w:w="609"/>
          </w:tcPr>
          <w:p w:rsidRDefault="0031209F" w:rsidP="0031209F" w:rsidR="0031209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75"/>
          </w:tcPr>
          <w:p w:rsidRDefault="0031209F" w:rsidP="0031209F" w:rsidR="0031209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8"/>
          </w:tcPr>
          <w:p w:rsidRDefault="00B30FFF" w:rsidP="0031209F" w:rsidR="0031209F" w:rsidRPr="003D527C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309.156,28</w:t>
            </w:r>
          </w:p>
        </w:tc>
        <w:tc>
          <w:tcPr>
            <w:tcW w:type="pct" w:w="575"/>
          </w:tcPr>
          <w:p w:rsidRDefault="0031209F" w:rsidP="0031209F" w:rsidR="0031209F" w:rsidRPr="00183A9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16"/>
          </w:tcPr>
          <w:p w:rsidRDefault="009C54B8" w:rsidP="0031209F" w:rsidR="0031209F" w:rsidRPr="0008400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309.156,28</w:t>
            </w:r>
          </w:p>
        </w:tc>
        <w:tc>
          <w:tcPr>
            <w:tcW w:type="pct" w:w="493"/>
          </w:tcPr>
          <w:p w:rsidRDefault="0031209F" w:rsidP="0031209F" w:rsidR="0031209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31209F" w:rsidP="00702487" w:rsidR="0031209F">
      <w:pPr>
        <w:pStyle w:val="Bezproreda"/>
        <w:rPr>
          <w:rFonts w:hAnsi="Times New Roman" w:ascii="Times New Roman"/>
          <w:sz w:val="24"/>
        </w:rPr>
      </w:pPr>
    </w:p>
    <w:p w:rsidRDefault="00E750BC" w:rsidP="00702487" w:rsidR="00E750BC">
      <w:pPr>
        <w:pStyle w:val="Bezproreda"/>
        <w:rPr>
          <w:rFonts w:hAnsi="Times New Roman" w:ascii="Times New Roman"/>
          <w:sz w:val="24"/>
        </w:rPr>
      </w:pPr>
    </w:p>
    <w:p w:rsidRDefault="00415CA2" w:rsidP="00031A85" w:rsidR="00031A85" w:rsidRPr="00B30FFF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 xml:space="preserve">DRUGI </w:t>
      </w:r>
      <w:r w:rsidR="000649F4">
        <w:rPr>
          <w:rFonts w:hAnsi="Times New Roman" w:ascii="Times New Roman"/>
          <w:b/>
          <w:sz w:val="24"/>
          <w:szCs w:val="24"/>
        </w:rPr>
        <w:t xml:space="preserve"> </w:t>
      </w:r>
      <w:r w:rsidR="00887BA0">
        <w:rPr>
          <w:rFonts w:hAnsi="Times New Roman" w:ascii="Times New Roman"/>
          <w:b/>
          <w:sz w:val="24"/>
          <w:szCs w:val="24"/>
        </w:rPr>
        <w:t>VIŠ</w:t>
      </w:r>
      <w:r>
        <w:rPr>
          <w:rFonts w:hAnsi="Times New Roman" w:ascii="Times New Roman"/>
          <w:b/>
          <w:sz w:val="24"/>
          <w:szCs w:val="24"/>
        </w:rPr>
        <w:t>I  ISPLATNI RED</w:t>
      </w:r>
    </w:p>
    <w:tbl>
      <w:tblPr>
        <w:tblpPr w:tblpY="1" w:tblpXSpec="center" w:vertAnchor="text" w:rightFromText="180" w:leftFromText="180"/>
        <w:tblOverlap w:val="never"/>
        <w:tblW w:type="pct" w:w="60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6"/>
        <w:gridCol w:w="1763"/>
        <w:gridCol w:w="1317"/>
        <w:gridCol w:w="1241"/>
        <w:gridCol w:w="1366"/>
        <w:gridCol w:w="1718"/>
        <w:gridCol w:w="1415"/>
        <w:gridCol w:w="1812"/>
      </w:tblGrid>
      <w:tr w:rsidTr="00E20D71" w:rsidR="00590EC7" w:rsidRPr="00B40BEB">
        <w:trPr>
          <w:jc w:val="center"/>
        </w:trPr>
        <w:tc>
          <w:tcPr>
            <w:tcW w:type="pct" w:w="253"/>
            <w:vAlign w:val="center"/>
          </w:tcPr>
          <w:p w:rsidRDefault="00E750BC" w:rsidP="00E750BC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Redbr. pr</w:t>
            </w:r>
            <w:r w:rsidR="00415CA2" w:rsidRPr="00E660FE">
              <w:rPr>
                <w:rFonts w:hAnsi="Times New Roman" w:ascii="Times New Roman"/>
                <w:sz w:val="20"/>
                <w:szCs w:val="20"/>
              </w:rPr>
              <w:t xml:space="preserve"> tražbine</w:t>
            </w:r>
          </w:p>
        </w:tc>
        <w:tc>
          <w:tcPr>
            <w:tcW w:type="pct" w:w="787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88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54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610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E660FE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67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32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09"/>
            <w:vAlign w:val="center"/>
          </w:tcPr>
          <w:p w:rsidRDefault="00415CA2" w:rsidP="002A6A8F" w:rsidR="00415CA2" w:rsidRPr="00E660F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60FE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E20D71" w:rsidR="00031A85" w:rsidRPr="00B40BEB">
        <w:trPr>
          <w:jc w:val="center"/>
        </w:trPr>
        <w:tc>
          <w:tcPr>
            <w:tcW w:type="pct" w:w="253"/>
          </w:tcPr>
          <w:p w:rsidRDefault="00031A85" w:rsidP="00031A85" w:rsidR="00031A85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B30FFF" w:rsidP="00074C5D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="00E20D71">
              <w:rPr>
                <w:rFonts w:hAnsi="Times New Roman" w:ascii="Times New Roman"/>
                <w:sz w:val="20"/>
                <w:szCs w:val="20"/>
              </w:rPr>
              <w:t>*</w:t>
            </w:r>
          </w:p>
        </w:tc>
        <w:tc>
          <w:tcPr>
            <w:tcW w:type="pct" w:w="787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RH, MF, PU, </w:t>
            </w:r>
            <w:r w:rsidR="008F6EC7">
              <w:rPr>
                <w:rFonts w:hAnsi="Times New Roman" w:ascii="Times New Roman"/>
                <w:sz w:val="20"/>
                <w:szCs w:val="20"/>
              </w:rPr>
              <w:t>Područni ured Krapina, zastup.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 xml:space="preserve"> po ŽDO Zagreb</w:t>
            </w:r>
          </w:p>
        </w:tc>
        <w:tc>
          <w:tcPr>
            <w:tcW w:type="pct" w:w="588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54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Savska cesta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41</w:t>
            </w:r>
          </w:p>
        </w:tc>
        <w:tc>
          <w:tcPr>
            <w:tcW w:type="pct" w:w="610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B30FFF" w:rsidP="00E71C10" w:rsidR="00031A85" w:rsidRPr="000B1975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154.752,77</w:t>
            </w:r>
          </w:p>
        </w:tc>
        <w:tc>
          <w:tcPr>
            <w:tcW w:type="pct" w:w="767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Izvod iz poreznih kartica PU </w:t>
            </w:r>
          </w:p>
        </w:tc>
        <w:tc>
          <w:tcPr>
            <w:tcW w:type="pct" w:w="632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0B197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0B1975">
              <w:rPr>
                <w:rFonts w:hAnsi="Times New Roman" w:ascii="Times New Roman"/>
                <w:b/>
                <w:sz w:val="20"/>
                <w:szCs w:val="20"/>
              </w:rPr>
              <w:t xml:space="preserve">    </w:t>
            </w:r>
            <w:r w:rsidR="009C54B8" w:rsidRPr="000B1975">
              <w:rPr>
                <w:rFonts w:hAnsi="Times New Roman" w:ascii="Times New Roman"/>
                <w:b/>
                <w:sz w:val="20"/>
                <w:szCs w:val="20"/>
              </w:rPr>
              <w:t>58.340,23</w:t>
            </w:r>
            <w:r w:rsidRPr="000B1975">
              <w:rPr>
                <w:rFonts w:hAnsi="Times New Roman" w:ascii="Times New Roman"/>
                <w:b/>
                <w:sz w:val="20"/>
                <w:szCs w:val="20"/>
              </w:rPr>
              <w:t xml:space="preserve">    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Ovjereni knjig.izlist iz ISPU</w:t>
            </w:r>
          </w:p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031A85" w:rsidRPr="00227880">
        <w:trPr>
          <w:jc w:val="center"/>
        </w:trPr>
        <w:tc>
          <w:tcPr>
            <w:tcW w:type="pct" w:w="253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588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4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0"/>
            <w:tcBorders>
              <w:bottom w:space="0" w:sz="4" w:color="auto" w:val="single"/>
            </w:tcBorders>
          </w:tcPr>
          <w:p w:rsidRDefault="00B30FFF" w:rsidP="00093F8D" w:rsidR="00031A85" w:rsidRPr="0022788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154.752,77</w:t>
            </w:r>
          </w:p>
        </w:tc>
        <w:tc>
          <w:tcPr>
            <w:tcW w:type="pct" w:w="767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32"/>
            <w:tcBorders>
              <w:bottom w:space="0" w:sz="4" w:color="auto" w:val="single"/>
            </w:tcBorders>
          </w:tcPr>
          <w:p w:rsidRDefault="00093F8D" w:rsidP="00093F8D" w:rsidR="00093F8D" w:rsidRPr="00227880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58.340,23</w:t>
            </w:r>
          </w:p>
        </w:tc>
        <w:tc>
          <w:tcPr>
            <w:tcW w:type="pct" w:w="809"/>
            <w:tcBorders>
              <w:bottom w:space="0" w:sz="4" w:color="auto" w:val="single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  <w:tr w:rsidTr="00E20D71" w:rsidR="00031A85" w:rsidRPr="00227880">
        <w:trPr>
          <w:jc w:val="center"/>
        </w:trPr>
        <w:tc>
          <w:tcPr>
            <w:tcW w:type="pct" w:w="25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0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031A85" w:rsidRPr="00227880">
        <w:trPr>
          <w:jc w:val="center"/>
        </w:trPr>
        <w:tc>
          <w:tcPr>
            <w:tcW w:type="pct" w:w="253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87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2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E20D71" w:rsidR="00031A85" w:rsidRPr="00227880">
        <w:trPr>
          <w:jc w:val="center"/>
        </w:trPr>
        <w:tc>
          <w:tcPr>
            <w:tcW w:type="pct" w:w="253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87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8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767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32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09"/>
            <w:tcBorders>
              <w:top w:val="nil"/>
              <w:left w:val="nil"/>
              <w:bottom w:val="nil"/>
              <w:right w:val="nil"/>
            </w:tcBorders>
          </w:tcPr>
          <w:p w:rsidRDefault="00031A85" w:rsidP="00031A85" w:rsidR="00031A85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tbl>
      <w:tblPr>
        <w:tblpPr w:tblpY="176" w:horzAnchor="margin" w:vertAnchor="text" w:rightFromText="180" w:leftFromText="180"/>
        <w:tblOverlap w:val="never"/>
        <w:tblW w:type="pct" w:w="54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842"/>
        <w:gridCol w:w="3434"/>
        <w:gridCol w:w="3652"/>
      </w:tblGrid>
      <w:tr w:rsidTr="00B44607" w:rsidR="00590EC7" w:rsidRPr="00227880">
        <w:trPr>
          <w:trHeight w:val="565"/>
        </w:trPr>
        <w:tc>
          <w:tcPr>
            <w:tcW w:type="pct" w:w="611"/>
          </w:tcPr>
          <w:p w:rsidRDefault="008D458B" w:rsidP="00590EC7" w:rsidR="008159C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Red.br.</w:t>
            </w:r>
          </w:p>
          <w:p w:rsidRDefault="00523498" w:rsidP="00590EC7" w:rsidR="00523498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prij.tražb.</w:t>
            </w:r>
          </w:p>
        </w:tc>
        <w:tc>
          <w:tcPr>
            <w:tcW w:type="pct" w:w="905"/>
            <w:vAlign w:val="center"/>
          </w:tcPr>
          <w:p w:rsidRDefault="00673FAA" w:rsidP="00673FAA" w:rsidR="00590EC7" w:rsidRPr="0052349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23498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</w:tc>
        <w:tc>
          <w:tcPr>
            <w:tcW w:type="pct" w:w="1688"/>
            <w:tcBorders>
              <w:bottom w:val="nil"/>
            </w:tcBorders>
            <w:vAlign w:val="center"/>
          </w:tcPr>
          <w:p w:rsidRDefault="0050428E" w:rsidP="0050428E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795"/>
            <w:vAlign w:val="center"/>
          </w:tcPr>
          <w:p w:rsidRDefault="0041534F" w:rsidP="0041534F" w:rsidR="00590EC7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 xml:space="preserve">Oznaka ovršne </w:t>
            </w:r>
            <w:r w:rsidR="0050428E" w:rsidRPr="00227880">
              <w:rPr>
                <w:rFonts w:hAnsi="Times New Roman" w:ascii="Times New Roman"/>
                <w:sz w:val="20"/>
                <w:szCs w:val="20"/>
              </w:rPr>
              <w:t>ispave ako se tražbina zasn</w:t>
            </w:r>
            <w:r w:rsidRPr="00227880">
              <w:rPr>
                <w:rFonts w:hAnsi="Times New Roman" w:ascii="Times New Roman"/>
                <w:sz w:val="20"/>
                <w:szCs w:val="20"/>
              </w:rPr>
              <w:t>iva na ovršnoj ispravi</w:t>
            </w:r>
          </w:p>
        </w:tc>
      </w:tr>
      <w:tr w:rsidTr="0041534F" w:rsidR="00B30FFF" w:rsidRPr="00227880">
        <w:tc>
          <w:tcPr>
            <w:tcW w:type="pct" w:w="611"/>
          </w:tcPr>
          <w:p w:rsidRDefault="00B30FFF" w:rsidP="00B30FFF" w:rsidR="00B30FFF" w:rsidRPr="0022788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27880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05"/>
          </w:tcPr>
          <w:p w:rsidRDefault="00B30FFF" w:rsidP="00B30FFF" w:rsidR="00B30FFF" w:rsidRPr="000B1975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96.412,54</w:t>
            </w:r>
          </w:p>
        </w:tc>
        <w:tc>
          <w:tcPr>
            <w:tcW w:type="pct" w:w="1688"/>
          </w:tcPr>
          <w:p w:rsidRDefault="00B30FFF" w:rsidP="00B30FFF" w:rsidR="00B30FFF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Ukupni dopr.iz i na plaće (prijava 1+2)</w:t>
            </w:r>
          </w:p>
        </w:tc>
        <w:tc>
          <w:tcPr>
            <w:tcW w:type="pct" w:w="1795"/>
          </w:tcPr>
          <w:p w:rsidRDefault="00B30FFF" w:rsidP="00B30FFF" w:rsidR="00B30FFF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41534F" w:rsidR="00B30FFF" w:rsidRPr="00227880">
        <w:tc>
          <w:tcPr>
            <w:tcW w:type="pct" w:w="611"/>
          </w:tcPr>
          <w:p w:rsidRDefault="00B30FFF" w:rsidP="00B30FFF" w:rsidR="00B30FFF" w:rsidRPr="00C86AB9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C86AB9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905"/>
          </w:tcPr>
          <w:p w:rsidRDefault="00B30FFF" w:rsidP="00B30FFF" w:rsidR="00B30FFF" w:rsidRPr="00C86AB9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96.412,54</w:t>
            </w:r>
          </w:p>
        </w:tc>
        <w:tc>
          <w:tcPr>
            <w:tcW w:type="pct" w:w="1688"/>
          </w:tcPr>
          <w:p w:rsidRDefault="00B30FFF" w:rsidP="00B30FFF" w:rsidR="00B30FFF" w:rsidRPr="00227880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795"/>
          </w:tcPr>
          <w:p w:rsidRDefault="00B30FFF" w:rsidP="00B30FFF" w:rsidR="00B30FFF" w:rsidRPr="00227880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1C66D1" w:rsidP="00F64B6B" w:rsidR="001C66D1">
      <w:pPr>
        <w:rPr>
          <w:rFonts w:hAnsi="Times New Roman" w:ascii="Times New Roman"/>
          <w:b/>
          <w:sz w:val="24"/>
        </w:rPr>
      </w:pPr>
    </w:p>
    <w:p w:rsidRDefault="001C66D1" w:rsidP="00702487" w:rsidR="001C66D1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91"/>
        <w:gridCol w:w="1304"/>
        <w:gridCol w:w="1317"/>
        <w:gridCol w:w="1405"/>
        <w:gridCol w:w="1044"/>
        <w:gridCol w:w="1516"/>
        <w:gridCol w:w="1354"/>
        <w:gridCol w:w="1423"/>
      </w:tblGrid>
      <w:tr w:rsidTr="008A07FD" w:rsidR="00644553" w:rsidRPr="00B40BEB">
        <w:trPr>
          <w:jc w:val="center"/>
        </w:trPr>
        <w:tc>
          <w:tcPr>
            <w:tcW w:type="pct" w:w="43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8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73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6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69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A07FD" w:rsidR="006D7346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A76B4A" w:rsidP="00736EE0" w:rsidR="00A76B4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6D7346" w:rsidP="006D7346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6D7346" w:rsidP="00831E58" w:rsidR="006D734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203066" w:rsidP="00831E58" w:rsidR="0020306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A07FD" w:rsidR="004A26E9" w:rsidRPr="00B40BEB">
        <w:trPr>
          <w:jc w:val="center"/>
        </w:trPr>
        <w:tc>
          <w:tcPr>
            <w:tcW w:type="pct" w:w="43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bottom w:space="0" w:sz="4" w:color="auto" w:val="single"/>
            </w:tcBorders>
          </w:tcPr>
          <w:p w:rsidRDefault="004A26E9" w:rsidP="004A26E9" w:rsidR="004A26E9" w:rsidRPr="009A5D2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42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85"/>
            <w:tcBorders>
              <w:bottom w:space="0" w:sz="4" w:color="auto" w:val="single"/>
            </w:tcBorders>
          </w:tcPr>
          <w:p w:rsidRDefault="004A26E9" w:rsidP="004A26E9" w:rsidR="004A26E9" w:rsidRPr="002549A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0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39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0"/>
            <w:tcBorders>
              <w:bottom w:space="0" w:sz="4" w:color="auto" w:val="single"/>
            </w:tcBorders>
          </w:tcPr>
          <w:p w:rsidRDefault="004A26E9" w:rsidP="00AB5FD6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94"/>
            <w:tcBorders>
              <w:bottom w:space="0" w:sz="4" w:color="auto" w:val="single"/>
            </w:tcBorders>
          </w:tcPr>
          <w:p w:rsidRDefault="004A26E9" w:rsidP="004A26E9" w:rsidR="004A26E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203066" w:rsidP="00702487" w:rsidR="00203066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bottom w:space="0" w:sz="4" w:color="auto" w:val="single"/>
            </w:tcBorders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03066" w:rsidP="000331A7" w:rsidR="0020306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F6382" w:rsidR="00702487" w:rsidRPr="007B4027">
        <w:trPr>
          <w:jc w:val="center"/>
        </w:trPr>
        <w:tc>
          <w:tcPr>
            <w:tcW w:type="pct" w:w="74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E3904" w:rsidP="00203066" w:rsidR="0020306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21.03.</w:t>
      </w:r>
      <w:r w:rsidR="00CA41A6">
        <w:rPr>
          <w:rFonts w:hAnsi="Times New Roman" w:ascii="Times New Roman"/>
          <w:sz w:val="24"/>
        </w:rPr>
        <w:t>201</w:t>
      </w:r>
      <w:r w:rsidR="00860B2D">
        <w:rPr>
          <w:rFonts w:hAnsi="Times New Roman" w:ascii="Times New Roman"/>
          <w:sz w:val="24"/>
        </w:rPr>
        <w:t>9</w:t>
      </w:r>
      <w:r w:rsidR="00CA41A6">
        <w:rPr>
          <w:rFonts w:hAnsi="Times New Roman" w:ascii="Times New Roman"/>
          <w:sz w:val="24"/>
        </w:rPr>
        <w:t>.g.</w:t>
      </w:r>
    </w:p>
    <w:p w:rsidRDefault="00203066" w:rsidP="00203066" w:rsidR="00203066">
      <w:pPr>
        <w:ind w:left="637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Pr="0020306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S</w:t>
      </w:r>
      <w:r w:rsidRPr="003726DD">
        <w:rPr>
          <w:rFonts w:hAnsi="Times New Roman" w:ascii="Times New Roman"/>
          <w:sz w:val="24"/>
        </w:rPr>
        <w:t>tečajni upravitelj</w:t>
      </w:r>
      <w:r>
        <w:rPr>
          <w:rFonts w:hAnsi="Times New Roman" w:ascii="Times New Roman"/>
          <w:sz w:val="24"/>
        </w:rPr>
        <w:t>:</w:t>
      </w:r>
      <w:r w:rsidRPr="00203066">
        <w:rPr>
          <w:rFonts w:hAnsi="Times New Roman" w:ascii="Times New Roman"/>
          <w:sz w:val="24"/>
        </w:rPr>
        <w:t xml:space="preserve"> </w:t>
      </w:r>
    </w:p>
    <w:p w:rsidRDefault="00833B93" w:rsidP="00833B93" w:rsidR="00203066" w:rsidRPr="003726D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</w:t>
      </w:r>
      <w:r w:rsidR="00203066">
        <w:rPr>
          <w:rFonts w:hAnsi="Times New Roman" w:ascii="Times New Roman"/>
          <w:sz w:val="24"/>
        </w:rPr>
        <w:t>Branka Božić, dipl.oec.</w:t>
      </w:r>
    </w:p>
    <w:p w:rsidRDefault="00203066" w:rsidP="00203066" w:rsidR="00203066">
      <w:pPr>
        <w:rPr>
          <w:rFonts w:hAnsi="Times New Roman" w:ascii="Times New Roman"/>
          <w:sz w:val="24"/>
        </w:rPr>
      </w:pPr>
    </w:p>
    <w:p w:rsidRDefault="00CA41A6" w:rsidP="00CA41A6" w:rsidR="00CA41A6">
      <w:pPr>
        <w:rPr>
          <w:rFonts w:hAnsi="Times New Roman" w:ascii="Times New Roman"/>
          <w:sz w:val="24"/>
        </w:rPr>
      </w:pPr>
    </w:p>
    <w:p w:rsidRDefault="00203066" w:rsidP="00CA41A6" w:rsidR="00203066">
      <w:pPr>
        <w:rPr>
          <w:rFonts w:hAnsi="Times New Roman" w:ascii="Times New Roman"/>
          <w:sz w:val="24"/>
        </w:rPr>
      </w:pPr>
    </w:p>
    <w:p w:rsidRDefault="00BF6382" w:rsidP="00203066" w:rsidR="00CA41A6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203066">
        <w:rPr>
          <w:rFonts w:hAnsi="Times New Roman" w:ascii="Times New Roman"/>
          <w:sz w:val="24"/>
        </w:rPr>
        <w:tab/>
        <w:t xml:space="preserve">        </w:t>
      </w:r>
    </w:p>
    <w:p w:rsidRDefault="00203066" w:rsidR="00203066" w:rsidRPr="003726DD">
      <w:pPr>
        <w:jc w:val="right"/>
        <w:rPr>
          <w:rFonts w:hAnsi="Times New Roman" w:ascii="Times New Roman"/>
          <w:sz w:val="24"/>
        </w:rPr>
      </w:pPr>
    </w:p>
    <w:sectPr w:rsidSect="00355F9A" w:rsidR="00203066" w:rsidRPr="003726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D3F" w:rsidP="00702487" w:rsidR="00C62D3F">
      <w:pPr>
        <w:spacing w:after="0"/>
      </w:pPr>
      <w:r>
        <w:separator/>
      </w:r>
    </w:p>
  </w:endnote>
  <w:endnote w:id="0" w:type="continuationSeparator">
    <w:p w:rsidRDefault="00C62D3F" w:rsidP="00702487" w:rsidR="00C62D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D3F" w:rsidP="00702487" w:rsidR="00C62D3F">
      <w:pPr>
        <w:spacing w:after="0"/>
      </w:pPr>
      <w:r>
        <w:separator/>
      </w:r>
    </w:p>
  </w:footnote>
  <w:footnote w:id="0" w:type="continuationSeparator">
    <w:p w:rsidRDefault="00C62D3F" w:rsidP="00702487" w:rsidR="00C62D3F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415CA2" w:rsidP="00415CA2" w:rsidR="00415CA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F5606"/>
    <w:multiLevelType w:val="hybridMultilevel"/>
    <w:tmpl w:val="A92C9C6C"/>
    <w:lvl w:tplc="4FEA3E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32205B"/>
    <w:multiLevelType w:val="hybridMultilevel"/>
    <w:tmpl w:val="0DBC41D2"/>
    <w:lvl w:tplc="041A0013" w:ilvl="0">
      <w:start w:val="1"/>
      <w:numFmt w:val="upperRoman"/>
      <w:lvlText w:val="%1."/>
      <w:lvlJc w:val="righ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F80A2D"/>
    <w:multiLevelType w:val="hybridMultilevel"/>
    <w:tmpl w:val="29C000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112BB"/>
    <w:multiLevelType w:val="hybridMultilevel"/>
    <w:tmpl w:val="3B78D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27B2"/>
    <w:rsid w:val="00013F22"/>
    <w:rsid w:val="00016354"/>
    <w:rsid w:val="00023FC8"/>
    <w:rsid w:val="00031A85"/>
    <w:rsid w:val="000649F4"/>
    <w:rsid w:val="00065092"/>
    <w:rsid w:val="0007080F"/>
    <w:rsid w:val="00074C5D"/>
    <w:rsid w:val="000818E6"/>
    <w:rsid w:val="00084000"/>
    <w:rsid w:val="00084E67"/>
    <w:rsid w:val="00093F8D"/>
    <w:rsid w:val="000A28A4"/>
    <w:rsid w:val="000B1975"/>
    <w:rsid w:val="000B67A4"/>
    <w:rsid w:val="000D0815"/>
    <w:rsid w:val="000D7CA3"/>
    <w:rsid w:val="000E6467"/>
    <w:rsid w:val="000E6B01"/>
    <w:rsid w:val="00100EDB"/>
    <w:rsid w:val="0010122C"/>
    <w:rsid w:val="00106DDD"/>
    <w:rsid w:val="00110C19"/>
    <w:rsid w:val="00136419"/>
    <w:rsid w:val="00173500"/>
    <w:rsid w:val="001C66D1"/>
    <w:rsid w:val="001E5EAC"/>
    <w:rsid w:val="001F55D8"/>
    <w:rsid w:val="00202F9E"/>
    <w:rsid w:val="00203066"/>
    <w:rsid w:val="00227880"/>
    <w:rsid w:val="00234DA2"/>
    <w:rsid w:val="0023535C"/>
    <w:rsid w:val="0023787C"/>
    <w:rsid w:val="002549A9"/>
    <w:rsid w:val="002828D3"/>
    <w:rsid w:val="002A6FAC"/>
    <w:rsid w:val="002C4BBE"/>
    <w:rsid w:val="002C7EFB"/>
    <w:rsid w:val="002E2495"/>
    <w:rsid w:val="002F0AF5"/>
    <w:rsid w:val="00304360"/>
    <w:rsid w:val="0031209F"/>
    <w:rsid w:val="00320042"/>
    <w:rsid w:val="00355F9A"/>
    <w:rsid w:val="003607DD"/>
    <w:rsid w:val="003A5613"/>
    <w:rsid w:val="003B423B"/>
    <w:rsid w:val="003D527C"/>
    <w:rsid w:val="003F1703"/>
    <w:rsid w:val="003F3EFB"/>
    <w:rsid w:val="00401F7E"/>
    <w:rsid w:val="00403DDA"/>
    <w:rsid w:val="004057BA"/>
    <w:rsid w:val="004122E4"/>
    <w:rsid w:val="0041534F"/>
    <w:rsid w:val="00415CA2"/>
    <w:rsid w:val="00437CD3"/>
    <w:rsid w:val="00481616"/>
    <w:rsid w:val="004A2533"/>
    <w:rsid w:val="004A26E9"/>
    <w:rsid w:val="004D5B2E"/>
    <w:rsid w:val="004E2DC5"/>
    <w:rsid w:val="004E3D0C"/>
    <w:rsid w:val="004E6CD6"/>
    <w:rsid w:val="004F4A2B"/>
    <w:rsid w:val="0050428E"/>
    <w:rsid w:val="00523498"/>
    <w:rsid w:val="005245CB"/>
    <w:rsid w:val="00533885"/>
    <w:rsid w:val="005643A5"/>
    <w:rsid w:val="0057270F"/>
    <w:rsid w:val="00583672"/>
    <w:rsid w:val="00590EC7"/>
    <w:rsid w:val="005A3831"/>
    <w:rsid w:val="005B1076"/>
    <w:rsid w:val="005B36E2"/>
    <w:rsid w:val="005D2CE4"/>
    <w:rsid w:val="005E2D63"/>
    <w:rsid w:val="005F5E0D"/>
    <w:rsid w:val="00603B4B"/>
    <w:rsid w:val="00621BE1"/>
    <w:rsid w:val="006236B5"/>
    <w:rsid w:val="00634025"/>
    <w:rsid w:val="00644553"/>
    <w:rsid w:val="00665329"/>
    <w:rsid w:val="00673478"/>
    <w:rsid w:val="00673FAA"/>
    <w:rsid w:val="00691265"/>
    <w:rsid w:val="006920F1"/>
    <w:rsid w:val="00696C2E"/>
    <w:rsid w:val="00696E74"/>
    <w:rsid w:val="006A2966"/>
    <w:rsid w:val="006C67E1"/>
    <w:rsid w:val="006D7346"/>
    <w:rsid w:val="006D7BA0"/>
    <w:rsid w:val="006F0FBA"/>
    <w:rsid w:val="00702487"/>
    <w:rsid w:val="00703C51"/>
    <w:rsid w:val="007057C6"/>
    <w:rsid w:val="00707DF0"/>
    <w:rsid w:val="0071420B"/>
    <w:rsid w:val="00720961"/>
    <w:rsid w:val="007270CB"/>
    <w:rsid w:val="00736EE0"/>
    <w:rsid w:val="00737861"/>
    <w:rsid w:val="00752F6B"/>
    <w:rsid w:val="007602E6"/>
    <w:rsid w:val="00760F24"/>
    <w:rsid w:val="00785D2A"/>
    <w:rsid w:val="00797E84"/>
    <w:rsid w:val="007A1614"/>
    <w:rsid w:val="007A17DB"/>
    <w:rsid w:val="007B34EE"/>
    <w:rsid w:val="007C4C1E"/>
    <w:rsid w:val="007E2EA4"/>
    <w:rsid w:val="007E5EC4"/>
    <w:rsid w:val="008159C1"/>
    <w:rsid w:val="00831E58"/>
    <w:rsid w:val="00833B93"/>
    <w:rsid w:val="00841CE7"/>
    <w:rsid w:val="008512FB"/>
    <w:rsid w:val="00852A9E"/>
    <w:rsid w:val="00860B2D"/>
    <w:rsid w:val="00887BA0"/>
    <w:rsid w:val="008A07FD"/>
    <w:rsid w:val="008B7A08"/>
    <w:rsid w:val="008C07C2"/>
    <w:rsid w:val="008D458B"/>
    <w:rsid w:val="008E75C2"/>
    <w:rsid w:val="008F6EC7"/>
    <w:rsid w:val="0091562A"/>
    <w:rsid w:val="00917621"/>
    <w:rsid w:val="00924D79"/>
    <w:rsid w:val="00940971"/>
    <w:rsid w:val="00942E2F"/>
    <w:rsid w:val="0096085D"/>
    <w:rsid w:val="00962350"/>
    <w:rsid w:val="00967EF0"/>
    <w:rsid w:val="009709A2"/>
    <w:rsid w:val="009A5D29"/>
    <w:rsid w:val="009C54B8"/>
    <w:rsid w:val="009D6CF8"/>
    <w:rsid w:val="009E4A5D"/>
    <w:rsid w:val="00A12A24"/>
    <w:rsid w:val="00A321B0"/>
    <w:rsid w:val="00A42A32"/>
    <w:rsid w:val="00A51473"/>
    <w:rsid w:val="00A76B4A"/>
    <w:rsid w:val="00A9004A"/>
    <w:rsid w:val="00AA3140"/>
    <w:rsid w:val="00AB5FD6"/>
    <w:rsid w:val="00AD0805"/>
    <w:rsid w:val="00AE3078"/>
    <w:rsid w:val="00AE3904"/>
    <w:rsid w:val="00AE46A1"/>
    <w:rsid w:val="00AE5961"/>
    <w:rsid w:val="00B03995"/>
    <w:rsid w:val="00B07332"/>
    <w:rsid w:val="00B13B72"/>
    <w:rsid w:val="00B14C10"/>
    <w:rsid w:val="00B1648F"/>
    <w:rsid w:val="00B30FFF"/>
    <w:rsid w:val="00B34A6E"/>
    <w:rsid w:val="00B44607"/>
    <w:rsid w:val="00B60034"/>
    <w:rsid w:val="00B84398"/>
    <w:rsid w:val="00BA1A6E"/>
    <w:rsid w:val="00BE0E81"/>
    <w:rsid w:val="00BE6A7E"/>
    <w:rsid w:val="00BF0C73"/>
    <w:rsid w:val="00BF6382"/>
    <w:rsid w:val="00C258CB"/>
    <w:rsid w:val="00C36C91"/>
    <w:rsid w:val="00C61042"/>
    <w:rsid w:val="00C61F72"/>
    <w:rsid w:val="00C62D3F"/>
    <w:rsid w:val="00C63735"/>
    <w:rsid w:val="00C76D50"/>
    <w:rsid w:val="00C86AB9"/>
    <w:rsid w:val="00C93B79"/>
    <w:rsid w:val="00C94A47"/>
    <w:rsid w:val="00CA015C"/>
    <w:rsid w:val="00CA41A6"/>
    <w:rsid w:val="00CA53EA"/>
    <w:rsid w:val="00CA72E5"/>
    <w:rsid w:val="00CB4224"/>
    <w:rsid w:val="00CD4690"/>
    <w:rsid w:val="00CD7509"/>
    <w:rsid w:val="00CE716F"/>
    <w:rsid w:val="00D1693A"/>
    <w:rsid w:val="00D20475"/>
    <w:rsid w:val="00D216BF"/>
    <w:rsid w:val="00D43076"/>
    <w:rsid w:val="00D703D0"/>
    <w:rsid w:val="00D90E14"/>
    <w:rsid w:val="00DB2BCD"/>
    <w:rsid w:val="00DD50DD"/>
    <w:rsid w:val="00E20D71"/>
    <w:rsid w:val="00E3631E"/>
    <w:rsid w:val="00E63436"/>
    <w:rsid w:val="00E660FE"/>
    <w:rsid w:val="00E71C10"/>
    <w:rsid w:val="00E750BC"/>
    <w:rsid w:val="00E97A0F"/>
    <w:rsid w:val="00E97FBC"/>
    <w:rsid w:val="00EB2F93"/>
    <w:rsid w:val="00ED3ED4"/>
    <w:rsid w:val="00ED5588"/>
    <w:rsid w:val="00EE15DE"/>
    <w:rsid w:val="00EF4C3F"/>
    <w:rsid w:val="00EF4E43"/>
    <w:rsid w:val="00F0481F"/>
    <w:rsid w:val="00F13F88"/>
    <w:rsid w:val="00F27CE1"/>
    <w:rsid w:val="00F32E34"/>
    <w:rsid w:val="00F606EB"/>
    <w:rsid w:val="00F62CF5"/>
    <w:rsid w:val="00F64B6B"/>
    <w:rsid w:val="00F767FB"/>
    <w:rsid w:val="00F843A4"/>
    <w:rsid w:val="00F85289"/>
    <w:rsid w:val="00F92599"/>
    <w:rsid w:val="00FB7885"/>
    <w:rsid w:val="00FE0B8A"/>
    <w:rsid w:val="00FE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A0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2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2E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2E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2E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420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420B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8A07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2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2E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2E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2E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781538-95F9-4257-8687-22BC56593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332</properties:Words>
  <properties:Characters>2018</properties:Characters>
  <properties:Lines>288</properties:Lines>
  <properties:Paragraphs>94</properties:Paragraphs>
  <properties:TotalTime>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2019-03-21T16:44:00Z</dcterms:created>
  <dc:creator>ADMINIBM</dc:creator>
  <cp:lastModifiedBy>Monika Grbac</cp:lastModifiedBy>
  <cp:lastPrinted>2019-03-11T15:52:00Z</cp:lastPrinted>
  <dcterms:modified xmlns:xsi="http://www.w3.org/2001/XMLSchema-instance" xsi:type="dcterms:W3CDTF">2019-03-22T09:28:00Z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