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58de0" w14:paraId="2958de0" w:rsidRDefault="00A4536D" w:rsidP="00910611" w:rsidR="00A4536D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4536D" w:rsidP="00910611" w:rsidR="00A4536D">
      <w:r>
        <w:rPr>
          <w:rFonts w:eastAsia="MS Mincho"/>
        </w:rPr>
        <w:t>REPUBLIKA HRVATSKA</w:t>
      </w:r>
    </w:p>
    <w:p w:rsidRDefault="00A4536D" w:rsidP="00910611" w:rsidR="00A4536D">
      <w:r>
        <w:rPr>
          <w:rFonts w:eastAsia="MS Mincho"/>
        </w:rPr>
        <w:t>TRGOVAČKI SUD U RIJECI</w:t>
      </w:r>
    </w:p>
    <w:p w:rsidRDefault="00A4536D" w:rsidR="00A4536D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876CC2" w:rsidP="00C875C5" w:rsidR="00944901" w:rsidRPr="006727D7">
      <w:pPr>
        <w:jc w:val="right"/>
      </w:pPr>
      <w:r w:rsidRPr="006727D7">
        <w:tab/>
      </w:r>
      <w:r w:rsidRPr="006727D7">
        <w:tab/>
      </w:r>
      <w:r w:rsidRPr="006727D7">
        <w:tab/>
        <w:t xml:space="preserve">Posl.br. </w:t>
      </w:r>
      <w:r w:rsidR="00834FCC" w:rsidRPr="006727D7">
        <w:t>14</w:t>
      </w:r>
      <w:r w:rsidRPr="006727D7">
        <w:t xml:space="preserve"> St-</w:t>
      </w:r>
      <w:r w:rsidR="007B3121">
        <w:t>195/2012</w:t>
      </w:r>
    </w:p>
    <w:p w:rsidRDefault="00834FCC" w:rsidP="00944901" w:rsidR="00834FCC" w:rsidRPr="006727D7">
      <w:pPr>
        <w:jc w:val="center"/>
        <w:rPr>
          <w:bCs/>
        </w:rPr>
      </w:pPr>
    </w:p>
    <w:p w:rsidRDefault="003459BB" w:rsidP="00944901" w:rsidR="003459BB" w:rsidRPr="006727D7">
      <w:pPr>
        <w:jc w:val="center"/>
        <w:rPr>
          <w:bCs/>
        </w:rPr>
      </w:pPr>
      <w:r w:rsidRPr="006727D7">
        <w:rPr>
          <w:bCs/>
        </w:rPr>
        <w:t>U   I M E   R E P U B L I K E   H R V A T S K E</w:t>
      </w:r>
    </w:p>
    <w:p w:rsidRDefault="00944901" w:rsidP="00944901" w:rsidR="00944901" w:rsidRPr="006727D7">
      <w:pPr>
        <w:jc w:val="center"/>
        <w:rPr>
          <w:bCs/>
        </w:rPr>
      </w:pPr>
      <w:r w:rsidRPr="006727D7">
        <w:rPr>
          <w:bCs/>
        </w:rPr>
        <w:t>R</w:t>
      </w:r>
      <w:r w:rsidR="004150F2" w:rsidRPr="006727D7">
        <w:rPr>
          <w:bCs/>
        </w:rPr>
        <w:t xml:space="preserve"> </w:t>
      </w:r>
      <w:r w:rsidRPr="006727D7">
        <w:rPr>
          <w:bCs/>
        </w:rPr>
        <w:t>J</w:t>
      </w:r>
      <w:r w:rsidR="004150F2" w:rsidRPr="006727D7">
        <w:rPr>
          <w:bCs/>
        </w:rPr>
        <w:t xml:space="preserve"> </w:t>
      </w:r>
      <w:r w:rsidRPr="006727D7">
        <w:rPr>
          <w:bCs/>
        </w:rPr>
        <w:t>E</w:t>
      </w:r>
      <w:r w:rsidR="004150F2" w:rsidRPr="006727D7">
        <w:rPr>
          <w:bCs/>
        </w:rPr>
        <w:t xml:space="preserve"> </w:t>
      </w:r>
      <w:r w:rsidRPr="006727D7">
        <w:rPr>
          <w:bCs/>
        </w:rPr>
        <w:t>Š</w:t>
      </w:r>
      <w:r w:rsidR="004150F2" w:rsidRPr="006727D7">
        <w:rPr>
          <w:bCs/>
        </w:rPr>
        <w:t xml:space="preserve"> </w:t>
      </w:r>
      <w:r w:rsidRPr="006727D7">
        <w:rPr>
          <w:bCs/>
        </w:rPr>
        <w:t>E</w:t>
      </w:r>
      <w:r w:rsidR="004150F2" w:rsidRPr="006727D7">
        <w:rPr>
          <w:bCs/>
        </w:rPr>
        <w:t xml:space="preserve"> </w:t>
      </w:r>
      <w:r w:rsidRPr="006727D7">
        <w:rPr>
          <w:bCs/>
        </w:rPr>
        <w:t>N</w:t>
      </w:r>
      <w:r w:rsidR="004150F2" w:rsidRPr="006727D7">
        <w:rPr>
          <w:bCs/>
        </w:rPr>
        <w:t xml:space="preserve"> </w:t>
      </w:r>
      <w:r w:rsidRPr="006727D7">
        <w:rPr>
          <w:bCs/>
        </w:rPr>
        <w:t>J</w:t>
      </w:r>
      <w:r w:rsidR="004150F2" w:rsidRPr="006727D7">
        <w:rPr>
          <w:bCs/>
        </w:rPr>
        <w:t xml:space="preserve"> </w:t>
      </w:r>
      <w:r w:rsidRPr="006727D7">
        <w:rPr>
          <w:bCs/>
        </w:rPr>
        <w:t>E</w:t>
      </w:r>
    </w:p>
    <w:p w:rsidRDefault="00B1732C" w:rsidP="00944901" w:rsidR="00B1732C" w:rsidRPr="006727D7">
      <w:pPr>
        <w:jc w:val="center"/>
      </w:pPr>
    </w:p>
    <w:p w:rsidRDefault="00DE1AD4" w:rsidP="00DE1AD4" w:rsidR="00DE1AD4" w:rsidRPr="006727D7">
      <w:pPr>
        <w:jc w:val="both"/>
      </w:pPr>
      <w:r w:rsidRPr="006727D7">
        <w:tab/>
      </w:r>
      <w:r w:rsidRPr="006727D7">
        <w:tab/>
        <w:t xml:space="preserve">Trgovački sud u Rijeci po stečajnom sucu Veri Jelenović, </w:t>
      </w:r>
      <w:r w:rsidR="003459BB" w:rsidRPr="006727D7">
        <w:t xml:space="preserve">u stečajnom postupku nad dužnikom </w:t>
      </w:r>
      <w:r w:rsidR="007B3121">
        <w:rPr>
          <w:bCs/>
        </w:rPr>
        <w:t xml:space="preserve">BRODOGRADILIŠTE KRALJEVICA dioničko društvo za izgradnju i popravak brodova u stečaju Kraljevica, Obala Kralja Tomislava 8, </w:t>
      </w:r>
      <w:r w:rsidR="007B3121">
        <w:rPr>
          <w:rStyle w:val="tabletextfield"/>
        </w:rPr>
        <w:t xml:space="preserve">OIB </w:t>
      </w:r>
      <w:r w:rsidR="007B3121">
        <w:t>11063000165</w:t>
      </w:r>
      <w:r w:rsidRPr="006727D7">
        <w:t xml:space="preserve">, dana </w:t>
      </w:r>
      <w:r w:rsidR="007B3121">
        <w:t>9. veljače 2016</w:t>
      </w:r>
      <w:r w:rsidRPr="006727D7">
        <w:t xml:space="preserve">. godine </w:t>
      </w:r>
    </w:p>
    <w:p w:rsidRDefault="00DD70C3" w:rsidP="00944901" w:rsidR="00DD70C3" w:rsidRPr="006727D7">
      <w:pPr>
        <w:jc w:val="both"/>
      </w:pPr>
    </w:p>
    <w:p w:rsidRDefault="00944901" w:rsidP="00944901" w:rsidR="00944901" w:rsidRPr="006727D7">
      <w:pPr>
        <w:jc w:val="center"/>
      </w:pPr>
      <w:r w:rsidRPr="006727D7">
        <w:t>r i j e š i o  j e</w:t>
      </w:r>
    </w:p>
    <w:p w:rsidRDefault="00944901" w:rsidP="00944901" w:rsidR="00944901" w:rsidRPr="006727D7">
      <w:pPr>
        <w:jc w:val="both"/>
      </w:pPr>
    </w:p>
    <w:p w:rsidRDefault="00944901" w:rsidP="00944901" w:rsidR="00944901" w:rsidRPr="007B3121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6727D7">
        <w:tab/>
      </w:r>
      <w:r w:rsidRPr="006727D7">
        <w:tab/>
        <w:t xml:space="preserve">I. </w:t>
      </w:r>
      <w:r w:rsidR="001256D9" w:rsidRPr="006727D7">
        <w:t xml:space="preserve">Nakon </w:t>
      </w:r>
      <w:r w:rsidR="004B07B1" w:rsidRPr="006727D7">
        <w:t>okončanja završne diobe</w:t>
      </w:r>
      <w:r w:rsidR="001256D9" w:rsidRPr="006727D7">
        <w:t xml:space="preserve"> z</w:t>
      </w:r>
      <w:r w:rsidRPr="006727D7">
        <w:t xml:space="preserve">aključuje </w:t>
      </w:r>
      <w:r w:rsidR="002E162B" w:rsidRPr="006727D7">
        <w:t xml:space="preserve">se </w:t>
      </w:r>
      <w:r w:rsidRPr="006727D7">
        <w:t xml:space="preserve">stečajni postupak nad dužnikom </w:t>
      </w:r>
      <w:r w:rsidR="007B3121">
        <w:rPr>
          <w:bCs/>
        </w:rPr>
        <w:t>BRODOGRADILIŠTE KRALJEVICA dioničko društvo za izgradnju i poprava</w:t>
      </w:r>
      <w:r w:rsidR="007B3121" w:rsidRPr="007B3121">
        <w:rPr>
          <w:bCs/>
        </w:rPr>
        <w:t xml:space="preserve">k brodova u stečaju Kraljevica, Obala Kralja Tomislava 8, </w:t>
      </w:r>
      <w:r w:rsidR="007B3121" w:rsidRPr="007B3121">
        <w:rPr>
          <w:rStyle w:val="tabletextfield"/>
        </w:rPr>
        <w:t xml:space="preserve">OIB </w:t>
      </w:r>
      <w:r w:rsidR="007B3121" w:rsidRPr="007B3121">
        <w:t>11063000165, MBS: 040162167</w:t>
      </w:r>
      <w:r w:rsidRPr="006727D7">
        <w:rPr>
          <w:bCs/>
        </w:rPr>
        <w:t>.</w:t>
      </w:r>
      <w:r w:rsidRPr="006727D7">
        <w:t xml:space="preserve"> </w:t>
      </w:r>
    </w:p>
    <w:p w:rsidRDefault="00944901" w:rsidP="00944901" w:rsidR="00944901" w:rsidRPr="006727D7">
      <w:pPr>
        <w:jc w:val="both"/>
      </w:pPr>
      <w:r w:rsidRPr="006727D7">
        <w:tab/>
      </w:r>
      <w:r w:rsidRPr="006727D7">
        <w:tab/>
        <w:t xml:space="preserve">II. Odluka o zaključenju stečajnog postupka nad dužnikom objaviti će se </w:t>
      </w:r>
      <w:r w:rsidR="004C736A" w:rsidRPr="006727D7">
        <w:t xml:space="preserve">na </w:t>
      </w:r>
      <w:r w:rsidR="007B3121">
        <w:t>e-</w:t>
      </w:r>
      <w:r w:rsidR="004C736A" w:rsidRPr="006727D7">
        <w:t xml:space="preserve">oglasnoj ploči suda dana </w:t>
      </w:r>
      <w:r w:rsidR="007B3121">
        <w:t>9. veljače 2016</w:t>
      </w:r>
      <w:r w:rsidR="004346D2" w:rsidRPr="006727D7">
        <w:t>. godine</w:t>
      </w:r>
      <w:r w:rsidR="00AD5EF9" w:rsidRPr="006727D7">
        <w:t xml:space="preserve"> u 15,0</w:t>
      </w:r>
      <w:r w:rsidR="007B3121">
        <w:t>5</w:t>
      </w:r>
      <w:r w:rsidR="00AD5EF9" w:rsidRPr="006727D7">
        <w:t xml:space="preserve"> sati</w:t>
      </w:r>
      <w:r w:rsidR="001722A3" w:rsidRPr="006727D7">
        <w:t>, a po pravomoćnosti će biti dostavljeno sudskom registru ovog suda radi brisanja dužnika iz sudskog registra.</w:t>
      </w:r>
    </w:p>
    <w:p w:rsidRDefault="00CB1D19" w:rsidP="00944901" w:rsidR="00CB1D19" w:rsidRPr="006727D7">
      <w:pPr>
        <w:jc w:val="both"/>
      </w:pPr>
    </w:p>
    <w:p w:rsidRDefault="00944901" w:rsidP="00944901" w:rsidR="00944901" w:rsidRPr="006727D7">
      <w:pPr>
        <w:pStyle w:val="Naslov2"/>
        <w:rPr>
          <w:bCs/>
          <w:sz w:val="24"/>
        </w:rPr>
      </w:pPr>
      <w:r w:rsidRPr="006727D7">
        <w:rPr>
          <w:bCs/>
          <w:sz w:val="24"/>
        </w:rPr>
        <w:t>Obrazloženje</w:t>
      </w:r>
    </w:p>
    <w:p w:rsidRDefault="00944901" w:rsidP="00BB024D" w:rsidR="00BB024D" w:rsidRPr="006727D7">
      <w:pPr>
        <w:jc w:val="both"/>
      </w:pPr>
      <w:r w:rsidRPr="006727D7">
        <w:tab/>
      </w:r>
      <w:r w:rsidRPr="006727D7">
        <w:tab/>
        <w:t xml:space="preserve">Rješenjem ovog suda poslovni broj </w:t>
      </w:r>
      <w:r w:rsidR="00975368" w:rsidRPr="006727D7">
        <w:rPr>
          <w:bCs/>
        </w:rPr>
        <w:t>St-</w:t>
      </w:r>
      <w:r w:rsidR="007B3121">
        <w:rPr>
          <w:bCs/>
        </w:rPr>
        <w:t>195/2012</w:t>
      </w:r>
      <w:r w:rsidR="00975368" w:rsidRPr="006727D7">
        <w:rPr>
          <w:bCs/>
        </w:rPr>
        <w:t xml:space="preserve"> od </w:t>
      </w:r>
      <w:r w:rsidR="007B3121">
        <w:rPr>
          <w:bCs/>
        </w:rPr>
        <w:t>28. kolovoza 2012</w:t>
      </w:r>
      <w:r w:rsidR="00975368" w:rsidRPr="006727D7">
        <w:rPr>
          <w:bCs/>
        </w:rPr>
        <w:t>.g. nad dužnikom je otvoren stečajni postupak</w:t>
      </w:r>
      <w:r w:rsidR="004346D2" w:rsidRPr="006727D7">
        <w:t>.</w:t>
      </w:r>
      <w:r w:rsidR="00BB024D" w:rsidRPr="006727D7">
        <w:t xml:space="preserve"> Navedeno je rješenje objavljeno na oglasnoj ploči suda i u Narodnim novinama br. </w:t>
      </w:r>
      <w:r w:rsidR="007B3121">
        <w:t>102</w:t>
      </w:r>
      <w:r w:rsidR="006727D7" w:rsidRPr="006727D7">
        <w:t>/12</w:t>
      </w:r>
      <w:r w:rsidR="00BB024D" w:rsidRPr="006727D7">
        <w:t xml:space="preserve"> od </w:t>
      </w:r>
      <w:r w:rsidR="006727D7" w:rsidRPr="006727D7">
        <w:t xml:space="preserve">12. </w:t>
      </w:r>
      <w:r w:rsidR="007B3121">
        <w:t>rujna</w:t>
      </w:r>
      <w:r w:rsidR="006727D7" w:rsidRPr="006727D7">
        <w:t xml:space="preserve"> 2012</w:t>
      </w:r>
      <w:r w:rsidR="00BB024D" w:rsidRPr="006727D7">
        <w:t>. godine.</w:t>
      </w:r>
    </w:p>
    <w:p w:rsidRDefault="0079264E" w:rsidP="00BB024D" w:rsidR="0079264E" w:rsidRPr="006727D7">
      <w:pPr>
        <w:jc w:val="both"/>
      </w:pPr>
      <w:r w:rsidRPr="006727D7">
        <w:tab/>
      </w:r>
      <w:r w:rsidRPr="006727D7">
        <w:tab/>
        <w:t xml:space="preserve">Dana </w:t>
      </w:r>
      <w:r w:rsidR="007B3121">
        <w:t>20. siječnja 2016</w:t>
      </w:r>
      <w:r w:rsidRPr="006727D7">
        <w:t>. godine provedeno je završno ročište na koje</w:t>
      </w:r>
      <w:r w:rsidR="007B3121">
        <w:t>m</w:t>
      </w:r>
      <w:r w:rsidRPr="006727D7">
        <w:t xml:space="preserve"> niti jedan vjerovnik nije imao prigovora na završni popis. </w:t>
      </w:r>
    </w:p>
    <w:p w:rsidRDefault="00BB024D" w:rsidP="00BB024D" w:rsidR="00BB024D" w:rsidRPr="006727D7">
      <w:pPr>
        <w:jc w:val="both"/>
      </w:pPr>
      <w:r w:rsidRPr="006727D7">
        <w:rPr>
          <w:bCs/>
        </w:rPr>
        <w:tab/>
      </w:r>
      <w:r w:rsidRPr="006727D7">
        <w:rPr>
          <w:bCs/>
        </w:rPr>
        <w:tab/>
        <w:t>Stečaj</w:t>
      </w:r>
      <w:r w:rsidR="0079264E" w:rsidRPr="006727D7">
        <w:rPr>
          <w:bCs/>
        </w:rPr>
        <w:t xml:space="preserve">ni upravitelj je dana </w:t>
      </w:r>
      <w:r w:rsidR="007B3121">
        <w:rPr>
          <w:bCs/>
        </w:rPr>
        <w:t>25. siječnja 2016. i 8. veljače 2016</w:t>
      </w:r>
      <w:r w:rsidRPr="006727D7">
        <w:rPr>
          <w:bCs/>
        </w:rPr>
        <w:t xml:space="preserve">. godine dostavio sudu </w:t>
      </w:r>
      <w:r w:rsidR="00CF1B4F" w:rsidRPr="006727D7">
        <w:rPr>
          <w:bCs/>
        </w:rPr>
        <w:t>izvješć</w:t>
      </w:r>
      <w:r w:rsidR="007B3121">
        <w:rPr>
          <w:bCs/>
        </w:rPr>
        <w:t>a</w:t>
      </w:r>
      <w:r w:rsidR="00CF1B4F" w:rsidRPr="006727D7">
        <w:rPr>
          <w:bCs/>
        </w:rPr>
        <w:t xml:space="preserve"> o okončanju završne diobe i isplate vjerovnika prema završnom ročištu od </w:t>
      </w:r>
      <w:r w:rsidR="007B3121">
        <w:rPr>
          <w:bCs/>
        </w:rPr>
        <w:t>20. siječnja 2016</w:t>
      </w:r>
      <w:r w:rsidR="00CF1B4F" w:rsidRPr="006727D7">
        <w:rPr>
          <w:bCs/>
        </w:rPr>
        <w:t>. godine s odgovarajućom dokumentacijom</w:t>
      </w:r>
      <w:r w:rsidRPr="006727D7">
        <w:t>.</w:t>
      </w:r>
    </w:p>
    <w:p w:rsidRDefault="00CF1B4F" w:rsidP="00CB1D19" w:rsidR="00C64EC9" w:rsidRPr="006727D7">
      <w:pPr>
        <w:jc w:val="both"/>
      </w:pPr>
      <w:r w:rsidRPr="006727D7">
        <w:tab/>
      </w:r>
      <w:r w:rsidRPr="006727D7">
        <w:tab/>
        <w:t xml:space="preserve">Uvidom u dokumentaciju o </w:t>
      </w:r>
      <w:r w:rsidRPr="006727D7">
        <w:rPr>
          <w:bCs/>
        </w:rPr>
        <w:t xml:space="preserve">okončanju završne diobe i isplate vjerovnika prema završnom ročištu od </w:t>
      </w:r>
      <w:r w:rsidR="007B3121">
        <w:t>20. siječnja 2016</w:t>
      </w:r>
      <w:r w:rsidRPr="006727D7">
        <w:rPr>
          <w:bCs/>
        </w:rPr>
        <w:t xml:space="preserve">. godine (list </w:t>
      </w:r>
      <w:r w:rsidR="007B3121">
        <w:rPr>
          <w:bCs/>
        </w:rPr>
        <w:t>3406-3428, 3433</w:t>
      </w:r>
      <w:r w:rsidRPr="006727D7">
        <w:rPr>
          <w:bCs/>
        </w:rPr>
        <w:t xml:space="preserve"> spisa) i završn</w:t>
      </w:r>
      <w:r w:rsidR="007B3121">
        <w:rPr>
          <w:bCs/>
        </w:rPr>
        <w:t>o izvješće</w:t>
      </w:r>
      <w:r w:rsidRPr="006727D7">
        <w:rPr>
          <w:bCs/>
        </w:rPr>
        <w:t xml:space="preserve"> sud je utvrdio da je završna dioba u ovome predmetu okončana, te je na temelju članka 196. </w:t>
      </w:r>
      <w:r w:rsidR="003D6E28" w:rsidRPr="006727D7">
        <w:t xml:space="preserve">Stečajnog zakona </w:t>
      </w:r>
      <w:r w:rsidR="003D6E28" w:rsidRPr="006727D7">
        <w:rPr>
          <w:bCs/>
        </w:rPr>
        <w:t xml:space="preserve">(dalje: SZ, objavljen u NN 44/96, 29/99, 129/00, 123/03, 82/06, 116/10, 25/12 i 133/12) </w:t>
      </w:r>
      <w:r w:rsidRPr="006727D7">
        <w:rPr>
          <w:bCs/>
        </w:rPr>
        <w:t>odlučeno kao u izreci ovog rješenja</w:t>
      </w:r>
      <w:r w:rsidR="00CB1D19" w:rsidRPr="006727D7">
        <w:t>.</w:t>
      </w:r>
    </w:p>
    <w:p w:rsidRDefault="004D2604" w:rsidP="00CF1B4F" w:rsidR="00944901" w:rsidRPr="006727D7">
      <w:pPr>
        <w:jc w:val="center"/>
      </w:pPr>
      <w:r w:rsidRPr="006727D7">
        <w:t>Rijeka,</w:t>
      </w:r>
      <w:r w:rsidR="00646F3B" w:rsidRPr="006727D7">
        <w:t xml:space="preserve"> </w:t>
      </w:r>
      <w:r w:rsidR="007B3121">
        <w:t>9. veljače 2016</w:t>
      </w:r>
      <w:r w:rsidR="00944901" w:rsidRPr="006727D7">
        <w:t>. godine</w:t>
      </w:r>
    </w:p>
    <w:p w:rsidRDefault="00B1732C" w:rsidP="00944901" w:rsidR="00B1732C" w:rsidRPr="006727D7">
      <w:pPr>
        <w:jc w:val="both"/>
      </w:pPr>
      <w:r w:rsidRPr="006727D7">
        <w:t xml:space="preserve"> </w:t>
      </w:r>
    </w:p>
    <w:p w:rsidRDefault="00944901" w:rsidP="00944901" w:rsidR="00944901" w:rsidRPr="006727D7">
      <w:pPr>
        <w:ind w:firstLine="672" w:left="2868"/>
        <w:jc w:val="both"/>
      </w:pPr>
      <w:r w:rsidRPr="006727D7">
        <w:tab/>
      </w:r>
      <w:r w:rsidRPr="006727D7">
        <w:tab/>
      </w:r>
      <w:r w:rsidRPr="006727D7">
        <w:tab/>
      </w:r>
      <w:r w:rsidR="00B65A8F" w:rsidRPr="006727D7">
        <w:t xml:space="preserve">   </w:t>
      </w:r>
      <w:r w:rsidRPr="006727D7">
        <w:t xml:space="preserve">          Stečajni sudac</w:t>
      </w:r>
    </w:p>
    <w:p w:rsidRDefault="00944901" w:rsidP="00944901" w:rsidR="00944901" w:rsidRPr="006727D7">
      <w:pPr>
        <w:ind w:left="2160"/>
        <w:jc w:val="both"/>
      </w:pPr>
      <w:r w:rsidRPr="006727D7">
        <w:t xml:space="preserve">                               </w:t>
      </w:r>
      <w:r w:rsidRPr="006727D7">
        <w:tab/>
      </w:r>
      <w:r w:rsidRPr="006727D7">
        <w:tab/>
        <w:t xml:space="preserve">      </w:t>
      </w:r>
      <w:r w:rsidR="00072A90" w:rsidRPr="006727D7">
        <w:t xml:space="preserve">      </w:t>
      </w:r>
      <w:r w:rsidRPr="006727D7">
        <w:t xml:space="preserve"> </w:t>
      </w:r>
      <w:r w:rsidR="004D2604" w:rsidRPr="006727D7">
        <w:t xml:space="preserve">Vera Jelenović </w:t>
      </w:r>
    </w:p>
    <w:p w:rsidRDefault="00646F3B" w:rsidP="00944901" w:rsidR="00646F3B" w:rsidRPr="006727D7">
      <w:pPr>
        <w:jc w:val="both"/>
      </w:pPr>
    </w:p>
    <w:p w:rsidRDefault="00944901" w:rsidP="00944901" w:rsidR="00944901" w:rsidRPr="006727D7">
      <w:pPr>
        <w:jc w:val="both"/>
      </w:pPr>
      <w:r w:rsidRPr="006727D7">
        <w:t>UPUTA O PRAVNOM LIJEKU:</w:t>
      </w:r>
    </w:p>
    <w:p w:rsidRDefault="00944901" w:rsidP="002423FA" w:rsidR="002423FA">
      <w:pPr>
        <w:jc w:val="both"/>
      </w:pPr>
      <w:r w:rsidRPr="006727D7">
        <w:tab/>
        <w:t>Protiv  ovog  rješenja nezadovoljna stranka može podnijeti žalbu u roku od 8 dana od   dana primitka istog. Žalba  se podnosi putem ovog  suda u tri  istovjetna primjerka, a o žalbi odlučuje Visoki trgovački sud  Republike  Hrvatske.</w:t>
      </w:r>
    </w:p>
    <w:p w:rsidRDefault="006727D7" w:rsidP="002423FA" w:rsidR="006727D7">
      <w:pPr>
        <w:jc w:val="both"/>
      </w:pPr>
    </w:p>
    <w:p w:rsidRDefault="006727D7" w:rsidP="002423FA" w:rsidR="006727D7">
      <w:pPr>
        <w:jc w:val="both"/>
      </w:pPr>
    </w:p>
    <w:p w:rsidRDefault="006727D7" w:rsidP="002423FA" w:rsidR="006727D7" w:rsidRPr="006727D7">
      <w:pPr>
        <w:jc w:val="both"/>
      </w:pPr>
    </w:p>
    <w:p w:rsidRDefault="00B1732C" w:rsidP="002423FA" w:rsidR="00B97465" w:rsidRPr="006727D7">
      <w:pPr>
        <w:jc w:val="both"/>
      </w:pPr>
      <w:r w:rsidRPr="006727D7">
        <w:t>DNA (adekvatna primjena pravila iz čl. 65. SZ)</w:t>
      </w:r>
    </w:p>
    <w:p w:rsidRDefault="00194484" w:rsidP="006727D7" w:rsidR="00194484" w:rsidRPr="006727D7">
      <w:pPr>
        <w:numPr>
          <w:ilvl w:val="0"/>
          <w:numId w:val="1"/>
        </w:numPr>
      </w:pPr>
      <w:r w:rsidRPr="006727D7">
        <w:t xml:space="preserve">stečajnom upravitelju </w:t>
      </w:r>
    </w:p>
    <w:p w:rsidRDefault="00194484" w:rsidP="00194484" w:rsidR="00194484" w:rsidRPr="006727D7">
      <w:pPr>
        <w:numPr>
          <w:ilvl w:val="0"/>
          <w:numId w:val="1"/>
        </w:numPr>
      </w:pPr>
      <w:r w:rsidRPr="006727D7">
        <w:t xml:space="preserve">Porezna uprava </w:t>
      </w:r>
      <w:r w:rsidR="002423FA" w:rsidRPr="006727D7">
        <w:t>Rijeka</w:t>
      </w:r>
    </w:p>
    <w:p w:rsidRDefault="00194484" w:rsidP="00194484" w:rsidR="00194484" w:rsidRPr="006727D7">
      <w:pPr>
        <w:numPr>
          <w:ilvl w:val="0"/>
          <w:numId w:val="1"/>
        </w:numPr>
      </w:pPr>
      <w:r w:rsidRPr="006727D7">
        <w:t xml:space="preserve"> ŽDO Rijeka</w:t>
      </w:r>
    </w:p>
    <w:p w:rsidRDefault="007B3121" w:rsidP="00194484" w:rsidR="00194484" w:rsidRPr="006727D7">
      <w:pPr>
        <w:numPr>
          <w:ilvl w:val="0"/>
          <w:numId w:val="1"/>
        </w:numPr>
      </w:pPr>
      <w:r>
        <w:t>e-</w:t>
      </w:r>
      <w:r w:rsidR="00194484" w:rsidRPr="006727D7">
        <w:t xml:space="preserve">Oglasna ploča suda </w:t>
      </w:r>
      <w:r w:rsidR="00B41771" w:rsidRPr="006727D7">
        <w:t xml:space="preserve">– </w:t>
      </w:r>
      <w:r>
        <w:t>između 14,35 i 15,00</w:t>
      </w:r>
      <w:r w:rsidR="00B41771" w:rsidRPr="006727D7">
        <w:t xml:space="preserve"> sati!</w:t>
      </w:r>
    </w:p>
    <w:p w:rsidRDefault="003072E7" w:rsidP="00194484" w:rsidR="003072E7" w:rsidRPr="006727D7">
      <w:pPr>
        <w:numPr>
          <w:ilvl w:val="0"/>
          <w:numId w:val="1"/>
        </w:numPr>
      </w:pPr>
      <w:r>
        <w:t xml:space="preserve">po pravomoćnosti sudskom registru uz </w:t>
      </w:r>
      <w:r w:rsidR="007B3121">
        <w:t>potvrdu</w:t>
      </w:r>
      <w:r>
        <w:t xml:space="preserve"> pravomoćnosti</w:t>
      </w:r>
    </w:p>
    <w:p w:rsidRDefault="00B41771" w:rsidP="00B41771" w:rsidR="00B41771" w:rsidRPr="006727D7"/>
    <w:p w:rsidRDefault="008318D6" w:rsidP="008318D6" w:rsidR="008318D6" w:rsidRPr="006727D7"/>
    <w:p w:rsidRDefault="004C736A" w:rsidP="00B1732C" w:rsidR="00B1732C" w:rsidRPr="006727D7">
      <w:r w:rsidRPr="006727D7">
        <w:t xml:space="preserve">Rijeka, </w:t>
      </w:r>
      <w:r w:rsidR="007B3121">
        <w:t>9. veljače 2016</w:t>
      </w:r>
      <w:r w:rsidR="00B1732C" w:rsidRPr="006727D7">
        <w:t>.g.</w:t>
      </w:r>
    </w:p>
    <w:p w:rsidRDefault="00B97465" w:rsidR="00B97465" w:rsidRPr="006727D7"/>
    <w:p w:rsidRDefault="007B3121" w:rsidR="007B3121" w:rsidRPr="006875A2">
      <w:pPr>
        <w:jc w:val="both"/>
      </w:pPr>
      <w:r w:rsidRPr="006875A2">
        <w:t xml:space="preserve">                                                                                                 Stečajni sudac</w:t>
      </w:r>
    </w:p>
    <w:p w:rsidRDefault="007B3121" w:rsidR="007B3121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7B3121" w:rsidR="007B3121" w:rsidRPr="006875A2">
      <w:pPr>
        <w:jc w:val="both"/>
      </w:pPr>
    </w:p>
    <w:p w:rsidRDefault="00B1732C" w:rsidR="00B1732C" w:rsidRPr="006727D7">
      <w:pPr>
        <w:jc w:val="both"/>
      </w:pPr>
    </w:p>
    <w:sectPr w:rsidR="00B1732C" w:rsidRPr="006727D7">
      <w:footerReference w:type="even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39A" w:rsidR="00B1739A">
      <w:r>
        <w:separator/>
      </w:r>
    </w:p>
  </w:endnote>
  <w:endnote w:id="0" w:type="continuationSeparator">
    <w:p w:rsidRDefault="00B1739A" w:rsidR="00B173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07B1" w:rsidR="004B07B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B07B1" w:rsidR="004B07B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07B1" w:rsidR="004B07B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4536D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4B07B1" w:rsidR="004B07B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39A" w:rsidR="00B1739A">
      <w:r>
        <w:separator/>
      </w:r>
    </w:p>
  </w:footnote>
  <w:footnote w:id="0" w:type="continuationSeparator">
    <w:p w:rsidRDefault="00B1739A" w:rsidR="00B1739A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5851DFC"/>
    <w:multiLevelType w:val="hybridMultilevel"/>
    <w:tmpl w:val="2F121210"/>
    <w:lvl w:tplc="24FAD19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E8F246F"/>
    <w:multiLevelType w:val="hybridMultilevel"/>
    <w:tmpl w:val="D5907BA6"/>
    <w:lvl w:tplc="572228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7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6CC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2A90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023F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56D9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1B99"/>
    <w:rsid w:val="00161CF8"/>
    <w:rsid w:val="001651DF"/>
    <w:rsid w:val="00170CA0"/>
    <w:rsid w:val="0017227E"/>
    <w:rsid w:val="001722A3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4484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4D21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259A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0509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3FA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5089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1F29"/>
    <w:rsid w:val="00285AE2"/>
    <w:rsid w:val="002865DF"/>
    <w:rsid w:val="00290042"/>
    <w:rsid w:val="00290468"/>
    <w:rsid w:val="002915FD"/>
    <w:rsid w:val="00291CD7"/>
    <w:rsid w:val="002926E9"/>
    <w:rsid w:val="002935F8"/>
    <w:rsid w:val="00293AE9"/>
    <w:rsid w:val="002977E4"/>
    <w:rsid w:val="002979FC"/>
    <w:rsid w:val="00297CF5"/>
    <w:rsid w:val="002A0EF1"/>
    <w:rsid w:val="002A3D50"/>
    <w:rsid w:val="002A4319"/>
    <w:rsid w:val="002A6C0E"/>
    <w:rsid w:val="002B0417"/>
    <w:rsid w:val="002B09D1"/>
    <w:rsid w:val="002B0D86"/>
    <w:rsid w:val="002B1FFB"/>
    <w:rsid w:val="002B4651"/>
    <w:rsid w:val="002B76DC"/>
    <w:rsid w:val="002C093D"/>
    <w:rsid w:val="002C17C5"/>
    <w:rsid w:val="002C240E"/>
    <w:rsid w:val="002C2434"/>
    <w:rsid w:val="002C404B"/>
    <w:rsid w:val="002D0AB4"/>
    <w:rsid w:val="002D47E7"/>
    <w:rsid w:val="002D59EA"/>
    <w:rsid w:val="002E162B"/>
    <w:rsid w:val="002E1B70"/>
    <w:rsid w:val="002E2354"/>
    <w:rsid w:val="002E2612"/>
    <w:rsid w:val="002E381E"/>
    <w:rsid w:val="002E3FE4"/>
    <w:rsid w:val="002E51A6"/>
    <w:rsid w:val="002E6400"/>
    <w:rsid w:val="002F03BD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2E7"/>
    <w:rsid w:val="00307C7B"/>
    <w:rsid w:val="00310E88"/>
    <w:rsid w:val="003125C4"/>
    <w:rsid w:val="00312E78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459BB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012"/>
    <w:rsid w:val="003C4BB6"/>
    <w:rsid w:val="003C5486"/>
    <w:rsid w:val="003C60BC"/>
    <w:rsid w:val="003C69FE"/>
    <w:rsid w:val="003D4329"/>
    <w:rsid w:val="003D5BDE"/>
    <w:rsid w:val="003D6A26"/>
    <w:rsid w:val="003D6E28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150F2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6D2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372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7B1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C736A"/>
    <w:rsid w:val="004D2097"/>
    <w:rsid w:val="004D2604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0865"/>
    <w:rsid w:val="00531D40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85D"/>
    <w:rsid w:val="00572921"/>
    <w:rsid w:val="00573261"/>
    <w:rsid w:val="0057432D"/>
    <w:rsid w:val="00575C7E"/>
    <w:rsid w:val="00576C00"/>
    <w:rsid w:val="00584FFF"/>
    <w:rsid w:val="00587439"/>
    <w:rsid w:val="00590E59"/>
    <w:rsid w:val="00591741"/>
    <w:rsid w:val="005928A1"/>
    <w:rsid w:val="005974CD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885"/>
    <w:rsid w:val="00633D30"/>
    <w:rsid w:val="00635862"/>
    <w:rsid w:val="006372A3"/>
    <w:rsid w:val="00641109"/>
    <w:rsid w:val="00641E82"/>
    <w:rsid w:val="0064637E"/>
    <w:rsid w:val="00646F3B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2AC"/>
    <w:rsid w:val="00666544"/>
    <w:rsid w:val="00666EC5"/>
    <w:rsid w:val="006727D7"/>
    <w:rsid w:val="0067319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4964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70173B"/>
    <w:rsid w:val="00701D02"/>
    <w:rsid w:val="0070215D"/>
    <w:rsid w:val="007046AB"/>
    <w:rsid w:val="00704F48"/>
    <w:rsid w:val="00705F66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0DA2"/>
    <w:rsid w:val="007322E3"/>
    <w:rsid w:val="00735874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64BF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64E"/>
    <w:rsid w:val="00792FEC"/>
    <w:rsid w:val="0079452F"/>
    <w:rsid w:val="0079542F"/>
    <w:rsid w:val="00795A9B"/>
    <w:rsid w:val="007970F5"/>
    <w:rsid w:val="00797987"/>
    <w:rsid w:val="007A11DA"/>
    <w:rsid w:val="007A1987"/>
    <w:rsid w:val="007A20CC"/>
    <w:rsid w:val="007A2AEE"/>
    <w:rsid w:val="007A32F2"/>
    <w:rsid w:val="007A3A63"/>
    <w:rsid w:val="007A54C5"/>
    <w:rsid w:val="007A7EFA"/>
    <w:rsid w:val="007B1551"/>
    <w:rsid w:val="007B3121"/>
    <w:rsid w:val="007B3441"/>
    <w:rsid w:val="007B461A"/>
    <w:rsid w:val="007B5AFF"/>
    <w:rsid w:val="007B5C92"/>
    <w:rsid w:val="007B6E50"/>
    <w:rsid w:val="007B793F"/>
    <w:rsid w:val="007C08E0"/>
    <w:rsid w:val="007C270E"/>
    <w:rsid w:val="007C4F3B"/>
    <w:rsid w:val="007C4F9A"/>
    <w:rsid w:val="007C6B0F"/>
    <w:rsid w:val="007D3856"/>
    <w:rsid w:val="007D42C7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358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1E6A"/>
    <w:rsid w:val="00814A5C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18D6"/>
    <w:rsid w:val="00832E4B"/>
    <w:rsid w:val="00834FCC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76CC2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D0E75"/>
    <w:rsid w:val="008D13A3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4E2E"/>
    <w:rsid w:val="008F7ADE"/>
    <w:rsid w:val="009010F1"/>
    <w:rsid w:val="00901D18"/>
    <w:rsid w:val="0090288D"/>
    <w:rsid w:val="009030C7"/>
    <w:rsid w:val="00903994"/>
    <w:rsid w:val="00903A5B"/>
    <w:rsid w:val="00905743"/>
    <w:rsid w:val="009058D0"/>
    <w:rsid w:val="00911F95"/>
    <w:rsid w:val="00913C24"/>
    <w:rsid w:val="00913C67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A69"/>
    <w:rsid w:val="00936BA6"/>
    <w:rsid w:val="00936C83"/>
    <w:rsid w:val="009410EF"/>
    <w:rsid w:val="009441BC"/>
    <w:rsid w:val="00944901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2130"/>
    <w:rsid w:val="0097414C"/>
    <w:rsid w:val="00975267"/>
    <w:rsid w:val="00975368"/>
    <w:rsid w:val="00975585"/>
    <w:rsid w:val="00975B6C"/>
    <w:rsid w:val="00976540"/>
    <w:rsid w:val="00977E3C"/>
    <w:rsid w:val="00977F24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0FBC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536D"/>
    <w:rsid w:val="00A465D4"/>
    <w:rsid w:val="00A47E62"/>
    <w:rsid w:val="00A50C6D"/>
    <w:rsid w:val="00A51D65"/>
    <w:rsid w:val="00A51E83"/>
    <w:rsid w:val="00A5388D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5EF9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1732C"/>
    <w:rsid w:val="00B1739A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1771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5A8F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97465"/>
    <w:rsid w:val="00BA2420"/>
    <w:rsid w:val="00BA2B49"/>
    <w:rsid w:val="00BA3710"/>
    <w:rsid w:val="00BA4308"/>
    <w:rsid w:val="00BA4E78"/>
    <w:rsid w:val="00BA70D0"/>
    <w:rsid w:val="00BA77A5"/>
    <w:rsid w:val="00BB024D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48E2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64EC9"/>
    <w:rsid w:val="00C738E5"/>
    <w:rsid w:val="00C750C5"/>
    <w:rsid w:val="00C76812"/>
    <w:rsid w:val="00C8479A"/>
    <w:rsid w:val="00C85271"/>
    <w:rsid w:val="00C863DD"/>
    <w:rsid w:val="00C875C5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1D19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1B4F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49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D70C3"/>
    <w:rsid w:val="00DE017E"/>
    <w:rsid w:val="00DE1AD4"/>
    <w:rsid w:val="00DE343D"/>
    <w:rsid w:val="00DE3F53"/>
    <w:rsid w:val="00DE41CB"/>
    <w:rsid w:val="00DE4D96"/>
    <w:rsid w:val="00DE6D5B"/>
    <w:rsid w:val="00DE7FEF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57A"/>
    <w:rsid w:val="00E519AD"/>
    <w:rsid w:val="00E56413"/>
    <w:rsid w:val="00E575A5"/>
    <w:rsid w:val="00E6244B"/>
    <w:rsid w:val="00E65BEA"/>
    <w:rsid w:val="00E71932"/>
    <w:rsid w:val="00E71BEC"/>
    <w:rsid w:val="00E72741"/>
    <w:rsid w:val="00E73AED"/>
    <w:rsid w:val="00E77BB5"/>
    <w:rsid w:val="00E77F0A"/>
    <w:rsid w:val="00E81208"/>
    <w:rsid w:val="00E830DB"/>
    <w:rsid w:val="00E8386D"/>
    <w:rsid w:val="00E83FF6"/>
    <w:rsid w:val="00E853BC"/>
    <w:rsid w:val="00E85593"/>
    <w:rsid w:val="00E8673C"/>
    <w:rsid w:val="00E91521"/>
    <w:rsid w:val="00E93503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1253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A60AF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CF8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D70C3"/>
    <w:rPr>
      <w:sz w:val="24"/>
      <w:szCs w:val="24"/>
    </w:rPr>
  </w:style>
  <w:style w:styleId="Naslov2" w:type="paragraph">
    <w:name w:val="heading 2"/>
    <w:basedOn w:val="Normal"/>
    <w:next w:val="Normal"/>
    <w:qFormat/>
    <w:rsid w:val="00944901"/>
    <w:pPr>
      <w:keepNext/>
      <w:jc w:val="center"/>
      <w:outlineLvl w:val="1"/>
    </w:pPr>
    <w:rPr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94490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44901"/>
  </w:style>
  <w:style w:styleId="Tekstbalonia" w:type="paragraph">
    <w:name w:val="Balloon Text"/>
    <w:basedOn w:val="Normal"/>
    <w:semiHidden/>
    <w:rsid w:val="00F31253"/>
    <w:rPr>
      <w:rFonts w:cs="Tahoma" w:hAnsi="Tahoma" w:ascii="Tahoma"/>
      <w:sz w:val="16"/>
      <w:szCs w:val="16"/>
    </w:rPr>
  </w:style>
  <w:style w:customStyle="true" w:styleId="tabletextfield" w:type="character">
    <w:name w:val="table_text_field"/>
    <w:basedOn w:val="Zadanifontodlomka"/>
    <w:rsid w:val="00975368"/>
  </w:style>
  <w:style w:styleId="Tekstkrajnjebiljeke" w:type="paragraph">
    <w:name w:val="endnote text"/>
    <w:basedOn w:val="Normal"/>
    <w:semiHidden/>
    <w:rsid w:val="005974CD"/>
    <w:rPr>
      <w:sz w:val="20"/>
      <w:szCs w:val="20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A453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536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536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536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536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D70C3"/>
    <w:rPr>
      <w:sz w:val="24"/>
      <w:szCs w:val="24"/>
    </w:rPr>
  </w:style>
  <w:style w:styleId="Naslov2" w:type="paragraph">
    <w:name w:val="heading 2"/>
    <w:basedOn w:val="Normal"/>
    <w:next w:val="Normal"/>
    <w:qFormat/>
    <w:rsid w:val="00944901"/>
    <w:pPr>
      <w:keepNext/>
      <w:jc w:val="center"/>
      <w:outlineLvl w:val="1"/>
    </w:pPr>
    <w:rPr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94490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44901"/>
  </w:style>
  <w:style w:styleId="Tekstbalonia" w:type="paragraph">
    <w:name w:val="Balloon Text"/>
    <w:basedOn w:val="Normal"/>
    <w:semiHidden/>
    <w:rsid w:val="00F31253"/>
    <w:rPr>
      <w:rFonts w:ascii="Tahoma" w:cs="Tahoma" w:hAnsi="Tahoma"/>
      <w:sz w:val="16"/>
      <w:szCs w:val="16"/>
    </w:rPr>
  </w:style>
  <w:style w:customStyle="1" w:styleId="tabletextfield" w:type="character">
    <w:name w:val="table_text_field"/>
    <w:basedOn w:val="Zadanifontodlomka"/>
    <w:rsid w:val="00975368"/>
  </w:style>
  <w:style w:styleId="Tekstkrajnjebiljeke" w:type="paragraph">
    <w:name w:val="endnote text"/>
    <w:basedOn w:val="Normal"/>
    <w:semiHidden/>
    <w:rsid w:val="005974CD"/>
    <w:rPr>
      <w:sz w:val="20"/>
      <w:szCs w:val="20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A453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536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536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536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536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700626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0969748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171509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6047073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4040190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997652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977121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00127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68348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46776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061611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2016.</izvorni_sadrzaj>
    <derivirana_varijabla naziv="DomainObject.DatumDonosenjaOdluke_1">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195</izvorni_sadrzaj>
    <derivirana_varijabla naziv="DomainObject.Predmet.Broj_1">195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2012.</izvorni_sadrzaj>
    <derivirana_varijabla naziv="DomainObject.Predmet.DatumOsnivanja_1">12. lipnja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St-195/2012</izvorni_sadrzaj>
    <derivirana_varijabla naziv="DomainObject.Predmet.OznakaBroj_1">St-195/2012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BRODOGRADILIŠTE KRALJEVICA d.d.  Kraljevica</izvorni_sadrzaj>
    <derivirana_varijabla naziv="DomainObject.Predmet.ProtustrankaFormated_1">  BRODOGRADILIŠTE KRALJEVICA d.d.  Kraljevica</derivirana_varijabla>
  </DomainObject.Predmet.ProtustrankaFormated>
  <DomainObject.Predmet.ProtustrankaFormatedOIB>
    <izvorni_sadrzaj>  BRODOGRADILIŠTE KRALJEVICA d.d.  Kraljevica, OIB 11063000165</izvorni_sadrzaj>
    <derivirana_varijabla naziv="DomainObject.Predmet.ProtustrankaFormatedOIB_1">  BRODOGRADILIŠTE KRALJEVICA d.d.  Kraljevica, OIB 11063000165</derivirana_varijabla>
  </DomainObject.Predmet.ProtustrankaFormatedOIB>
  <DomainObject.Predmet.ProtustrankaFormatedWithAdress>
    <izvorni_sadrzaj> BRODOGRADILIŠTE KRALJEVICA d.d.  Kraljevica, Obala kralja Tomislava 8, 51 262 Kraljevica</izvorni_sadrzaj>
    <derivirana_varijabla naziv="DomainObject.Predmet.ProtustrankaFormatedWithAdress_1"> BRODOGRADILIŠTE KRALJEVICA d.d.  Kraljevica, Obala kralja Tomislava 8, 51 262 Kraljevica</derivirana_varijabla>
  </DomainObject.Predmet.ProtustrankaFormatedWithAdress>
  <DomainObject.Predmet.ProtustrankaFormatedWithAdressOIB>
    <izvorni_sadrzaj> BRODOGRADILIŠTE KRALJEVICA d.d.  Kraljevica, OIB 11063000165, Obala kralja Tomislava 8, 51 262 Kraljevica</izvorni_sadrzaj>
    <derivirana_varijabla naziv="DomainObject.Predmet.ProtustrankaFormatedWithAdressOIB_1"> BRODOGRADILIŠTE KRALJEVICA d.d.  Kraljevica, OIB 11063000165, Obala kralja Tomislava 8, 51 262 Kraljevica</derivirana_varijabla>
  </DomainObject.Predmet.ProtustrankaFormatedWithAdressOIB>
  <DomainObject.Predmet.ProtustrankaWithAdress>
    <izvorni_sadrzaj>BRODOGRADILIŠTE KRALJEVICA d.d.  Kraljevica Obala kralja Tomislava 8, 51 262 Kraljevica</izvorni_sadrzaj>
    <derivirana_varijabla naziv="DomainObject.Predmet.ProtustrankaWithAdress_1">BRODOGRADILIŠTE KRALJEVICA d.d.  Kraljevica Obala kralja Tomislava 8, 51 262 Kraljevica</derivirana_varijabla>
  </DomainObject.Predmet.ProtustrankaWithAdress>
  <DomainObject.Predmet.ProtustrankaWithAdressOIB>
    <izvorni_sadrzaj>BRODOGRADILIŠTE KRALJEVICA d.d.  Kraljevica, OIB 11063000165, Obala kralja Tomislava 8, 51 262 Kraljevica</izvorni_sadrzaj>
    <derivirana_varijabla naziv="DomainObject.Predmet.ProtustrankaWithAdressOIB_1">BRODOGRADILIŠTE KRALJEVICA d.d.  Kraljevica, OIB 11063000165, Obala kralja Tomislava 8, 51 262 Kraljevica</derivirana_varijabla>
  </DomainObject.Predmet.ProtustrankaWithAdressOIB>
  <DomainObject.Predmet.ProtustrankaNazivFormated>
    <izvorni_sadrzaj>BRODOGRADILIŠTE KRALJEVICA d.d.  Kraljevica</izvorni_sadrzaj>
    <derivirana_varijabla naziv="DomainObject.Predmet.ProtustrankaNazivFormated_1">BRODOGRADILIŠTE KRALJEVICA d.d.  Kraljevica</derivirana_varijabla>
  </DomainObject.Predmet.ProtustrankaNazivFormated>
  <DomainObject.Predmet.ProtustrankaNazivFormatedOIB>
    <izvorni_sadrzaj>BRODOGRADILIŠTE KRALJEVICA d.d.  Kraljevica, OIB 11063000165</izvorni_sadrzaj>
    <derivirana_varijabla naziv="DomainObject.Predmet.ProtustrankaNazivFormatedOIB_1">BRODOGRADILIŠTE KRALJEVICA d.d.  Kraljevica, OIB 11063000165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ZVONIMIR NOVAK  Zagreb</izvorni_sadrzaj>
    <derivirana_varijabla naziv="DomainObject.Predmet.StrankaFormated_1">  ZVONIMIR NOVAK  Zagreb</derivirana_varijabla>
  </DomainObject.Predmet.StrankaFormated>
  <DomainObject.Predmet.StrankaFormatedOIB>
    <izvorni_sadrzaj>  ZVONIMIR NOVAK  Zagreb, OIB 66737343351</izvorni_sadrzaj>
    <derivirana_varijabla naziv="DomainObject.Predmet.StrankaFormatedOIB_1">  ZVONIMIR NOVAK  Zagreb, OIB 66737343351</derivirana_varijabla>
  </DomainObject.Predmet.StrankaFormatedOIB>
  <DomainObject.Predmet.StrankaFormatedWithAdress>
    <izvorni_sadrzaj> ZVONIMIR NOVAK  Zagreb, Goljak 36, 10 000 Zagreb</izvorni_sadrzaj>
    <derivirana_varijabla naziv="DomainObject.Predmet.StrankaFormatedWithAdress_1"> ZVONIMIR NOVAK  Zagreb, Goljak 36, 10 000 Zagreb</derivirana_varijabla>
  </DomainObject.Predmet.StrankaFormatedWithAdress>
  <DomainObject.Predmet.StrankaFormatedWithAdressOIB>
    <izvorni_sadrzaj> ZVONIMIR NOVAK  Zagreb, OIB 66737343351, Goljak 36, 10 000 Zagreb</izvorni_sadrzaj>
    <derivirana_varijabla naziv="DomainObject.Predmet.StrankaFormatedWithAdressOIB_1"> ZVONIMIR NOVAK  Zagreb, OIB 66737343351, Goljak 36, 10 000 Zagreb</derivirana_varijabla>
  </DomainObject.Predmet.StrankaFormatedWithAdressOIB>
  <DomainObject.Predmet.StrankaWithAdress>
    <izvorni_sadrzaj>ZVONIMIR NOVAK  Zagreb Goljak 36,10 000 Zagreb</izvorni_sadrzaj>
    <derivirana_varijabla naziv="DomainObject.Predmet.StrankaWithAdress_1">ZVONIMIR NOVAK  Zagreb Goljak 36,10 000 Zagreb</derivirana_varijabla>
  </DomainObject.Predmet.StrankaWithAdress>
  <DomainObject.Predmet.StrankaWithAdressOIB>
    <izvorni_sadrzaj>ZVONIMIR NOVAK  Zagreb, OIB 66737343351, Goljak 36,10 000 Zagreb</izvorni_sadrzaj>
    <derivirana_varijabla naziv="DomainObject.Predmet.StrankaWithAdressOIB_1">ZVONIMIR NOVAK  Zagreb, OIB 66737343351, Goljak 36,10 000 Zagreb</derivirana_varijabla>
  </DomainObject.Predmet.StrankaWithAdressOIB>
  <DomainObject.Predmet.StrankaNazivFormated>
    <izvorni_sadrzaj>ZVONIMIR NOVAK  Zagreb</izvorni_sadrzaj>
    <derivirana_varijabla naziv="DomainObject.Predmet.StrankaNazivFormated_1">ZVONIMIR NOVAK  Zagreb</derivirana_varijabla>
  </DomainObject.Predmet.StrankaNazivFormated>
  <DomainObject.Predmet.StrankaNazivFormatedOIB>
    <izvorni_sadrzaj>ZVONIMIR NOVAK  Zagreb, OIB 66737343351</izvorni_sadrzaj>
    <derivirana_varijabla naziv="DomainObject.Predmet.StrankaNazivFormatedOIB_1">ZVONIMIR NOVAK  Zagreb, OIB 66737343351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ZVONIMIR NOVAK  Zagreb</item>
    </izvorni_sadrzaj>
    <derivirana_varijabla naziv="DomainObject.Predmet.StrankaListFormated_1">
      <item>ZVONIMIR NOVAK  Zagreb</item>
    </derivirana_varijabla>
  </DomainObject.Predmet.StrankaListFormated>
  <DomainObject.Predmet.StrankaListFormatedOIB>
    <izvorni_sadrzaj>
      <item>ZVONIMIR NOVAK  Zagreb, OIB 66737343351</item>
    </izvorni_sadrzaj>
    <derivirana_varijabla naziv="DomainObject.Predmet.StrankaListFormatedOIB_1">
      <item>ZVONIMIR NOVAK  Zagreb, OIB 66737343351</item>
    </derivirana_varijabla>
  </DomainObject.Predmet.StrankaListFormatedOIB>
  <DomainObject.Predmet.StrankaListFormatedWithAdress>
    <izvorni_sadrzaj>
      <item>ZVONIMIR NOVAK  Zagreb, Goljak 36, 10 000 Zagreb</item>
    </izvorni_sadrzaj>
    <derivirana_varijabla naziv="DomainObject.Predmet.StrankaListFormatedWithAdress_1">
      <item>ZVONIMIR NOVAK  Zagreb, Goljak 36, 10 000 Zagreb</item>
    </derivirana_varijabla>
  </DomainObject.Predmet.StrankaListFormatedWithAdress>
  <DomainObject.Predmet.StrankaListFormatedWithAdressOIB>
    <izvorni_sadrzaj>
      <item>ZVONIMIR NOVAK  Zagreb, OIB 66737343351, Goljak 36, 10 000 Zagreb</item>
    </izvorni_sadrzaj>
    <derivirana_varijabla naziv="DomainObject.Predmet.StrankaListFormatedWithAdressOIB_1">
      <item>ZVONIMIR NOVAK  Zagreb, OIB 66737343351, Goljak 36, 10 000 Zagreb</item>
    </derivirana_varijabla>
  </DomainObject.Predmet.StrankaListFormatedWithAdressOIB>
  <DomainObject.Predmet.StrankaListNazivFormated>
    <izvorni_sadrzaj>
      <item>ZVONIMIR NOVAK  Zagreb</item>
    </izvorni_sadrzaj>
    <derivirana_varijabla naziv="DomainObject.Predmet.StrankaListNazivFormated_1">
      <item>ZVONIMIR NOVAK  Zagreb</item>
    </derivirana_varijabla>
  </DomainObject.Predmet.StrankaListNazivFormated>
  <DomainObject.Predmet.StrankaListNazivFormatedOIB>
    <izvorni_sadrzaj>
      <item>ZVONIMIR NOVAK  Zagreb, OIB 66737343351</item>
    </izvorni_sadrzaj>
    <derivirana_varijabla naziv="DomainObject.Predmet.StrankaListNazivFormatedOIB_1">
      <item>ZVONIMIR NOVAK  Zagreb, OIB 66737343351</item>
    </derivirana_varijabla>
  </DomainObject.Predmet.StrankaListNazivFormatedOIB>
  <DomainObject.Predmet.ProtuStrankaListFormated>
    <izvorni_sadrzaj>
      <item>BRODOGRADILIŠTE KRALJEVICA d.d.  Kraljevica</item>
    </izvorni_sadrzaj>
    <derivirana_varijabla naziv="DomainObject.Predmet.ProtuStrankaListFormated_1">
      <item>BRODOGRADILIŠTE KRALJEVICA d.d.  Kraljevica</item>
    </derivirana_varijabla>
  </DomainObject.Predmet.ProtuStrankaListFormated>
  <DomainObject.Predmet.ProtuStrankaListFormatedOIB>
    <izvorni_sadrzaj>
      <item>BRODOGRADILIŠTE KRALJEVICA d.d.  Kraljevica, OIB 11063000165</item>
    </izvorni_sadrzaj>
    <derivirana_varijabla naziv="DomainObject.Predmet.ProtuStrankaListFormatedOIB_1">
      <item>BRODOGRADILIŠTE KRALJEVICA d.d.  Kraljevica, OIB 11063000165</item>
    </derivirana_varijabla>
  </DomainObject.Predmet.ProtuStrankaListFormatedOIB>
  <DomainObject.Predmet.ProtuStrankaListFormatedWithAdress>
    <izvorni_sadrzaj>
      <item>BRODOGRADILIŠTE KRALJEVICA d.d.  Kraljevica, Obala kralja Tomislava 8, 51 262 Kraljevica</item>
    </izvorni_sadrzaj>
    <derivirana_varijabla naziv="DomainObject.Predmet.ProtuStrankaListFormatedWithAdress_1">
      <item>BRODOGRADILIŠTE KRALJEVICA d.d.  Kraljevica, Obala kralja Tomislava 8, 51 262 Kraljevica</item>
    </derivirana_varijabla>
  </DomainObject.Predmet.ProtuStrankaListFormatedWithAdress>
  <DomainObject.Predmet.ProtuStrankaListFormatedWithAdressOIB>
    <izvorni_sadrzaj>
      <item>BRODOGRADILIŠTE KRALJEVICA d.d.  Kraljevica, OIB 11063000165, Obala kralja Tomislava 8, 51 262 Kraljevica</item>
    </izvorni_sadrzaj>
    <derivirana_varijabla naziv="DomainObject.Predmet.ProtuStrankaListFormatedWithAdressOIB_1">
      <item>BRODOGRADILIŠTE KRALJEVICA d.d.  Kraljevica, OIB 11063000165, Obala kralja Tomislava 8, 51 262 Kraljevica</item>
    </derivirana_varijabla>
  </DomainObject.Predmet.ProtuStrankaListFormatedWithAdressOIB>
  <DomainObject.Predmet.ProtuStrankaListNazivFormated>
    <izvorni_sadrzaj>
      <item>BRODOGRADILIŠTE KRALJEVICA d.d.  Kraljevica</item>
    </izvorni_sadrzaj>
    <derivirana_varijabla naziv="DomainObject.Predmet.ProtuStrankaListNazivFormated_1">
      <item>BRODOGRADILIŠTE KRALJEVICA d.d.  Kraljevica</item>
    </derivirana_varijabla>
  </DomainObject.Predmet.ProtuStrankaListNazivFormated>
  <DomainObject.Predmet.ProtuStrankaListNazivFormatedOIB>
    <izvorni_sadrzaj>
      <item>BRODOGRADILIŠTE KRALJEVICA d.d.  Kraljevica, OIB 11063000165</item>
    </izvorni_sadrzaj>
    <derivirana_varijabla naziv="DomainObject.Predmet.ProtuStrankaListNazivFormatedOIB_1">
      <item>BRODOGRADILIŠTE KRALJEVICA d.d.  Kraljevica, OIB 11063000165</item>
    </derivirana_varijabla>
  </DomainObject.Predmet.ProtuStrankaListNazivFormatedOIB>
  <DomainObject.Predmet.OstaliListFormated>
    <izvorni_sadrzaj>
      <item>računovodstvo</item>
      <item>NARODNE  NOVINE d.d.</item>
      <item>FINA RIJEKA</item>
      <item>Hrvatska poštanska banka D.D.</item>
      <item>oglasna ploča</item>
      <item>sudski registar</item>
      <item>MARIJA RUŽIĆ</item>
      <item>Brodarski institut d.o.o.</item>
      <item>Tekol teri d.o.o.</item>
      <item>Agencija za upravljanje državnom imovinom</item>
      <item>Grad Kraljevica</item>
      <item>ŽDO RIJEKA</item>
    </izvorni_sadrzaj>
    <derivirana_varijabla naziv="DomainObject.Predmet.OstaliListFormated_1">
      <item>računovodstvo</item>
      <item>NARODNE  NOVINE d.d.</item>
      <item>FINA RIJEKA</item>
      <item>Hrvatska poštanska banka D.D.</item>
      <item>oglasna ploča</item>
      <item>sudski registar</item>
      <item>MARIJA RUŽIĆ</item>
      <item>Brodarski institut d.o.o.</item>
      <item>Tekol teri d.o.o.</item>
      <item>Agencija za upravljanje državnom imovinom</item>
      <item>Grad Kraljevica</item>
      <item>ŽDO RIJEKA</item>
    </derivirana_varijabla>
  </DomainObject.Predmet.OstaliListFormated>
  <DomainObject.Predmet.OstaliListFormatedOIB>
    <izvorni_sadrzaj>
      <item>računovodstvo</item>
      <item>NARODNE  NOVINE d.d.</item>
      <item>FINA RIJEKA</item>
      <item>Hrvatska poštanska banka D.D.</item>
      <item>oglasna ploča</item>
      <item>sudski registar</item>
      <item>MARIJA RUŽIĆ, OIB 72695335756</item>
      <item>Brodarski institut d.o.o., OIB 34114418260</item>
      <item>Tekol teri d.o.o.</item>
      <item>Agencija za upravljanje državnom imovinom</item>
      <item>Grad Kraljevica</item>
      <item>ŽDO RIJEKA</item>
    </izvorni_sadrzaj>
    <derivirana_varijabla naziv="DomainObject.Predmet.OstaliListFormatedOIB_1">
      <item>računovodstvo</item>
      <item>NARODNE  NOVINE d.d.</item>
      <item>FINA RIJEKA</item>
      <item>Hrvatska poštanska banka D.D.</item>
      <item>oglasna ploča</item>
      <item>sudski registar</item>
      <item>MARIJA RUŽIĆ, OIB 72695335756</item>
      <item>Brodarski institut d.o.o., OIB 34114418260</item>
      <item>Tekol teri d.o.o.</item>
      <item>Agencija za upravljanje državnom imovinom</item>
      <item>Grad Kraljevica</item>
      <item>ŽDO RIJEKA</item>
    </derivirana_varijabla>
  </DomainObject.Predmet.OstaliListFormatedOIB>
  <DomainObject.Predmet.OstaliListFormatedWithAdress>
    <izvorni_sadrzaj>
      <item>računovodstvo</item>
      <item>NARODNE  NOVINE d.d., Savski gaj, XIII put 6, 10 020 Zagreb</item>
      <item>FINA RIJEKA</item>
      <item>Hrvatska poštanska banka D.D., Nikole Jurišića 4, 10 000 Zagreb</item>
      <item>oglasna ploča</item>
      <item>sudski registar</item>
      <item>MARIJA RUŽIĆ, Čavle 43, 51 219 Čavle</item>
      <item>Brodarski institut d.o.o., Avenija V. Holjevca 20, 10000 Zagreb</item>
      <item>Tekol teri d.o.o., Podmurvice 2, 51000 Rijeka</item>
      <item>Agencija za upravljanje državnom imovinom, Ivana Lučića 6, 10000 Zagreb</item>
      <item>Grad Kraljevica, Frankopanska 1a, 51262 Kraljevica</item>
      <item>ŽDO RIJEKA, 51 000 Rijeka</item>
    </izvorni_sadrzaj>
    <derivirana_varijabla naziv="DomainObject.Predmet.OstaliListFormatedWithAdress_1">
      <item>računovodstvo</item>
      <item>NARODNE  NOVINE d.d., Savski gaj, XIII put 6, 10 020 Zagreb</item>
      <item>FINA RIJEKA</item>
      <item>Hrvatska poštanska banka D.D., Nikole Jurišića 4, 10 000 Zagreb</item>
      <item>oglasna ploča</item>
      <item>sudski registar</item>
      <item>MARIJA RUŽIĆ, Čavle 43, 51 219 Čavle</item>
      <item>Brodarski institut d.o.o., Avenija V. Holjevca 20, 10000 Zagreb</item>
      <item>Tekol teri d.o.o., Podmurvice 2, 51000 Rijeka</item>
      <item>Agencija za upravljanje državnom imovinom, Ivana Lučića 6, 10000 Zagreb</item>
      <item>Grad Kraljevica, Frankopanska 1a, 51262 Kraljevica</item>
      <item>ŽDO RIJEKA, 51 000 Rijeka</item>
    </derivirana_varijabla>
  </DomainObject.Predmet.OstaliListFormatedWithAdress>
  <DomainObject.Predmet.OstaliListFormatedWithAdressOIB>
    <izvorni_sadrzaj>
      <item>računovodstvo</item>
      <item>NARODNE  NOVINE d.d., Savski gaj, XIII put 6, 10 020 Zagreb</item>
      <item>FINA RIJEKA</item>
      <item>Hrvatska poštanska banka D.D., Nikole Jurišića 4, 10 000 Zagreb</item>
      <item>oglasna ploča</item>
      <item>sudski registar</item>
      <item>MARIJA RUŽIĆ, OIB 72695335756, Čavle 43, 51 219 Čavle</item>
      <item>Brodarski institut d.o.o., OIB 34114418260, Avenija V. Holjevca 20, 10000 Zagreb</item>
      <item>Tekol teri d.o.o., Podmurvice 2, 51000 Rijeka</item>
      <item>Agencija za upravljanje državnom imovinom, Ivana Lučića 6, 10000 Zagreb</item>
      <item>Grad Kraljevica, Frankopanska 1a, 51262 Kraljevica</item>
      <item>ŽDO RIJEKA, 51 000 Rijeka</item>
    </izvorni_sadrzaj>
    <derivirana_varijabla naziv="DomainObject.Predmet.OstaliListFormatedWithAdressOIB_1">
      <item>računovodstvo</item>
      <item>NARODNE  NOVINE d.d., Savski gaj, XIII put 6, 10 020 Zagreb</item>
      <item>FINA RIJEKA</item>
      <item>Hrvatska poštanska banka D.D., Nikole Jurišića 4, 10 000 Zagreb</item>
      <item>oglasna ploča</item>
      <item>sudski registar</item>
      <item>MARIJA RUŽIĆ, OIB 72695335756, Čavle 43, 51 219 Čavle</item>
      <item>Brodarski institut d.o.o., OIB 34114418260, Avenija V. Holjevca 20, 10000 Zagreb</item>
      <item>Tekol teri d.o.o., Podmurvice 2, 51000 Rijeka</item>
      <item>Agencija za upravljanje državnom imovinom, Ivana Lučića 6, 10000 Zagreb</item>
      <item>Grad Kraljevica, Frankopanska 1a, 51262 Kraljevica</item>
      <item>ŽDO RIJEKA, 51 000 Rijeka</item>
    </derivirana_varijabla>
  </DomainObject.Predmet.OstaliListFormatedWithAdressOIB>
  <DomainObject.Predmet.OstaliListNazivFormated>
    <izvorni_sadrzaj>
      <item>računovodstvo</item>
      <item>NARODNE  NOVINE d.d.</item>
      <item>FINA RIJEKA</item>
      <item>Hrvatska poštanska banka D.D.</item>
      <item>oglasna ploča</item>
      <item>sudski registar</item>
      <item>MARIJA RUŽIĆ</item>
      <item>Brodarski institut d.o.o.</item>
      <item>Tekol teri d.o.o.</item>
      <item>Agencija za upravljanje državnom imovinom</item>
      <item>Grad Kraljevica</item>
      <item>ŽDO RIJEKA</item>
    </izvorni_sadrzaj>
    <derivirana_varijabla naziv="DomainObject.Predmet.OstaliListNazivFormated_1">
      <item>računovodstvo</item>
      <item>NARODNE  NOVINE d.d.</item>
      <item>FINA RIJEKA</item>
      <item>Hrvatska poštanska banka D.D.</item>
      <item>oglasna ploča</item>
      <item>sudski registar</item>
      <item>MARIJA RUŽIĆ</item>
      <item>Brodarski institut d.o.o.</item>
      <item>Tekol teri d.o.o.</item>
      <item>Agencija za upravljanje državnom imovinom</item>
      <item>Grad Kraljevica</item>
      <item>ŽDO RIJEKA</item>
    </derivirana_varijabla>
  </DomainObject.Predmet.OstaliListNazivFormated>
  <DomainObject.Predmet.OstaliListNazivFormatedOIB>
    <izvorni_sadrzaj>
      <item>računovodstvo</item>
      <item>NARODNE  NOVINE d.d.</item>
      <item>FINA RIJEKA</item>
      <item>Hrvatska poštanska banka D.D.</item>
      <item>oglasna ploča</item>
      <item>sudski registar</item>
      <item>MARIJA RUŽIĆ, OIB 72695335756</item>
      <item>Brodarski institut d.o.o., OIB 34114418260</item>
      <item>Tekol teri d.o.o.</item>
      <item>Agencija za upravljanje državnom imovinom</item>
      <item>Grad Kraljevica</item>
      <item>ŽDO RIJEKA</item>
    </izvorni_sadrzaj>
    <derivirana_varijabla naziv="DomainObject.Predmet.OstaliListNazivFormatedOIB_1">
      <item>računovodstvo</item>
      <item>NARODNE  NOVINE d.d.</item>
      <item>FINA RIJEKA</item>
      <item>Hrvatska poštanska banka D.D.</item>
      <item>oglasna ploča</item>
      <item>sudski registar</item>
      <item>MARIJA RUŽIĆ, OIB 72695335756</item>
      <item>Brodarski institut d.o.o., OIB 34114418260</item>
      <item>Tekol teri d.o.o.</item>
      <item>Agencija za upravljanje državnom imovinom</item>
      <item>Grad Kraljevica</item>
      <item>ŽDO RIJEKA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ZVONIMIR NOVAK  Zagreb</izvorni_sadrzaj>
    <derivirana_varijabla naziv="DomainObject.Predmet.StrankaIDrugi_1">ZVONIMIR NOVAK  Zagreb</derivirana_varijabla>
  </DomainObject.Predmet.StrankaIDrugi>
  <DomainObject.Predmet.ProtustrankaIDrugi>
    <izvorni_sadrzaj>BRODOGRADILIŠTE KRALJEVICA d.d.  Kraljevica</izvorni_sadrzaj>
    <derivirana_varijabla naziv="DomainObject.Predmet.ProtustrankaIDrugi_1">BRODOGRADILIŠTE KRALJEVICA d.d.  Kraljevica</derivirana_varijabla>
  </DomainObject.Predmet.ProtustrankaIDrugi>
  <DomainObject.Predmet.StrankaIDrugiAdressOIB>
    <izvorni_sadrzaj>ZVONIMIR NOVAK  Zagreb, OIB 66737343351, Goljak 36, 10 000 Zagreb</izvorni_sadrzaj>
    <derivirana_varijabla naziv="DomainObject.Predmet.StrankaIDrugiAdressOIB_1">ZVONIMIR NOVAK  Zagreb, OIB 66737343351, Goljak 36, 10 000 Zagreb</derivirana_varijabla>
  </DomainObject.Predmet.StrankaIDrugiAdressOIB>
  <DomainObject.Predmet.ProtustrankaIDrugiAdressOIB>
    <izvorni_sadrzaj>BRODOGRADILIŠTE KRALJEVICA d.d.  Kraljevica, OIB 11063000165, Obala kralja Tomislava 8, 51 262 Kraljevica</izvorni_sadrzaj>
    <derivirana_varijabla naziv="DomainObject.Predmet.ProtustrankaIDrugiAdressOIB_1">BRODOGRADILIŠTE KRALJEVICA d.d.  Kraljevica, OIB 11063000165, Obala kralja Tomislava 8, 51 262 Kraljevica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BRODOGRADILIŠTE KRALJEVICA d.d.  Kraljevica</item>
      <item>ZVONIMIR NOVAK  Zagreb</item>
      <item>računovodstvo</item>
      <item>NARODNE  NOVINE d.d.</item>
      <item>FINA RIJEKA</item>
      <item>Hrvatska poštanska banka D.D.</item>
      <item>oglasna ploča</item>
      <item>sudski registar</item>
      <item>MARIJA RUŽIĆ</item>
      <item>Brodarski institut d.o.o.</item>
      <item>Tekol teri d.o.o.</item>
      <item>Agencija za upravljanje državnom imovinom</item>
      <item>Grad Kraljevica</item>
      <item>ŽDO RIJEKA</item>
    </izvorni_sadrzaj>
    <derivirana_varijabla naziv="DomainObject.Predmet.SudioniciListNaziv_1">
      <item>BRODOGRADILIŠTE KRALJEVICA d.d.  Kraljevica</item>
      <item>ZVONIMIR NOVAK  Zagreb</item>
      <item>računovodstvo</item>
      <item>NARODNE  NOVINE d.d.</item>
      <item>FINA RIJEKA</item>
      <item>Hrvatska poštanska banka D.D.</item>
      <item>oglasna ploča</item>
      <item>sudski registar</item>
      <item>MARIJA RUŽIĆ</item>
      <item>Brodarski institut d.o.o.</item>
      <item>Tekol teri d.o.o.</item>
      <item>Agencija za upravljanje državnom imovinom</item>
      <item>Grad Kraljevica</item>
      <item>ŽDO RIJEKA</item>
    </derivirana_varijabla>
  </DomainObject.Predmet.SudioniciListNaziv>
  <DomainObject.Predmet.SudioniciListAdressOIB>
    <izvorni_sadrzaj>
      <item>BRODOGRADILIŠTE KRALJEVICA d.d.  Kraljevica, OIB 11063000165, Obala kralja Tomislava 8,51 262 Kraljevica</item>
      <item>ZVONIMIR NOVAK  Zagreb, OIB 66737343351, Goljak 36,10 000 Zagreb</item>
      <item>računovodstvo</item>
      <item>NARODNE  NOVINE d.d., Savski gaj, XIII put 6,10 020 Zagreb</item>
      <item>FINA RIJEKA</item>
      <item>Hrvatska poštanska banka D.D., Nikole Jurišića 4,10 000 Zagreb</item>
      <item>oglasna ploča</item>
      <item>sudski registar</item>
      <item>MARIJA RUŽIĆ, OIB 72695335756, Čavle 43,51 219 Čavle</item>
      <item>Brodarski institut d.o.o., OIB 34114418260, Avenija V. Holjevca 20,10000 Zagreb</item>
      <item>Tekol teri d.o.o., Podmurvice 2,51000 Rijeka</item>
      <item>Agencija za upravljanje državnom imovinom, Ivana Lučića 6,10000 Zagreb</item>
      <item>Grad Kraljevica, Frankopanska 1a,51262 Kraljevica</item>
      <item>ŽDO RIJEKA, 51 000 Rijeka</item>
    </izvorni_sadrzaj>
    <derivirana_varijabla naziv="DomainObject.Predmet.SudioniciListAdressOIB_1">
      <item>BRODOGRADILIŠTE KRALJEVICA d.d.  Kraljevica, OIB 11063000165, Obala kralja Tomislava 8,51 262 Kraljevica</item>
      <item>ZVONIMIR NOVAK  Zagreb, OIB 66737343351, Goljak 36,10 000 Zagreb</item>
      <item>računovodstvo</item>
      <item>NARODNE  NOVINE d.d., Savski gaj, XIII put 6,10 020 Zagreb</item>
      <item>FINA RIJEKA</item>
      <item>Hrvatska poštanska banka D.D., Nikole Jurišića 4,10 000 Zagreb</item>
      <item>oglasna ploča</item>
      <item>sudski registar</item>
      <item>MARIJA RUŽIĆ, OIB 72695335756, Čavle 43,51 219 Čavle</item>
      <item>Brodarski institut d.o.o., OIB 34114418260, Avenija V. Holjevca 20,10000 Zagreb</item>
      <item>Tekol teri d.o.o., Podmurvice 2,51000 Rijeka</item>
      <item>Agencija za upravljanje državnom imovinom, Ivana Lučića 6,10000 Zagreb</item>
      <item>Grad Kraljevica, Frankopanska 1a,51262 Kraljevica</item>
      <item>ŽDO RIJEKA, 51 000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11063000165</item>
      <item>, OIB 66737343351</item>
      <item>, OIB null</item>
      <item>, OIB null</item>
      <item>, OIB null</item>
      <item>, OIB null</item>
      <item>, OIB null</item>
      <item>, OIB null</item>
      <item>, OIB 72695335756</item>
      <item>, OIB 34114418260</item>
      <item>, OIB null</item>
      <item>, OIB null</item>
      <item>, OIB null</item>
      <item>, OIB null</item>
    </izvorni_sadrzaj>
    <derivirana_varijabla naziv="DomainObject.Predmet.SudioniciListNazivOIB_1">
      <item>, OIB 11063000165</item>
      <item>, OIB 66737343351</item>
      <item>, OIB null</item>
      <item>, OIB null</item>
      <item>, OIB null</item>
      <item>, OIB null</item>
      <item>, OIB null</item>
      <item>, OIB null</item>
      <item>, OIB 72695335756</item>
      <item>, OIB 34114418260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Ružić, OIB 72695335756, Vrh Čavje 9, 51219 Čavle</item>
    </izvorni_sadrzaj>
    <derivirana_varijabla naziv="DomainObject.Predmet.StecajniUpraviteljiListAddressOIB_1">
      <item>Marija Ružić, OIB 72695335756,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404</properties:Words>
  <properties:Characters>2093</properties:Characters>
  <properties:Lines>63</properties:Lines>
  <properties:Paragraphs>29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2773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2016-02-09T10:16:00Z</dcterms:created>
  <dc:creator>korlevicd</dc:creator>
  <cp:lastModifiedBy>Danijela Fumić</cp:lastModifiedBy>
  <cp:lastPrinted>2016-02-09T10:16:00Z</cp:lastPrinted>
  <dcterms:modified xmlns:xsi="http://www.w3.org/2001/XMLSchema-instance" xsi:type="dcterms:W3CDTF">2016-02-09T10:22:00Z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