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2b2d" w14:paraId="c222b2d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7F389E">
        <w:t>LOG ART, društvo s ograničenom odgovornošću za proizvodnju, trgovinu i usluge, Gornje Dvorišće (Općina Brckovljani), Dragutina Domjanića 2, OIB: 68920732840</w:t>
      </w:r>
      <w:r>
        <w:t xml:space="preserve">, dana </w:t>
      </w:r>
      <w:r w:rsidR="00C030EA">
        <w:t>1</w:t>
      </w:r>
      <w:r w:rsidR="00CD70F8">
        <w:t>5</w:t>
      </w:r>
      <w:r w:rsidR="00C030EA">
        <w:t xml:space="preserve">. </w:t>
      </w:r>
      <w:r w:rsidR="00CD70F8">
        <w:t>studenoga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F389E">
        <w:t>LOG ART, društvo s ograničenom odgovornošću za proizvodnju, trgovinu i usluge, Gornje Dvorišće (Općina Brckovljani), Dragutina Domjanića 2, OIB: 68920732840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D70F8">
        <w:t>4</w:t>
      </w:r>
      <w:r w:rsidR="007F389E">
        <w:t>819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F389E">
        <w:t>LOG ART, društvo s ograničenom odgovornošću za proizvodnju, trgovinu i usluge, Gornje Dvorišće (Općina Brckovljani), Dragutina Domjanića 2, OIB: 68920732840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</w:t>
      </w:r>
      <w:r>
        <w:lastRenderedPageBreak/>
        <w:t xml:space="preserve">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F389E">
        <w:t>1196</w:t>
      </w:r>
      <w:r>
        <w:t xml:space="preserve"> dana, u ukupnom iznosu od </w:t>
      </w:r>
      <w:r w:rsidR="007F389E">
        <w:t>93.296,11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C030EA" w:rsidR="00C030EA">
      <w:pPr>
        <w:pStyle w:val="Tijeloteksta"/>
        <w:ind w:firstLine="708"/>
      </w:pPr>
      <w:r>
        <w:t xml:space="preserve">Sud je rješenjem od </w:t>
      </w:r>
      <w:r w:rsidR="00CD70F8">
        <w:t>2</w:t>
      </w:r>
      <w:r w:rsidR="007A1C40">
        <w:t>2</w:t>
      </w:r>
      <w:r>
        <w:t xml:space="preserve">. </w:t>
      </w:r>
      <w:r w:rsidR="00CD70F8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</w:t>
      </w:r>
      <w:r w:rsidR="00AB1229">
        <w:t>i pisano očitovanje za ročište, sukladno čl. 123. st. 2. SZ-a.</w:t>
      </w:r>
    </w:p>
    <w:p w:rsidRDefault="00C030EA" w:rsidP="00C030EA" w:rsidR="00C030EA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D70F8">
        <w:t>1</w:t>
      </w:r>
      <w:r w:rsidR="00114104">
        <w:t>6</w:t>
      </w:r>
      <w:r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</w:t>
      </w:r>
      <w:r w:rsidR="00CD70F8">
        <w:t>5</w:t>
      </w:r>
      <w:r>
        <w:t xml:space="preserve">. </w:t>
      </w:r>
      <w:r w:rsidR="00CD70F8">
        <w:t>studenoga</w:t>
      </w:r>
      <w:r>
        <w:t xml:space="preserve">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lastRenderedPageBreak/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030EA" w:rsidP="00C030EA" w:rsidR="00C030EA"/>
    <w:p w:rsidRDefault="00C5617A" w:rsidP="00C5617A" w:rsidR="00C5617A"/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97C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D84489">
          <w:t>4</w:t>
        </w:r>
        <w:r w:rsidR="00D802BE">
          <w:t>819</w:t>
        </w:r>
        <w:r w:rsidR="00CA6105">
          <w:t>/16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114104"/>
    <w:rsid w:val="002312D7"/>
    <w:rsid w:val="002750A7"/>
    <w:rsid w:val="003A1E51"/>
    <w:rsid w:val="007A1C40"/>
    <w:rsid w:val="007D0292"/>
    <w:rsid w:val="007F389E"/>
    <w:rsid w:val="008E360F"/>
    <w:rsid w:val="00AB1229"/>
    <w:rsid w:val="00BE3772"/>
    <w:rsid w:val="00C030EA"/>
    <w:rsid w:val="00C5617A"/>
    <w:rsid w:val="00CA6105"/>
    <w:rsid w:val="00CD70F8"/>
    <w:rsid w:val="00D802BE"/>
    <w:rsid w:val="00D824B0"/>
    <w:rsid w:val="00D84489"/>
    <w:rsid w:val="00E33188"/>
    <w:rsid w:val="00E6497C"/>
    <w:rsid w:val="00F6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9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9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9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9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9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9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9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9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4819</izvorni_sadrzaj>
    <derivirana_varijabla naziv="DomainObject.Predmet.Broj_1">4819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St-4819/2016</izvorni_sadrzaj>
    <derivirana_varijabla naziv="DomainObject.Predmet.OznakaBroj_1">St-4819/2016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 Art d.o.o.</izvorni_sadrzaj>
    <derivirana_varijabla naziv="DomainObject.Predmet.ProtustrankaFormated_1">  Log Art d.o.o.</derivirana_varijabla>
  </DomainObject.Predmet.ProtustrankaFormated>
  <DomainObject.Predmet.ProtustrankaFormatedOIB>
    <izvorni_sadrzaj>  Log Art d.o.o., OIB 68920732840</izvorni_sadrzaj>
    <derivirana_varijabla naziv="DomainObject.Predmet.ProtustrankaFormatedOIB_1">  Log Art d.o.o., OIB 68920732840</derivirana_varijabla>
  </DomainObject.Predmet.ProtustrankaFormatedOIB>
  <DomainObject.Predmet.ProtustrankaFormatedWithAdress>
    <izvorni_sadrzaj> Log Art d.o.o., Dragutina Domjanića 2, 10370 Gornje Dvorišće</izvorni_sadrzaj>
    <derivirana_varijabla naziv="DomainObject.Predmet.ProtustrankaFormatedWithAdress_1"> Log Art d.o.o., Dragutina Domjanića 2, 10370 Gornje Dvorišće</derivirana_varijabla>
  </DomainObject.Predmet.ProtustrankaFormatedWithAdress>
  <DomainObject.Predmet.ProtustrankaFormatedWithAdressOIB>
    <izvorni_sadrzaj> Log Art d.o.o., OIB 68920732840, Dragutina Domjanića 2, 10370 Gornje Dvorišće</izvorni_sadrzaj>
    <derivirana_varijabla naziv="DomainObject.Predmet.ProtustrankaFormatedWithAdressOIB_1"> Log Art d.o.o., OIB 68920732840, Dragutina Domjanića 2, 10370 Gornje Dvorišće</derivirana_varijabla>
  </DomainObject.Predmet.ProtustrankaFormatedWithAdressOIB>
  <DomainObject.Predmet.ProtustrankaWithAdress>
    <izvorni_sadrzaj>Log Art d.o.o. Dragutina Domjanića 2, 10370 Gornje Dvorišće</izvorni_sadrzaj>
    <derivirana_varijabla naziv="DomainObject.Predmet.ProtustrankaWithAdress_1">Log Art d.o.o. Dragutina Domjanića 2, 10370 Gornje Dvorišće</derivirana_varijabla>
  </DomainObject.Predmet.ProtustrankaWithAdress>
  <DomainObject.Predmet.ProtustrankaWithAdressOIB>
    <izvorni_sadrzaj>Log Art d.o.o., OIB 68920732840, Dragutina Domjanića 2, 10370 Gornje Dvorišće</izvorni_sadrzaj>
    <derivirana_varijabla naziv="DomainObject.Predmet.ProtustrankaWithAdressOIB_1">Log Art d.o.o., OIB 68920732840, Dragutina Domjanića 2, 10370 Gornje Dvorišće</derivirana_varijabla>
  </DomainObject.Predmet.ProtustrankaWithAdressOIB>
  <DomainObject.Predmet.ProtustrankaNazivFormated>
    <izvorni_sadrzaj>Log Art d.o.o.</izvorni_sadrzaj>
    <derivirana_varijabla naziv="DomainObject.Predmet.ProtustrankaNazivFormated_1">Log Art d.o.o.</derivirana_varijabla>
  </DomainObject.Predmet.ProtustrankaNazivFormated>
  <DomainObject.Predmet.ProtustrankaNazivFormatedOIB>
    <izvorni_sadrzaj>Log Art d.o.o., OIB 68920732840</izvorni_sadrzaj>
    <derivirana_varijabla naziv="DomainObject.Predmet.ProtustrankaNazivFormatedOIB_1">Log Art d.o.o., OIB 68920732840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 Art d.o.o.</item>
    </izvorni_sadrzaj>
    <derivirana_varijabla naziv="DomainObject.Predmet.ProtuStrankaListFormated_1">
      <item>Log Art d.o.o.</item>
    </derivirana_varijabla>
  </DomainObject.Predmet.ProtuStrankaListFormated>
  <DomainObject.Predmet.ProtuStrankaListFormatedOIB>
    <izvorni_sadrzaj>
      <item>Log Art d.o.o., OIB 68920732840</item>
    </izvorni_sadrzaj>
    <derivirana_varijabla naziv="DomainObject.Predmet.ProtuStrankaListFormatedOIB_1">
      <item>Log Art d.o.o., OIB 68920732840</item>
    </derivirana_varijabla>
  </DomainObject.Predmet.ProtuStrankaListFormatedOIB>
  <DomainObject.Predmet.ProtuStrankaListFormatedWithAdress>
    <izvorni_sadrzaj>
      <item>Log Art d.o.o., Dragutina Domjanića 2, 10370 Gornje Dvorišće</item>
    </izvorni_sadrzaj>
    <derivirana_varijabla naziv="DomainObject.Predmet.ProtuStrankaListFormatedWithAdress_1">
      <item>Log Art d.o.o., Dragutina Domjanića 2, 10370 Gornje Dvorišće</item>
    </derivirana_varijabla>
  </DomainObject.Predmet.ProtuStrankaListFormatedWithAdress>
  <DomainObject.Predmet.ProtuStrankaListFormatedWithAdressOIB>
    <izvorni_sadrzaj>
      <item>Log Art d.o.o., OIB 68920732840, Dragutina Domjanića 2, 10370 Gornje Dvorišće</item>
    </izvorni_sadrzaj>
    <derivirana_varijabla naziv="DomainObject.Predmet.ProtuStrankaListFormatedWithAdressOIB_1">
      <item>Log Art d.o.o., OIB 68920732840, Dragutina Domjanića 2, 10370 Gornje Dvorišće</item>
    </derivirana_varijabla>
  </DomainObject.Predmet.ProtuStrankaListFormatedWithAdressOIB>
  <DomainObject.Predmet.ProtuStrankaListNazivFormated>
    <izvorni_sadrzaj>
      <item>Log Art d.o.o.</item>
    </izvorni_sadrzaj>
    <derivirana_varijabla naziv="DomainObject.Predmet.ProtuStrankaListNazivFormated_1">
      <item>Log Art d.o.o.</item>
    </derivirana_varijabla>
  </DomainObject.Predmet.ProtuStrankaListNazivFormated>
  <DomainObject.Predmet.ProtuStrankaListNazivFormatedOIB>
    <izvorni_sadrzaj>
      <item>Log Art d.o.o., OIB 68920732840</item>
    </izvorni_sadrzaj>
    <derivirana_varijabla naziv="DomainObject.Predmet.ProtuStrankaListNazivFormatedOIB_1">
      <item>Log Art d.o.o., OIB 68920732840</item>
    </derivirana_varijabla>
  </DomainObject.Predmet.ProtuStrankaListNazivFormatedOIB>
  <DomainObject.Predmet.OstaliListFormated>
    <izvorni_sadrzaj>
      <item>Goran Nikšić</item>
    </izvorni_sadrzaj>
    <derivirana_varijabla naziv="DomainObject.Predmet.OstaliListFormated_1">
      <item>Goran Nikšić</item>
    </derivirana_varijabla>
  </DomainObject.Predmet.OstaliListFormated>
  <DomainObject.Predmet.OstaliListFormatedOIB>
    <izvorni_sadrzaj>
      <item>Goran Nikšić, OIB 42001948183</item>
    </izvorni_sadrzaj>
    <derivirana_varijabla naziv="DomainObject.Predmet.OstaliListFormatedOIB_1">
      <item>Goran Nikšić, OIB 42001948183</item>
    </derivirana_varijabla>
  </DomainObject.Predmet.OstaliListFormatedOIB>
  <DomainObject.Predmet.OstaliListFormatedWithAdress>
    <izvorni_sadrzaj>
      <item>Goran Nikšić, Dragutina Domjanića 2, 10370 Gornje Dvorišće</item>
    </izvorni_sadrzaj>
    <derivirana_varijabla naziv="DomainObject.Predmet.OstaliListFormatedWithAdress_1">
      <item>Goran Nikšić, Dragutina Domjanića 2, 10370 Gornje Dvorišće</item>
    </derivirana_varijabla>
  </DomainObject.Predmet.OstaliListFormatedWithAdress>
  <DomainObject.Predmet.OstaliListFormatedWithAdressOIB>
    <izvorni_sadrzaj>
      <item>Goran Nikšić, OIB 42001948183, Dragutina Domjanića 2, 10370 Gornje Dvorišće</item>
    </izvorni_sadrzaj>
    <derivirana_varijabla naziv="DomainObject.Predmet.OstaliListFormatedWithAdressOIB_1">
      <item>Goran Nikšić, OIB 42001948183, Dragutina Domjanića 2, 10370 Gornje Dvorišće</item>
    </derivirana_varijabla>
  </DomainObject.Predmet.OstaliListFormatedWithAdressOIB>
  <DomainObject.Predmet.OstaliListNazivFormated>
    <izvorni_sadrzaj>
      <item>Goran Nikšić</item>
    </izvorni_sadrzaj>
    <derivirana_varijabla naziv="DomainObject.Predmet.OstaliListNazivFormated_1">
      <item>Goran Nikšić</item>
    </derivirana_varijabla>
  </DomainObject.Predmet.OstaliListNazivFormated>
  <DomainObject.Predmet.OstaliListNazivFormatedOIB>
    <izvorni_sadrzaj>
      <item>Goran Nikšić, OIB 42001948183</item>
    </izvorni_sadrzaj>
    <derivirana_varijabla naziv="DomainObject.Predmet.OstaliListNazivFormatedOIB_1">
      <item>Goran Nikšić, OIB 42001948183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 Art d.o.o.</izvorni_sadrzaj>
    <derivirana_varijabla naziv="DomainObject.Predmet.ProtustrankaIDrugi_1">Log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 Art d.o.o., OIB 68920732840, Dragutina Domjanića 2, 10370 Gornje Dvorišće</izvorni_sadrzaj>
    <derivirana_varijabla naziv="DomainObject.Predmet.ProtustrankaIDrugiAdressOIB_1">Log Art d.o.o., OIB 68920732840, Dragutina Domjanića 2, 10370 Gornje Dvorišće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 Art d.o.o.</item>
      <item>Goran Nikšić</item>
    </izvorni_sadrzaj>
    <derivirana_varijabla naziv="DomainObject.Predmet.SudioniciListNaziv_1">
      <item>FINA Regionalni centar Zagreb</item>
      <item>Log Art d.o.o.</item>
      <item>Goran Nikšić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 Art d.o.o., OIB 68920732840, Dragutina Domjanića 2,10370 Gornje Dvorišće</item>
      <item>Goran Nikšić, OIB 42001948183, Dragutina Domjanića 2,10370 Gornje Dvorišće</item>
    </izvorni_sadrzaj>
    <derivirana_varijabla naziv="DomainObject.Predmet.SudioniciListAdressOIB_1">
      <item>FINA Regionalni centar Zagreb, OIB 85821130368, Trg svibanjskih žrtava 1995. 1,10000 Zagreb</item>
      <item>Log Art d.o.o., OIB 68920732840, Dragutina Domjanića 2,10370 Gornje Dvorišće</item>
      <item>Goran Nikšić, OIB 42001948183, Dragutina Domjanića 2,10370 Gornje Dvorišće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68920732840</item>
      <item>, OIB 42001948183</item>
    </izvorni_sadrzaj>
    <derivirana_varijabla naziv="DomainObject.Predmet.SudioniciListNazivOIB_1">
      <item>, OIB 85821130368</item>
      <item>, OIB 68920732840</item>
      <item>, OIB 42001948183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5298</properties:Characters>
  <properties:Lines>101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2017-11-15T09:20:00Z</dcterms:created>
  <dc:creator>Valentina Kranjčić</dc:creator>
  <cp:lastModifiedBy>Valentina Kranjčić</cp:lastModifiedBy>
  <cp:lastPrinted>2017-11-15T09:22:00Z</cp:lastPrinted>
  <dcterms:modified xmlns:xsi="http://www.w3.org/2001/XMLSchema-instance" xsi:type="dcterms:W3CDTF">2017-11-15T09:24:00Z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