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51ae" w14:paraId="bb051ae" w:rsidRDefault="00DA35C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35CD" w:rsidP="00DA35CD" w:rsidR="00AE649C">
      <w:pPr>
        <w:pStyle w:val="NormaleSPIS"/>
        <w:spacing w:after="0"/>
      </w:pPr>
      <w:r>
        <w:t xml:space="preserve">         Republika Hrvatska</w:t>
      </w:r>
    </w:p>
    <w:p w:rsidRDefault="00DA35CD" w:rsidP="00DA35CD" w:rsidR="00DA35CD">
      <w:pPr>
        <w:pStyle w:val="NormaleSPIS"/>
        <w:spacing w:after="0"/>
      </w:pPr>
      <w:r>
        <w:t xml:space="preserve">     Trgovački sud u Bjelovaru</w:t>
      </w:r>
    </w:p>
    <w:p w:rsidRDefault="00DA35CD" w:rsidP="00DA35CD" w:rsidR="00DA35CD" w:rsidRPr="00B76F3C">
      <w:pPr>
        <w:pStyle w:val="NormaleSPIS"/>
        <w:spacing w:after="0"/>
      </w:pPr>
      <w:r>
        <w:t>Bjelovar, Šetalište dr.I.Lebovića 42.</w:t>
      </w:r>
    </w:p>
    <w:p w:rsidRDefault="00DA35CD" w:rsidP="00DA35CD" w:rsidR="00DA35CD">
      <w:pPr>
        <w:jc w:val="right"/>
        <w:outlineLvl w:val="0"/>
        <w:rPr>
          <w:noProof/>
        </w:rPr>
      </w:pPr>
      <w:r>
        <w:rPr>
          <w:noProof/>
        </w:rPr>
        <w:t>Poslovni broj: 7 St-784/2017-10</w:t>
      </w:r>
    </w:p>
    <w:p w:rsidRDefault="00DA35CD" w:rsidP="00DA35CD" w:rsidR="00DA35CD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DA35CD" w:rsidP="00DA35CD" w:rsidR="00DA35CD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DA35CD" w:rsidP="00DA35CD" w:rsidR="00DA35CD">
      <w:pPr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Podružnica Bjelovar</w:t>
      </w:r>
      <w:r>
        <w:rPr>
          <w:lang w:eastAsia="hr-HR"/>
        </w:rPr>
        <w:t xml:space="preserve">, </w:t>
      </w:r>
      <w:r>
        <w:t xml:space="preserve">za otvaranje stečajnog postupka nad dužnikom J-ELECTRONIC j.d.o.o. za usluge i trgovinu iz </w:t>
      </w:r>
      <w:proofErr w:type="spellStart"/>
      <w:r>
        <w:t>Narte</w:t>
      </w:r>
      <w:proofErr w:type="spellEnd"/>
      <w:r>
        <w:t xml:space="preserve"> 123, MBS 010099009, OIB 91718057807, 14</w:t>
      </w:r>
      <w:r>
        <w:rPr>
          <w:noProof/>
        </w:rPr>
        <w:t>. lipnja 2018.</w:t>
      </w:r>
    </w:p>
    <w:p w:rsidRDefault="00DA35CD" w:rsidP="00DA35CD" w:rsidR="00DA35CD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DA35CD" w:rsidP="00DA35CD" w:rsidR="00DA35C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 xml:space="preserve">1.Pokreće se postupak radi utvrđivanja uvjeta za otvaranje stečajnog postupka nad dužnikom J-ELECTRONIC j.d.o.o. za usluge i trgovinu iz </w:t>
      </w:r>
      <w:proofErr w:type="spellStart"/>
      <w:r>
        <w:t>Narte</w:t>
      </w:r>
      <w:proofErr w:type="spellEnd"/>
      <w:r>
        <w:t xml:space="preserve"> 123, MBS 010099009, OIB 91718057807.</w:t>
      </w:r>
    </w:p>
    <w:p w:rsidRDefault="00DA35CD" w:rsidP="00DA35CD" w:rsidR="00DA35C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  <w:lang w:eastAsia="en-US"/>
        </w:rPr>
      </w:pPr>
    </w:p>
    <w:p w:rsidRDefault="00DA35CD" w:rsidP="00DA35CD" w:rsidR="00DA35CD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06. srpnja 2018. gdine u 10,15 sati, u ovome sudu u Bjelovaru, Šetalište dr. Ivše Lebovića 42, sudnica br. 2, na koje se pozivaju dostavom ovoga rješenja:</w:t>
      </w:r>
    </w:p>
    <w:p w:rsidRDefault="00DA35CD" w:rsidP="00DA35CD" w:rsidR="00DA35CD">
      <w:pPr>
        <w:ind w:left="851"/>
        <w:jc w:val="both"/>
        <w:rPr>
          <w:noProof/>
        </w:rPr>
      </w:pPr>
      <w:r>
        <w:rPr>
          <w:noProof/>
        </w:rPr>
        <w:t xml:space="preserve">-FINA, Regionalni centar Zagreb, Podružnica Bjelovar, </w:t>
      </w:r>
    </w:p>
    <w:p w:rsidRDefault="00DA35CD" w:rsidP="00DA35CD" w:rsidR="00DA35CD">
      <w:pPr>
        <w:ind w:left="851"/>
        <w:jc w:val="both"/>
        <w:rPr>
          <w:noProof/>
        </w:rPr>
      </w:pPr>
      <w:r>
        <w:rPr>
          <w:noProof/>
        </w:rPr>
        <w:t>-zakonski zastupnik dužnika Matej Jurčević iz Narte 123.</w:t>
      </w:r>
    </w:p>
    <w:p w:rsidRDefault="00DA35CD" w:rsidP="00DA35CD" w:rsidR="00DA35CD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DA35CD" w:rsidP="00DA35CD" w:rsidR="00DA35CD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DA35CD" w:rsidP="00DA35CD" w:rsidR="00DA35CD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t xml:space="preserve">U prijedlogu navodi da na dan 13.09.2017. dužnik u Očevidniku redoslijeda osnova za plaćanje ima evidentirane neizvršene osnove za plaćanje u neprekinutom razdoblju od 120 dana, u ukupnom iznosu od 11.773,66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</w:p>
    <w:p w:rsidRDefault="00DA35CD" w:rsidP="00DA35CD" w:rsidR="00DA35CD">
      <w:pPr>
        <w:jc w:val="both"/>
        <w:rPr>
          <w:noProof/>
          <w:lang w:val="en-GB"/>
        </w:rPr>
      </w:pPr>
      <w:r>
        <w:t xml:space="preserve">           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DA35CD" w:rsidP="00DA35CD" w:rsidR="00DA35CD">
      <w:pPr>
        <w:spacing w:after="0"/>
        <w:ind w:firstLine="851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DA35CD" w:rsidP="00DA35CD" w:rsidR="00DA35CD">
      <w:pPr>
        <w:ind w:firstLine="851"/>
        <w:jc w:val="right"/>
        <w:rPr>
          <w:noProof/>
        </w:rPr>
      </w:pPr>
      <w:r>
        <w:rPr>
          <w:noProof/>
        </w:rPr>
        <w:t>Poslovni broj:7 St-784/2017-10</w:t>
      </w:r>
      <w:bookmarkStart w:name="_GoBack" w:id="0"/>
      <w:bookmarkEnd w:id="0"/>
    </w:p>
    <w:p w:rsidRDefault="00DA35CD" w:rsidP="00DA35CD" w:rsidR="00DA35CD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DA35CD" w:rsidP="00DA35CD" w:rsidR="00DA35CD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DA35CD" w:rsidP="00DA35CD" w:rsidR="00DA35CD">
      <w:pPr>
        <w:jc w:val="center"/>
        <w:outlineLvl w:val="0"/>
        <w:rPr>
          <w:noProof/>
        </w:rPr>
      </w:pPr>
      <w:r>
        <w:rPr>
          <w:noProof/>
        </w:rPr>
        <w:t xml:space="preserve">Bjelovar 14. lipnja 2018. </w:t>
      </w:r>
    </w:p>
    <w:p w:rsidRDefault="00DA35CD" w:rsidP="00DA35CD" w:rsidR="00DA35CD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</w:t>
      </w:r>
      <w:r>
        <w:rPr>
          <w:noProof/>
        </w:rPr>
        <w:t xml:space="preserve"> </w:t>
      </w:r>
      <w:r>
        <w:rPr>
          <w:noProof/>
        </w:rPr>
        <w:t xml:space="preserve"> S u d a c</w:t>
      </w:r>
    </w:p>
    <w:p w:rsidRDefault="00DA35CD" w:rsidP="00DA35CD" w:rsidR="00DA35CD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</w:t>
      </w:r>
      <w:r>
        <w:rPr>
          <w:noProof/>
        </w:rPr>
        <w:t>,v.r.</w:t>
      </w:r>
    </w:p>
    <w:p w:rsidRDefault="00DA35CD" w:rsidP="00DA35CD" w:rsidR="00DA35CD">
      <w:pPr>
        <w:spacing w:after="0"/>
        <w:ind w:firstLine="4678"/>
        <w:jc w:val="both"/>
        <w:outlineLvl w:val="0"/>
        <w:rPr>
          <w:noProof/>
        </w:rPr>
      </w:pPr>
      <w:r>
        <w:rPr>
          <w:noProof/>
        </w:rPr>
        <w:t>Za točnost otpravka-ovlašteni službenik</w:t>
      </w:r>
    </w:p>
    <w:p w:rsidRDefault="00DA35CD" w:rsidP="00DA35CD" w:rsidR="00DA35CD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     Jasmina Tubić</w:t>
      </w:r>
    </w:p>
    <w:p w:rsidRDefault="00DA35CD" w:rsidP="00DA35CD" w:rsidR="00DA35CD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DA35CD" w:rsidP="00DA35CD" w:rsidR="00DA35CD">
      <w:pPr>
        <w:jc w:val="both"/>
      </w:pPr>
    </w:p>
    <w:p w:rsidRDefault="00DA35CD" w:rsidP="00DA35CD" w:rsidR="00DA35CD">
      <w:pPr>
        <w:jc w:val="both"/>
      </w:pPr>
    </w:p>
    <w:p w:rsidRDefault="00DA35CD" w:rsidP="00DA35CD" w:rsidR="00DA35CD">
      <w:pPr>
        <w:jc w:val="both"/>
        <w:rPr>
          <w:noProof/>
        </w:rPr>
      </w:pPr>
    </w:p>
    <w:p w:rsidRDefault="00DA35CD" w:rsidP="00DA35CD" w:rsidR="00DA35CD">
      <w:pPr>
        <w:jc w:val="both"/>
        <w:rPr>
          <w:noProof/>
        </w:rPr>
      </w:pPr>
    </w:p>
    <w:p w:rsidRDefault="00DA35CD" w:rsidP="00DA35CD" w:rsidR="00DA35CD"/>
    <w:p w:rsidRDefault="00DA35CD" w:rsidP="00DA35CD" w:rsidR="00DA35CD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35CD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St-784/2017-10</izvorni_sadrzaj>
    <derivirana_varijabla naziv="DomainObject.Oznaka_1">St-784/2017-10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St-784/2017</izvorni_sadrzaj>
    <derivirana_varijabla naziv="DomainObject.Predmet.OznakaBroj_1">St-784/2017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J-ELECTRONIC jednostavno društvo s ograničenom odgovornošću za  usluge i trgovinu zastupanog po punomoćniku Matej Jurčević</izvorni_sadrzaj>
    <derivirana_varijabla naziv="DomainObject.Predmet.ProtustrankaFormated_1">  J-ELECTRONIC jednostavno društvo s ograničenom odgovornošću za  usluge i trgovinu zastupanog po punomoćniku Matej Jurčević</derivirana_varijabla>
  </DomainObject.Predmet.ProtustrankaFormated>
  <DomainObject.Predmet.ProtustrankaFormatedOIB>
    <izvorni_sadrzaj>  J-ELECTRONIC jednostavno društvo s ograničenom odgovornošću za  usluge i trgovinu, OIB 91718057807 zastupanog po punomoćniku Matej Jurčević</izvorni_sadrzaj>
    <derivirana_varijabla naziv="DomainObject.Predmet.ProtustrankaFormatedOIB_1">  J-ELECTRONIC jednostavno društvo s ograničenom odgovornošću za  usluge i trgovinu, OIB 91718057807 zastupanog po punomoćniku Matej Jurčević</derivirana_varijabla>
  </DomainObject.Predmet.ProtustrankaFormatedOIB>
  <DomainObject.Predmet.ProtustrankaFormatedWithAdress>
    <izvorni_sadrzaj> J-ELECTRONIC jednostavno društvo s ograničenom odgovornošću za  usluge i trgovinu, Narta 123, 43000 Narta zastupanog po punomoćniku Matej Jurčević</izvorni_sadrzaj>
    <derivirana_varijabla naziv="DomainObject.Predmet.ProtustrankaFormatedWithAdress_1"> J-ELECTRONIC jednostavno društvo s ograničenom odgovornošću za  usluge i trgovinu, Narta 123, 43000 Narta zastupanog po punomoćniku Matej Jurčević</derivirana_varijabla>
  </DomainObject.Predmet.ProtustrankaFormatedWithAdress>
  <DomainObject.Predmet.ProtustrankaFormatedWithAdressOIB>
    <izvorni_sadrzaj> J-ELECTRONIC jednostavno društvo s ograničenom odgovornošću za  usluge i trgovinu, OIB 91718057807, Narta 123, 43000 Narta zastupanog po punomoćniku Matej Jurčević</izvorni_sadrzaj>
    <derivirana_varijabla naziv="DomainObject.Predmet.ProtustrankaFormatedWithAdressOIB_1"> J-ELECTRONIC jednostavno društvo s ograničenom odgovornošću za  usluge i trgovinu, OIB 91718057807, Narta 123, 43000 Narta zastupanog po punomoćniku Matej Jurčević</derivirana_varijabla>
  </DomainObject.Predmet.ProtustrankaFormatedWithAdressOIB>
  <DomainObject.Predmet.ProtustrankaWithAdress>
    <izvorni_sadrzaj>J-ELECTRONIC jednostavno društvo s ograničenom odgovornošću za  usluge i trgovinu Narta 123, 43000 Narta</izvorni_sadrzaj>
    <derivirana_varijabla naziv="DomainObject.Predmet.ProtustrankaWithAdress_1">J-ELECTRONIC jednostavno društvo s ograničenom odgovornošću za  usluge i trgovinu Narta 123, 43000 Narta</derivirana_varijabla>
  </DomainObject.Predmet.ProtustrankaWithAdress>
  <DomainObject.Predmet.ProtustrankaWithAdressOIB>
    <izvorni_sadrzaj>J-ELECTRONIC jednostavno društvo s ograničenom odgovornošću za  usluge i trgovinu, OIB 91718057807, Narta 123, 43000 Narta</izvorni_sadrzaj>
    <derivirana_varijabla naziv="DomainObject.Predmet.ProtustrankaWithAdressOIB_1">J-ELECTRONIC jednostavno društvo s ograničenom odgovornošću za  usluge i trgovinu, OIB 91718057807, Narta 123, 43000 Narta</derivirana_varijabla>
  </DomainObject.Predmet.ProtustrankaWithAdressOIB>
  <DomainObject.Predmet.ProtustrankaNazivFormated>
    <izvorni_sadrzaj>J-ELECTRONIC jednostavno društvo s ograničenom odgovornošću za  usluge i trgovinu</izvorni_sadrzaj>
    <derivirana_varijabla naziv="DomainObject.Predmet.ProtustrankaNazivFormated_1">J-ELECTRONIC jednostavno društvo s ograničenom odgovornošću za  usluge i trgovinu</derivirana_varijabla>
  </DomainObject.Predmet.ProtustrankaNazivFormated>
  <DomainObject.Predmet.ProtustrankaNazivFormatedOIB>
    <izvorni_sadrzaj>J-ELECTRONIC jednostavno društvo s ograničenom odgovornošću za  usluge i trgovinu, OIB 91718057807</izvorni_sadrzaj>
    <derivirana_varijabla naziv="DomainObject.Predmet.ProtustrankaNazivFormatedOIB_1">J-ELECTRONIC jednostavno društvo s ograničenom odgovornošću za  usluge i trgovinu, OIB 91718057807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J-ELECTRONIC jednostavno društvo s ograničenom odgovornošću za  usluge i trgovinu zastupanog po punomoćniku Matej Jurčević</item>
    </izvorni_sadrzaj>
    <derivirana_varijabla naziv="DomainObject.Predmet.ProtuStrankaListFormated_1">
      <item>J-ELECTRONIC jednostavno društvo s ograničenom odgovornošću za  usluge i trgovinu zastupanog po punomoćniku Matej Jurčević</item>
    </derivirana_varijabla>
  </DomainObject.Predmet.ProtuStrankaListFormated>
  <DomainObject.Predmet.ProtuStrankaListFormatedOIB>
    <izvorni_sadrzaj>
      <item>J-ELECTRONIC jednostavno društvo s ograničenom odgovornošću za  usluge i trgovinu, OIB 91718057807 zastupanog po punomoćniku Matej Jurčević</item>
    </izvorni_sadrzaj>
    <derivirana_varijabla naziv="DomainObject.Predmet.ProtuStrankaListFormatedOIB_1">
      <item>J-ELECTRONIC jednostavno društvo s ograničenom odgovornošću za  usluge i trgovinu, OIB 91718057807 zastupanog po punomoćniku Matej Jurčević</item>
    </derivirana_varijabla>
  </DomainObject.Predmet.ProtuStrankaListFormatedOIB>
  <DomainObject.Predmet.ProtuStrankaListFormatedWithAdress>
    <izvorni_sadrzaj>
      <item>J-ELECTRONIC jednostavno društvo s ograničenom odgovornošću za  usluge i trgovinu, Narta 123, 43000 Narta zastupanog po punomoćniku Matej Jurčević</item>
    </izvorni_sadrzaj>
    <derivirana_varijabla naziv="DomainObject.Predmet.ProtuStrankaListFormatedWithAdress_1">
      <item>J-ELECTRONIC jednostavno društvo s ograničenom odgovornošću za  usluge i trgovinu, Narta 123, 43000 Narta zastupanog po punomoćniku Matej Jurčević</item>
    </derivirana_varijabla>
  </DomainObject.Predmet.ProtuStrankaListFormatedWithAdress>
  <DomainObject.Predmet.ProtuStrankaListFormatedWithAdressOIB>
    <izvorni_sadrzaj>
      <item>J-ELECTRONIC jednostavno društvo s ograničenom odgovornošću za  usluge i trgovinu, OIB 91718057807, Narta 123, 43000 Narta zastupanog po punomoćniku Matej Jurčević</item>
    </izvorni_sadrzaj>
    <derivirana_varijabla naziv="DomainObject.Predmet.ProtuStrankaListFormatedWithAdressOIB_1">
      <item>J-ELECTRONIC jednostavno društvo s ograničenom odgovornošću za  usluge i trgovinu, OIB 91718057807, Narta 123, 43000 Narta zastupanog po punomoćniku Matej Jurčević</item>
    </derivirana_varijabla>
  </DomainObject.Predmet.ProtuStrankaListFormatedWithAdressOIB>
  <DomainObject.Predmet.ProtuStrankaListNazivFormated>
    <izvorni_sadrzaj>
      <item>J-ELECTRONIC jednostavno društvo s ograničenom odgovornošću za  usluge i trgovinu</item>
    </izvorni_sadrzaj>
    <derivirana_varijabla naziv="DomainObject.Predmet.ProtuStrankaListNazivFormated_1">
      <item>J-ELECTRONIC jednostavno društvo s ograničenom odgovornošću za  usluge i trgovinu</item>
    </derivirana_varijabla>
  </DomainObject.Predmet.ProtuStrankaListNazivFormated>
  <DomainObject.Predmet.ProtuStrankaListNazivFormatedOIB>
    <izvorni_sadrzaj>
      <item>J-ELECTRONIC jednostavno društvo s ograničenom odgovornošću za  usluge i trgovinu, OIB 91718057807</item>
    </izvorni_sadrzaj>
    <derivirana_varijabla naziv="DomainObject.Predmet.ProtuStrankaListNazivFormatedOIB_1">
      <item>J-ELECTRONIC jednostavno društvo s ograničenom odgovornošću za  usluge i trgovinu, OIB 91718057807</item>
    </derivirana_varijabla>
  </DomainObject.Predmet.ProtuStrankaListNazivFormatedOIB>
  <DomainObject.Predmet.OstaliListFormated>
    <izvorni_sadrzaj>
      <item>Matej Jurčević punomoćnik sudionika u postupku J-ELECTRONIC jednostavno društvo s ograničenom odgovornošću za  usluge i trgovinu</item>
    </izvorni_sadrzaj>
    <derivirana_varijabla naziv="DomainObject.Predmet.OstaliListFormated_1">
      <item>Matej Jurčević punomoćnik sudionika u postupku J-ELECTRONIC jednostavno društvo s ograničenom odgovornošću za  usluge i trgovinu</item>
    </derivirana_varijabla>
  </DomainObject.Predmet.OstaliListFormated>
  <DomainObject.Predmet.OstaliListFormatedOIB>
    <izvorni_sadrzaj>
      <item>Matej Jurčević, OIB 57409198346 punomoćnik sudionika u postupku J-ELECTRONIC jednostavno društvo s ograničenom odgovornošću za  usluge i trgovinu</item>
    </izvorni_sadrzaj>
    <derivirana_varijabla naziv="DomainObject.Predmet.OstaliListFormatedOIB_1">
      <item>Matej Jurčević, OIB 57409198346 punomoćnik sudionika u postupku J-ELECTRONIC jednostavno društvo s ograničenom odgovornošću za  usluge i trgovinu</item>
    </derivirana_varijabla>
  </DomainObject.Predmet.OstaliListFormatedOIB>
  <DomainObject.Predmet.OstaliListFormatedWithAdress>
    <izvorni_sadrzaj>
      <item>Matej Jurčević, Narta 123., 43000 Narta punomoćnik sudionika u postupku J-ELECTRONIC jednostavno društvo s ograničenom odgovornošću za  usluge i trgovinu</item>
    </izvorni_sadrzaj>
    <derivirana_varijabla naziv="DomainObject.Predmet.OstaliListFormatedWithAdress_1">
      <item>Matej Jurčević, Narta 123., 43000 Narta punomoćnik sudionika u postupku J-ELECTRONIC jednostavno društvo s ograničenom odgovornošću za  usluge i trgovinu</item>
    </derivirana_varijabla>
  </DomainObject.Predmet.OstaliListFormatedWithAdress>
  <DomainObject.Predmet.OstaliListFormatedWithAdressOIB>
    <izvorni_sadrzaj>
      <item>Matej Jurčević, OIB 57409198346, Narta 123., 43000 Narta punomoćnik sudionika u postupku J-ELECTRONIC jednostavno društvo s ograničenom odgovornošću za  usluge i trgovinu</item>
    </izvorni_sadrzaj>
    <derivirana_varijabla naziv="DomainObject.Predmet.OstaliListFormatedWithAdressOIB_1">
      <item>Matej Jurčević, OIB 57409198346, Narta 123., 43000 Narta punomoćnik sudionika u postupku J-ELECTRONIC jednostavno društvo s ograničenom odgovornošću za  usluge i trgovinu</item>
    </derivirana_varijabla>
  </DomainObject.Predmet.OstaliListFormatedWithAdressOIB>
  <DomainObject.Predmet.OstaliListNazivFormated>
    <izvorni_sadrzaj>
      <item>Matej Jurčević</item>
    </izvorni_sadrzaj>
    <derivirana_varijabla naziv="DomainObject.Predmet.OstaliListNazivFormated_1">
      <item>Matej Jurčević</item>
    </derivirana_varijabla>
  </DomainObject.Predmet.OstaliListNazivFormated>
  <DomainObject.Predmet.OstaliListNazivFormatedOIB>
    <izvorni_sadrzaj>
      <item>Matej Jurčević, OIB 57409198346</item>
    </izvorni_sadrzaj>
    <derivirana_varijabla naziv="DomainObject.Predmet.OstaliListNazivFormatedOIB_1">
      <item>Matej Jurčević, OIB 57409198346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St-784/2017-10</izvorni_sadrzaj>
    <derivirana_varijabla naziv="DomainObject.PoslovniBrojDokumenta_1">St-784/2017-10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J-ELECTRONIC jednostavno društvo s ograničenom odgovornošću za  usluge i trgovinu</izvorni_sadrzaj>
    <derivirana_varijabla naziv="DomainObject.Predmet.ProtustrankaIDrugi_1">J-ELECTRONIC jednostavno društvo s ograničenom odgovornošću za 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J-ELECTRONIC jednostavno društvo s ograničenom odgovornošću za  usluge i trgovinu, OIB 91718057807, Narta 123, 43000 Narta</izvorni_sadrzaj>
    <derivirana_varijabla naziv="DomainObject.Predmet.ProtustrankaIDrugiAdressOIB_1">J-ELECTRONIC jednostavno društvo s ograničenom odgovornošću za  usluge i trgovinu, OIB 91718057807, Narta 123, 43000 Narta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J-ELECTRONIC jednostavno društvo s ograničenom odgovornošću za  usluge i trgovinu</item>
      <item>Matej Jurčević</item>
    </izvorni_sadrzaj>
    <derivirana_varijabla naziv="DomainObject.Predmet.SudioniciListNaziv_1">
      <item>FINA, RC ZAGREB, Podružnica BJELOVAR</item>
      <item>J-ELECTRONIC jednostavno društvo s ograničenom odgovornošću za  usluge i trgovinu</item>
      <item>Matej Jurčević</item>
    </derivirana_varijabla>
  </DomainObject.Predmet.SudioniciListNaziv>
  <DomainObject.Predmet.SudioniciListAdressOIB>
    <izvorni_sadrzaj>
      <item>FINA, RC ZAGREB, Podružnica BJELOVAR, OIB 85821130368, F. Supila 4,43000 Bjelovar</item>
      <item>J-ELECTRONIC jednostavno društvo s ograničenom odgovornošću za  usluge i trgovinu, OIB 91718057807, Narta 123,43000 Narta</item>
      <item>Matej Jurčević, OIB 57409198346, Narta 123.,43000 Narta</item>
    </izvorni_sadrzaj>
    <derivirana_varijabla naziv="DomainObject.Predmet.SudioniciListAdressOIB_1">
      <item>FINA, RC ZAGREB, Podružnica BJELOVAR, OIB 85821130368, F. Supila 4,43000 Bjelovar</item>
      <item>J-ELECTRONIC jednostavno društvo s ograničenom odgovornošću za  usluge i trgovinu, OIB 91718057807, Narta 123,43000 Narta</item>
      <item>Matej Jurčević, OIB 57409198346, Narta 123.,43000 Narta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4CDD24-C51C-4120-923B-8403AAB9BD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2700</properties:Characters>
  <properties:Lines>61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2018-06-14T12:39:00Z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St-784/2017-10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