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f16e" w14:paraId="094f16e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BB0273">
        <w:rPr>
          <w:lang w:val="hr-HR"/>
        </w:rPr>
        <w:t>11</w:t>
      </w:r>
      <w:r w:rsidR="00BC0F4A">
        <w:rPr>
          <w:lang w:val="hr-HR"/>
        </w:rPr>
        <w:t>3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BC0F4A">
        <w:rPr>
          <w:lang w:val="hr-HR"/>
        </w:rPr>
        <w:t>INDUSTRIJSKA AUTOMATIKA I STROJEVI</w:t>
      </w:r>
      <w:r>
        <w:rPr>
          <w:lang w:val="hr-HR"/>
        </w:rPr>
        <w:t xml:space="preserve"> </w:t>
      </w:r>
      <w:r w:rsidR="00262207">
        <w:rPr>
          <w:lang w:val="hr-HR"/>
        </w:rPr>
        <w:t>d.o.o.</w:t>
      </w:r>
      <w:r w:rsidR="00E4680D">
        <w:rPr>
          <w:lang w:val="hr-HR"/>
        </w:rPr>
        <w:t xml:space="preserve"> za </w:t>
      </w:r>
      <w:r w:rsidR="00BC0F4A">
        <w:rPr>
          <w:lang w:val="hr-HR"/>
        </w:rPr>
        <w:t xml:space="preserve">proizvodnju, </w:t>
      </w:r>
      <w:r w:rsidR="00B46E4D">
        <w:rPr>
          <w:lang w:val="hr-HR"/>
        </w:rPr>
        <w:t xml:space="preserve">trgovinu i </w:t>
      </w:r>
      <w:r w:rsidR="002E0216">
        <w:rPr>
          <w:lang w:val="hr-HR"/>
        </w:rPr>
        <w:t>uslug</w:t>
      </w:r>
      <w:r w:rsidR="00BB0273">
        <w:rPr>
          <w:lang w:val="hr-HR"/>
        </w:rPr>
        <w:t>e</w:t>
      </w:r>
      <w:r w:rsidR="00E4680D">
        <w:rPr>
          <w:lang w:val="hr-HR"/>
        </w:rPr>
        <w:t>,</w:t>
      </w:r>
      <w:r>
        <w:rPr>
          <w:lang w:val="hr-HR"/>
        </w:rPr>
        <w:t xml:space="preserve"> </w:t>
      </w:r>
      <w:r w:rsidR="00E4680D">
        <w:rPr>
          <w:lang w:val="hr-HR"/>
        </w:rPr>
        <w:t>Zagreb</w:t>
      </w:r>
      <w:r w:rsidR="00636834">
        <w:rPr>
          <w:lang w:val="hr-HR"/>
        </w:rPr>
        <w:t xml:space="preserve">, </w:t>
      </w:r>
      <w:r w:rsidR="00BC0F4A">
        <w:rPr>
          <w:lang w:val="hr-HR"/>
        </w:rPr>
        <w:t>Ulica Vjekoslava Spinčića 42</w:t>
      </w:r>
      <w:r w:rsidR="00B46E4D">
        <w:rPr>
          <w:lang w:val="hr-HR"/>
        </w:rPr>
        <w:t>,</w:t>
      </w:r>
      <w:r>
        <w:rPr>
          <w:lang w:val="hr-HR"/>
        </w:rPr>
        <w:t xml:space="preserve"> MBS:</w:t>
      </w:r>
      <w:r w:rsidR="00BC0F4A">
        <w:rPr>
          <w:lang w:val="hr-HR"/>
        </w:rPr>
        <w:t xml:space="preserve"> 080312624</w:t>
      </w:r>
      <w:r w:rsidRPr="00BB0273">
        <w:rPr>
          <w:lang w:val="hr-HR"/>
        </w:rPr>
        <w:t xml:space="preserve">, OIB: </w:t>
      </w:r>
      <w:r w:rsidR="00BC0F4A">
        <w:rPr>
          <w:lang w:val="hr-HR"/>
        </w:rPr>
        <w:t>16863637533</w:t>
      </w:r>
      <w:r w:rsidRPr="00BB0273">
        <w:rPr>
          <w:lang w:val="hr-HR"/>
        </w:rPr>
        <w:t>, koji se vodi kod ovoga suda pod brojem St-</w:t>
      </w:r>
      <w:r w:rsidR="00B46E4D">
        <w:rPr>
          <w:lang w:val="hr-HR"/>
        </w:rPr>
        <w:t>11</w:t>
      </w:r>
      <w:r w:rsidR="00BC0F4A">
        <w:rPr>
          <w:lang w:val="hr-HR"/>
        </w:rPr>
        <w:t>3</w:t>
      </w:r>
      <w:r w:rsidR="005F3CC0" w:rsidRPr="00BB0273">
        <w:rPr>
          <w:lang w:val="hr-HR"/>
        </w:rPr>
        <w:t>/</w:t>
      </w:r>
      <w:r w:rsidR="005F3CC0">
        <w:rPr>
          <w:lang w:val="hr-HR"/>
        </w:rPr>
        <w:t>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BC0F4A">
        <w:rPr>
          <w:lang w:val="hr-HR"/>
        </w:rPr>
        <w:t>05</w:t>
      </w:r>
      <w:r w:rsidR="005F3CC0">
        <w:rPr>
          <w:lang w:val="hr-HR"/>
        </w:rPr>
        <w:t xml:space="preserve">. </w:t>
      </w:r>
      <w:r w:rsidR="00B46E4D">
        <w:rPr>
          <w:lang w:val="hr-HR"/>
        </w:rPr>
        <w:t>listopada</w:t>
      </w:r>
      <w:r w:rsidR="005F3CC0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BC0F4A">
        <w:rPr>
          <w:lang w:val="hr-HR"/>
        </w:rPr>
        <w:t>22.053,05</w:t>
      </w:r>
      <w:r w:rsidR="00E4680D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636834">
        <w:rPr>
          <w:lang w:val="hr-HR"/>
        </w:rPr>
        <w:t xml:space="preserve"> </w:t>
      </w:r>
      <w:r w:rsidR="00BC0F4A">
        <w:rPr>
          <w:lang w:val="hr-HR"/>
        </w:rPr>
        <w:t xml:space="preserve">Dinko </w:t>
      </w:r>
      <w:proofErr w:type="spellStart"/>
      <w:r w:rsidR="00BC0F4A">
        <w:rPr>
          <w:lang w:val="hr-HR"/>
        </w:rPr>
        <w:t>Čičin</w:t>
      </w:r>
      <w:proofErr w:type="spellEnd"/>
      <w:r>
        <w:rPr>
          <w:lang w:val="hr-HR"/>
        </w:rPr>
        <w:t xml:space="preserve"> iz </w:t>
      </w:r>
      <w:r w:rsidR="00B46E4D">
        <w:rPr>
          <w:lang w:val="hr-HR"/>
        </w:rPr>
        <w:t>Zagreba</w:t>
      </w:r>
      <w:r>
        <w:rPr>
          <w:lang w:val="hr-HR"/>
        </w:rPr>
        <w:t xml:space="preserve">, </w:t>
      </w:r>
      <w:proofErr w:type="spellStart"/>
      <w:r w:rsidR="00BC0F4A">
        <w:rPr>
          <w:lang w:val="hr-HR"/>
        </w:rPr>
        <w:t>Dobriše</w:t>
      </w:r>
      <w:proofErr w:type="spellEnd"/>
      <w:r w:rsidR="00BC0F4A">
        <w:rPr>
          <w:lang w:val="hr-HR"/>
        </w:rPr>
        <w:t xml:space="preserve"> Cesarića 15</w:t>
      </w:r>
      <w:r>
        <w:rPr>
          <w:lang w:val="hr-HR"/>
        </w:rPr>
        <w:t xml:space="preserve">, OIB: </w:t>
      </w:r>
      <w:r w:rsidR="00BC0F4A">
        <w:rPr>
          <w:lang w:val="hr-HR"/>
        </w:rPr>
        <w:t xml:space="preserve">11724999703 i Ivan </w:t>
      </w:r>
      <w:proofErr w:type="spellStart"/>
      <w:r w:rsidR="00BC0F4A">
        <w:rPr>
          <w:lang w:val="hr-HR"/>
        </w:rPr>
        <w:t>Čičin</w:t>
      </w:r>
      <w:proofErr w:type="spellEnd"/>
      <w:r w:rsidR="00BC0F4A">
        <w:rPr>
          <w:lang w:val="hr-HR"/>
        </w:rPr>
        <w:t xml:space="preserve"> iz Zagreba, Ulica Vjekoslava Spinčića 39, OIB: 80373765496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636834">
        <w:rPr>
          <w:lang w:val="hr-HR"/>
        </w:rPr>
        <w:t>16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0F4CBC" w:rsidR="000F4CBC">
      <w:pPr>
        <w:ind w:firstLine="720" w:left="4320"/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F4CBC" w:rsidP="000F4CBC" w:rsidR="000F4CBC">
      <w:pPr>
        <w:ind w:firstLine="720" w:left="4320"/>
        <w:rPr>
          <w:szCs w:val="24"/>
        </w:rPr>
      </w:pPr>
      <w:r>
        <w:rPr>
          <w:szCs w:val="24"/>
        </w:rPr>
        <w:t>SUDSKI SAVJETNIK</w:t>
      </w:r>
    </w:p>
    <w:p w:rsidRDefault="000F4CBC" w:rsidP="000F4CBC" w:rsidR="000F4CBC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0F4CBC" w:rsidP="000F4CBC" w:rsidR="000F4CBC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0F4CBC" w:rsidP="000F4CBC" w:rsidR="000F4CBC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0F4CBC" w:rsidP="000F4CBC" w:rsidR="000F4CBC">
      <w:pPr>
        <w:rPr>
          <w:szCs w:val="24"/>
        </w:rPr>
      </w:pPr>
    </w:p>
    <w:p w:rsidRDefault="00D86D34" w:rsidP="00D86D34" w:rsidR="00D86D34">
      <w:pPr>
        <w:ind w:firstLine="5103"/>
        <w:rPr>
          <w:lang w:val="hr-HR"/>
        </w:rPr>
      </w:pPr>
    </w:p>
    <w:sectPr w:rsid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F54" w:rsidR="002F1F54">
      <w:r>
        <w:separator/>
      </w:r>
    </w:p>
  </w:endnote>
  <w:endnote w:id="0" w:type="continuationSeparator">
    <w:p w:rsidRDefault="002F1F54" w:rsidR="002F1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F54" w:rsidR="002F1F54">
      <w:r>
        <w:separator/>
      </w:r>
    </w:p>
  </w:footnote>
  <w:footnote w:id="0" w:type="continuationSeparator">
    <w:p w:rsidRDefault="002F1F54" w:rsidR="002F1F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F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08FF"/>
    <w:rsid w:val="000F2BAA"/>
    <w:rsid w:val="000F4CBC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5076"/>
    <w:rsid w:val="001E200B"/>
    <w:rsid w:val="00203DEE"/>
    <w:rsid w:val="00230CD2"/>
    <w:rsid w:val="00243561"/>
    <w:rsid w:val="0024550A"/>
    <w:rsid w:val="002544E0"/>
    <w:rsid w:val="00262207"/>
    <w:rsid w:val="0029271A"/>
    <w:rsid w:val="002965AB"/>
    <w:rsid w:val="002A5F34"/>
    <w:rsid w:val="002B318E"/>
    <w:rsid w:val="002B51F9"/>
    <w:rsid w:val="002D1416"/>
    <w:rsid w:val="002E0216"/>
    <w:rsid w:val="002E367E"/>
    <w:rsid w:val="002E77A1"/>
    <w:rsid w:val="002F1F54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85FC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834"/>
    <w:rsid w:val="00663D51"/>
    <w:rsid w:val="00674F9D"/>
    <w:rsid w:val="006767EE"/>
    <w:rsid w:val="00676B62"/>
    <w:rsid w:val="00691F5B"/>
    <w:rsid w:val="00696CCD"/>
    <w:rsid w:val="006B32F7"/>
    <w:rsid w:val="006B41B2"/>
    <w:rsid w:val="006E7557"/>
    <w:rsid w:val="00700B52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B19B6"/>
    <w:rsid w:val="007C4ABF"/>
    <w:rsid w:val="007C68ED"/>
    <w:rsid w:val="007D0D57"/>
    <w:rsid w:val="007D3222"/>
    <w:rsid w:val="007D6740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955F8"/>
    <w:rsid w:val="009E5718"/>
    <w:rsid w:val="009F1B25"/>
    <w:rsid w:val="00A05296"/>
    <w:rsid w:val="00A24391"/>
    <w:rsid w:val="00A404D9"/>
    <w:rsid w:val="00A475FF"/>
    <w:rsid w:val="00A548CA"/>
    <w:rsid w:val="00A57263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6E4D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0273"/>
    <w:rsid w:val="00BB35D5"/>
    <w:rsid w:val="00BB7908"/>
    <w:rsid w:val="00BC0F4A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94A8B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4680D"/>
    <w:rsid w:val="00E8008F"/>
    <w:rsid w:val="00E97333"/>
    <w:rsid w:val="00EA01CB"/>
    <w:rsid w:val="00EA20A1"/>
    <w:rsid w:val="00EA3B64"/>
    <w:rsid w:val="00EB239C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4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C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C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C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C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4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C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C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C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C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038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IKICA-NIVES, društvo s ograničenom odgovornošću za proizvodnju, trgovinu i usluge zastupanog po punomoćniku Predrag Dilberović; Ika Dilberović</izvorni_sadrzaj>
    <derivirana_varijabla naziv="DomainObject.Predmet.ProtustrankaFormated_1">  IKICA-NIVES, društvo s ograničenom odgovornošću za proizvodnju, trgovinu i usluge zastupanog po punomoćniku Predrag Dilberović; Ika Dilberović</derivirana_varijabla>
  </DomainObject.Predmet.ProtustrankaFormated>
  <DomainObject.Predmet.ProtustrankaFormatedOIB>
    <izvorni_sadrzaj>  IKICA-NIVES, društvo s ograničenom odgovornošću za proizvodnju, trgovinu i usluge, OIB 49607875173 zastupanog po punomoćniku Predrag Dilberović; Ika Dilberović</izvorni_sadrzaj>
    <derivirana_varijabla naziv="DomainObject.Predmet.ProtustrankaFormatedOIB_1">  IKICA-NIVES, društvo s ograničenom odgovornošću za proizvodnju, trgovinu i usluge, OIB 49607875173 zastupanog po punomoćniku Predrag Dilberović; Ika Dilberović</derivirana_varijabla>
  </DomainObject.Predmet.ProtustrankaFormatedOIB>
  <DomainObject.Predmet.ProtustrankaFormatedWithAdress>
    <izvorni_sadrzaj> IKICA-NIVES, društvo s ograničenom odgovornošću za proizvodnju, trgovinu i usluge, Zadvorska 41/V, 10257 Zadvorsko zastupanog po punomoćniku Predrag Dilberović; Ika Dilberović</izvorni_sadrzaj>
    <derivirana_varijabla naziv="DomainObject.Predmet.ProtustrankaFormatedWithAdress_1"> IKICA-NIVES, društvo s ograničenom odgovornošću za proizvodnju, trgovinu i usluge, Zadvorska 41/V, 10257 Zadvorsko zastupanog po punomoćniku Predrag Dilberović; Ika Dilberović</derivirana_varijabla>
  </DomainObject.Predmet.ProtustrankaFormatedWithAdress>
  <DomainObject.Predmet.ProtustrankaFormatedWithAdressOIB>
    <izvorni_sadrzaj> IKICA-NIVES, društvo s ograničenom odgovornošću za proizvodnju, trgovinu i usluge, OIB 49607875173, Zadvorska 41/V, 10257 Zadvorsko zastupanog po punomoćniku Predrag Dilberović; Ika Dilberović</izvorni_sadrzaj>
    <derivirana_varijabla naziv="DomainObject.Predmet.ProtustrankaFormatedWithAdressOIB_1"> IKICA-NIVES, društvo s ograničenom odgovornošću za proizvodnju, trgovinu i usluge, OIB 49607875173, Zadvorska 41/V, 10257 Zadvorsko zastupanog po punomoćniku Predrag Dilberović; Ika Dilberović</derivirana_varijabla>
  </DomainObject.Predmet.ProtustrankaFormatedWithAdressOIB>
  <DomainObject.Predmet.ProtustrankaWithAdress>
    <izvorni_sadrzaj>IKICA-NIVES, društvo s ograničenom odgovornošću za proizvodnju, trgovinu i usluge Zadvorska 41/V, 10257 Zadvorsko</izvorni_sadrzaj>
    <derivirana_varijabla naziv="DomainObject.Predmet.ProtustrankaWithAdress_1">IKICA-NIVES, društvo s ograničenom odgovornošću za proizvodnju, trgovinu i usluge Zadvorska 41/V, 10257 Zadvorsko</derivirana_varijabla>
  </DomainObject.Predmet.ProtustrankaWithAdress>
  <DomainObject.Predmet.ProtustrankaWithAdressOIB>
    <izvorni_sadrzaj>IKICA-NIVES, društvo s ograničenom odgovornošću za proizvodnju, trgovinu i usluge, OIB 49607875173, Zadvorska 41/V, 10257 Zadvorsko</izvorni_sadrzaj>
    <derivirana_varijabla naziv="DomainObject.Predmet.ProtustrankaWithAdressOIB_1">IKICA-NIVES, društvo s ograničenom odgovornošću za proizvodnju, trgovinu i usluge, OIB 49607875173, Zadvorska 41/V, 10257 Zadvorsko</derivirana_varijabla>
  </DomainObject.Predmet.ProtustrankaWithAdressOIB>
  <DomainObject.Predmet.ProtustrankaNazivFormated>
    <izvorni_sadrzaj>IKICA-NIVES, društvo s ograničenom odgovornošću za proizvodnju, trgovinu i usluge</izvorni_sadrzaj>
    <derivirana_varijabla naziv="DomainObject.Predmet.ProtustrankaNazivFormated_1">IKICA-NIVES, društvo s ograničenom odgovornošću za proizvodnju, trgovinu i usluge</derivirana_varijabla>
  </DomainObject.Predmet.ProtustrankaNazivFormated>
  <DomainObject.Predmet.ProtustrankaNazivFormatedOIB>
    <izvorni_sadrzaj>IKICA-NIVES, društvo s ograničenom odgovornošću za proizvodnju, trgovinu i usluge, OIB 49607875173</izvorni_sadrzaj>
    <derivirana_varijabla naziv="DomainObject.Predmet.ProtustrankaNazivFormatedOIB_1">IKICA-NIVES, društvo s ograničenom odgovornošću za proizvodnju, trgovinu i usluge, OIB 49607875173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IKICA-NIVES, društvo s ograničenom odgovornošću za proizvodnju, trgovinu i usluge zastupanog po punomoćniku Predrag Dilberović; Ika Dilberović</item>
    </izvorni_sadrzaj>
    <derivirana_varijabla naziv="DomainObject.Predmet.ProtuStrankaListFormated_1">
      <item>IKICA-NIVES, društvo s ograničenom odgovornošću za proizvodnju, trgovinu i usluge zastupanog po punomoćniku Predrag Dilberović; Ika Dilberović</item>
    </derivirana_varijabla>
  </DomainObject.Predmet.ProtuStrankaListFormated>
  <DomainObject.Predmet.ProtuStrankaListFormatedOIB>
    <izvorni_sadrzaj>
      <item>IKICA-NIVES, društvo s ograničenom odgovornošću za proizvodnju, trgovinu i usluge, OIB 49607875173 zastupanog po punomoćniku Predrag Dilberović; Ika Dilberović</item>
    </izvorni_sadrzaj>
    <derivirana_varijabla naziv="DomainObject.Predmet.ProtuStrankaListFormatedOIB_1">
      <item>IKICA-NIVES, društvo s ograničenom odgovornošću za proizvodnju, trgovinu i usluge, OIB 49607875173 zastupanog po punomoćniku Predrag Dilberović; Ika Dilberović</item>
    </derivirana_varijabla>
  </DomainObject.Predmet.ProtuStrankaListFormatedOIB>
  <DomainObject.Predmet.ProtuStrankaListFormatedWithAdress>
    <izvorni_sadrzaj>
      <item>IKICA-NIVES, društvo s ograničenom odgovornošću za proizvodnju, trgovinu i usluge, Zadvorska 41/V, 10257 Zadvorsko zastupanog po punomoćniku Predrag Dilberović; Ika Dilberović</item>
    </izvorni_sadrzaj>
    <derivirana_varijabla naziv="DomainObject.Predmet.ProtuStrankaListFormatedWithAdress_1">
      <item>IKICA-NIVES, društvo s ograničenom odgovornošću za proizvodnju, trgovinu i usluge, Zadvorska 41/V, 10257 Zadvorsko zastupanog po punomoćniku Predrag Dilberović; Ika Dilberović</item>
    </derivirana_varijabla>
  </DomainObject.Predmet.ProtuStrankaListFormatedWithAdress>
  <DomainObject.Predmet.ProtuStrankaListFormatedWithAdressOIB>
    <izvorni_sadrzaj>
      <item>IKICA-NIVES, društvo s ograničenom odgovornošću za proizvodnju, trgovinu i usluge, OIB 49607875173, Zadvorska 41/V, 10257 Zadvorsko zastupanog po punomoćniku Predrag Dilberović; Ika Dilberović</item>
    </izvorni_sadrzaj>
    <derivirana_varijabla naziv="DomainObject.Predmet.ProtuStrankaListFormatedWithAdressOIB_1">
      <item>IKICA-NIVES, društvo s ograničenom odgovornošću za proizvodnju, trgovinu i usluge, OIB 49607875173, Zadvorska 41/V, 10257 Zadvorsko zastupanog po punomoćniku Predrag Dilberović; Ika Dilberović</item>
    </derivirana_varijabla>
  </DomainObject.Predmet.ProtuStrankaListFormatedWithAdressOIB>
  <DomainObject.Predmet.ProtuStrankaListNazivFormated>
    <izvorni_sadrzaj>
      <item>IKICA-NIVES, društvo s ograničenom odgovornošću za proizvodnju, trgovinu i usluge</item>
    </izvorni_sadrzaj>
    <derivirana_varijabla naziv="DomainObject.Predmet.ProtuStrankaListNazivFormated_1">
      <item>IKICA-NIVES, društvo s ograničenom odgovornošću za proizvodnju, trgovinu i usluge</item>
    </derivirana_varijabla>
  </DomainObject.Predmet.ProtuStrankaListNazivFormated>
  <DomainObject.Predmet.ProtuStrankaListNazivFormatedOIB>
    <izvorni_sadrzaj>
      <item>IKICA-NIVES, društvo s ograničenom odgovornošću za proizvodnju, trgovinu i usluge, OIB 49607875173</item>
    </izvorni_sadrzaj>
    <derivirana_varijabla naziv="DomainObject.Predmet.ProtuStrankaListNazivFormatedOIB_1">
      <item>IKICA-NIVES, društvo s ograničenom odgovornošću za proizvodnju, trgovinu i usluge, OIB 49607875173</item>
    </derivirana_varijabla>
  </DomainObject.Predmet.ProtuStrankaListNazivFormatedOIB>
  <DomainObject.Predmet.OstaliListFormated>
    <izvorni_sadrzaj>
      <item>Predrag Dilberović punomoćnik sudionika u postupku IKICA-NIVES, društvo s ograničenom odgovornošću za proizvodnju, trgovinu i usluge</item>
      <item>Ika Dilberović punomoćnik sudionika u postupku IKICA-NIVES, društvo s ograničenom odgovornošću za proizvodnju, trgovinu i usluge</item>
    </izvorni_sadrzaj>
    <derivirana_varijabla naziv="DomainObject.Predmet.OstaliListFormated_1">
      <item>Predrag Dilberović punomoćnik sudionika u postupku IKICA-NIVES, društvo s ograničenom odgovornošću za proizvodnju, trgovinu i usluge</item>
      <item>Ika Dilberović punomoćnik sudionika u postupku IKICA-NIVES, društvo s ograničenom odgovornošću za proizvodnju, trgovinu i usluge</item>
    </derivirana_varijabla>
  </DomainObject.Predmet.OstaliListFormated>
  <DomainObject.Predmet.OstaliListFormatedOIB>
    <izvorni_sadrzaj>
      <item>Predrag Dilberović, OIB 20467006282 punomoćnik sudionika u postupku IKICA-NIVES, društvo s ograničenom odgovornošću za proizvodnju, trgovinu i usluge</item>
      <item>Ika Dilberović, OIB 76607970993 punomoćnik sudionika u postupku IKICA-NIVES, društvo s ograničenom odgovornošću za proizvodnju, trgovinu i usluge</item>
    </izvorni_sadrzaj>
    <derivirana_varijabla naziv="DomainObject.Predmet.OstaliListFormatedOIB_1">
      <item>Predrag Dilberović, OIB 20467006282 punomoćnik sudionika u postupku IKICA-NIVES, društvo s ograničenom odgovornošću za proizvodnju, trgovinu i usluge</item>
      <item>Ika Dilberović, OIB 76607970993 punomoćnik sudionika u postupku IKICA-NIVES, društvo s ograničenom odgovornošću za proizvodnju, trgovinu i usluge</item>
    </derivirana_varijabla>
  </DomainObject.Predmet.OstaliListFormatedOIB>
  <DomainObject.Predmet.OstaliListFormatedWithAdress>
    <izvorni_sadrzaj>
      <item>Predrag Dilberović, Zadrovsko 41 V, 10000 Zagreb punomoćnik sudionika u postupku IKICA-NIVES, društvo s ograničenom odgovornošću za proizvodnju, trgovinu i usluge</item>
      <item>Ika Dilberović, Zadrovsko 41 V, 10000 Zagreb punomoćnik sudionika u postupku IKICA-NIVES, društvo s ograničenom odgovornošću za proizvodnju, trgovinu i usluge</item>
    </izvorni_sadrzaj>
    <derivirana_varijabla naziv="DomainObject.Predmet.OstaliListFormatedWithAdress_1">
      <item>Predrag Dilberović, Zadrovsko 41 V, 10000 Zagreb punomoćnik sudionika u postupku IKICA-NIVES, društvo s ograničenom odgovornošću za proizvodnju, trgovinu i usluge</item>
      <item>Ika Dilberović, Zadrovsko 41 V, 10000 Zagreb punomoćnik sudionika u postupku IKICA-NIVES, društvo s ograničenom odgovornošću za proizvodnju, trgovinu i usluge</item>
    </derivirana_varijabla>
  </DomainObject.Predmet.OstaliListFormatedWithAdress>
  <DomainObject.Predmet.OstaliListFormatedWithAdressOIB>
    <izvorni_sadrzaj>
      <item>Predrag Dilberović, OIB 20467006282, Zadrovsko 41 V, 10000 Zagreb punomoćnik sudionika u postupku IKICA-NIVES, društvo s ograničenom odgovornošću za proizvodnju, trgovinu i usluge</item>
      <item>Ika Dilberović, OIB 76607970993, Zadrovsko 41 V, 10000 Zagreb punomoćnik sudionika u postupku IKICA-NIVES, društvo s ograničenom odgovornošću za proizvodnju, trgovinu i usluge</item>
    </izvorni_sadrzaj>
    <derivirana_varijabla naziv="DomainObject.Predmet.OstaliListFormatedWithAdressOIB_1">
      <item>Predrag Dilberović, OIB 20467006282, Zadrovsko 41 V, 10000 Zagreb punomoćnik sudionika u postupku IKICA-NIVES, društvo s ograničenom odgovornošću za proizvodnju, trgovinu i usluge</item>
      <item>Ika Dilberović, OIB 76607970993, Zadrovsko 41 V, 10000 Zagreb punomoćnik sudionika u postupku IKICA-NIVES, društvo s ograničenom odgovornošću za proizvodnju, trgovinu i usluge</item>
    </derivirana_varijabla>
  </DomainObject.Predmet.OstaliListFormatedWithAdressOIB>
  <DomainObject.Predmet.OstaliListNazivFormated>
    <izvorni_sadrzaj>
      <item>Predrag Dilberović</item>
      <item>Ika Dilberović</item>
    </izvorni_sadrzaj>
    <derivirana_varijabla naziv="DomainObject.Predmet.OstaliListNazivFormated_1">
      <item>Predrag Dilberović</item>
      <item>Ika Dilberović</item>
    </derivirana_varijabla>
  </DomainObject.Predmet.OstaliListNazivFormated>
  <DomainObject.Predmet.OstaliListNazivFormatedOIB>
    <izvorni_sadrzaj>
      <item>Predrag Dilberović, OIB 20467006282</item>
      <item>Ika Dilberović, OIB 76607970993</item>
    </izvorni_sadrzaj>
    <derivirana_varijabla naziv="DomainObject.Predmet.OstaliListNazivFormatedOIB_1">
      <item>Predrag Dilberović, OIB 20467006282</item>
      <item>Ika Dilberović, OIB 76607970993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IKICA-NIVES, društvo s ograničenom odgovornošću za proizvodnju, trgovinu i usluge</izvorni_sadrzaj>
    <derivirana_varijabla naziv="DomainObject.Predmet.ProtustrankaIDrugi_1">IKICA-NIVES, društvo s ograničenom odgovornošću za proizvodnju,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IKICA-NIVES, društvo s ograničenom odgovornošću za proizvodnju, trgovinu i usluge, OIB 49607875173, Zadvorska 41/V, 10257 Zadvorsko</izvorni_sadrzaj>
    <derivirana_varijabla naziv="DomainObject.Predmet.ProtustrankaIDrugiAdressOIB_1">IKICA-NIVES, društvo s ograničenom odgovornošću za proizvodnju, trgovinu i usluge, OIB 49607875173, Zadvorska 41/V,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IKICA-NIVES, društvo s ograničenom odgovornošću za proizvodnju, trgovinu i usluge</item>
      <item>FINA Regionalni centar Zagreb, Podružnica Zagreb</item>
      <item>Predrag Dilberović</item>
      <item>Ika Dilberović</item>
    </izvorni_sadrzaj>
    <derivirana_varijabla naziv="DomainObject.Predmet.SudioniciListNaziv_1">
      <item>IKICA-NIVES, društvo s ograničenom odgovornošću za proizvodnju, trgovinu i usluge</item>
      <item>FINA Regionalni centar Zagreb, Podružnica Zagreb</item>
      <item>Predrag Dilberović</item>
      <item>Ika Dilberović</item>
    </derivirana_varijabla>
  </DomainObject.Predmet.SudioniciListNaziv>
  <DomainObject.Predmet.SudioniciListAdressOIB>
    <izvorni_sadrzaj>
      <item>IKICA-NIVES, društvo s ograničenom odgovornošću za proizvodnju, trgovinu i usluge, OIB 49607875173, Zadvorska 41/V,10257 Zadvorsko</item>
      <item>FINA Regionalni centar Zagreb, Podružnica Zagreb, OIB 85821130368, Trg svibanjskih žrtava 1995. br. 1,10000 Zagreb</item>
      <item>Predrag Dilberović, OIB 20467006282, Zadrovsko 41 V,10000 Zagreb</item>
      <item>Ika Dilberović, OIB 76607970993, Zadrovsko 41 V,10000 Zagreb</item>
    </izvorni_sadrzaj>
    <derivirana_varijabla naziv="DomainObject.Predmet.SudioniciListAdressOIB_1">
      <item>IKICA-NIVES, društvo s ograničenom odgovornošću za proizvodnju, trgovinu i usluge, OIB 49607875173, Zadvorska 41/V,10257 Zadvorsko</item>
      <item>FINA Regionalni centar Zagreb, Podružnica Zagreb, OIB 85821130368, Trg svibanjskih žrtava 1995. br. 1,10000 Zagreb</item>
      <item>Predrag Dilberović, OIB 20467006282, Zadrovsko 41 V,10000 Zagreb</item>
      <item>Ika Dilberović, OIB 76607970993, Zadrovsko 41 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49607875173</item>
      <item>, OIB 85821130368</item>
      <item>, OIB 20467006282</item>
      <item>, OIB 76607970993</item>
    </izvorni_sadrzaj>
    <derivirana_varijabla naziv="DomainObject.Predmet.SudioniciListNazivOIB_1">
      <item>, OIB 49607875173</item>
      <item>, OIB 85821130368</item>
      <item>, OIB 20467006282</item>
      <item>, OIB 76607970993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3EB3B-0B60-4D7C-921B-BB8E652CA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1765</properties:Characters>
  <properties:Lines>46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2017-03-16T06:26:00Z</dcterms:created>
  <dc:creator>ssabljic</dc:creator>
  <cp:lastModifiedBy>Miroslav Lovreković</cp:lastModifiedBy>
  <cp:lastPrinted>2017-03-16T07:56:00Z</cp:lastPrinted>
  <dcterms:modified xmlns:xsi="http://www.w3.org/2001/XMLSchema-instance" xsi:type="dcterms:W3CDTF">2017-03-16T07:57:00Z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