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557b" w14:paraId="7a5557b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8A1DA7">
        <w:t>2</w:t>
      </w:r>
      <w:r w:rsidR="004E7240">
        <w:t>560</w:t>
      </w:r>
      <w:r w:rsidR="007D047B">
        <w:t>/16-</w:t>
      </w:r>
      <w:r w:rsidR="004E7240">
        <w:t>6</w:t>
      </w:r>
    </w:p>
    <w:p w:rsidRDefault="00144650" w:rsidP="00144650" w:rsidR="00144650">
      <w:r>
        <w:rPr>
          <w:rStyle w:val="Strong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</w:t>
      </w:r>
      <w:r w:rsidR="006F0907" w:rsidRPr="006F0907">
        <w:t>CAT SERVIS j.d.o.o. za usluge i trgovinu, Bizovac, Valpovačka 75, MBS: 030171208, OIB: 85787022480</w:t>
      </w:r>
      <w:r w:rsidR="00604547" w:rsidRPr="00604547">
        <w:t>,</w:t>
      </w:r>
      <w:r w:rsidR="002F3F8D">
        <w:t xml:space="preserve"> dana </w:t>
      </w:r>
      <w:r w:rsidR="006F0907">
        <w:t>7</w:t>
      </w:r>
      <w:r w:rsidR="005F2DDE">
        <w:t xml:space="preserve">. </w:t>
      </w:r>
      <w:r w:rsidR="006F0907">
        <w:t>veljače</w:t>
      </w:r>
      <w:r w:rsidR="002F3F8D">
        <w:t xml:space="preserve"> 201</w:t>
      </w:r>
      <w:r w:rsidR="006F5F1A">
        <w:t>7</w:t>
      </w:r>
      <w:r w:rsidR="002F3F8D">
        <w:t>. g.,</w:t>
      </w:r>
    </w:p>
    <w:p w:rsidRDefault="00144650" w:rsidP="00B37FD5" w:rsidR="00144650">
      <w:pPr>
        <w:pStyle w:val="BodyText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BodyText"/>
      </w:pPr>
      <w:r>
        <w:tab/>
      </w:r>
    </w:p>
    <w:p w:rsidRDefault="00144650" w:rsidP="00144650" w:rsidR="00144650">
      <w:pPr>
        <w:pStyle w:val="BodyText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6F0907" w:rsidRPr="006F0907">
        <w:t>CAT SERVIS j.d.o.o. za usluge i trgovinu, Bizovac, Valpovačka 75, MBS: 030171208, OIB: 85787022480</w:t>
      </w:r>
      <w:r w:rsidR="00604547" w:rsidRPr="00604547">
        <w:t>,</w:t>
      </w:r>
      <w:r w:rsidR="00604547"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8A1DA7">
        <w:t>2</w:t>
      </w:r>
      <w:r w:rsidR="006F0907">
        <w:t>560</w:t>
      </w:r>
      <w:r w:rsidRPr="00AE7D44">
        <w:t>-16</w:t>
      </w:r>
      <w:r>
        <w:t xml:space="preserve"> kod Hrvatske poštanske banke iznos od </w:t>
      </w:r>
      <w:r w:rsidR="008A1DA7">
        <w:t>20</w:t>
      </w:r>
      <w:r w:rsidRPr="00AE7D44"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D17D51" w:rsidP="00144650" w:rsidR="00D17D51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D17D51" w:rsidP="00144650" w:rsidR="00D17D51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D17D51" w:rsidR="00D17D51">
      <w:pPr>
        <w:jc w:val="both"/>
      </w:pPr>
      <w:r>
        <w:t xml:space="preserve">           </w:t>
      </w:r>
    </w:p>
    <w:p w:rsidRDefault="00D17D51" w:rsidP="00D17D51" w:rsidR="00D17D51">
      <w:pPr>
        <w:tabs>
          <w:tab w:pos="4050" w:val="left"/>
        </w:tabs>
        <w:jc w:val="both"/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>
        <w:t xml:space="preserve"> </w:t>
      </w:r>
      <w:r w:rsidR="006F0907">
        <w:t>1</w:t>
      </w:r>
      <w:r w:rsidR="008A1DA7">
        <w:t>3</w:t>
      </w:r>
      <w:r>
        <w:t xml:space="preserve">. </w:t>
      </w:r>
      <w:r w:rsidR="006F0907">
        <w:t>listopada</w:t>
      </w:r>
      <w:r>
        <w:t xml:space="preserve"> 2016. g.</w:t>
      </w:r>
      <w:r w:rsidRPr="00DD2365">
        <w:t xml:space="preserve"> prijedlog za otvaranje stečajnog postupka nad dužnikom </w:t>
      </w:r>
      <w:r w:rsidR="006F0907" w:rsidRPr="006F0907">
        <w:t>CAT SERVIS j.d.o.o. za usluge i trgovinu, Bizovac, Valpovačka 75, MBS: 030171208, OIB: 85787022480</w:t>
      </w:r>
      <w:r w:rsidRPr="00DD2365">
        <w:t xml:space="preserve">.  </w:t>
      </w:r>
      <w:r>
        <w:tab/>
      </w:r>
    </w:p>
    <w:p w:rsidRDefault="00D17D51" w:rsidP="00D17D51" w:rsidR="00D17D51">
      <w:pPr>
        <w:tabs>
          <w:tab w:pos="6663" w:val="left"/>
          <w:tab w:pos="9072" w:val="right"/>
        </w:tabs>
      </w:pPr>
      <w:r>
        <w:lastRenderedPageBreak/>
        <w:tab/>
      </w:r>
      <w:r>
        <w:tab/>
        <w:t>Broj: 6 St-</w:t>
      </w:r>
      <w:r w:rsidR="008A1DA7">
        <w:t>2</w:t>
      </w:r>
      <w:r w:rsidR="006F0907">
        <w:t>560</w:t>
      </w:r>
      <w:r>
        <w:t>/16-</w:t>
      </w:r>
      <w:r w:rsidR="006F0907">
        <w:t>6</w:t>
      </w:r>
    </w:p>
    <w:p w:rsidRDefault="00D17D51" w:rsidP="00D17D51" w:rsidR="00D17D51">
      <w:pPr>
        <w:jc w:val="right"/>
      </w:pPr>
    </w:p>
    <w:p w:rsidRDefault="00D17D51" w:rsidP="00D17D51" w:rsidR="00D17D51">
      <w:pPr>
        <w:jc w:val="both"/>
      </w:pPr>
    </w:p>
    <w:p w:rsidRDefault="00D17D51" w:rsidP="00D17D51" w:rsidR="00D17D51">
      <w:pPr>
        <w:ind w:firstLine="720"/>
        <w:jc w:val="both"/>
      </w:pPr>
      <w:r>
        <w:t>Zaključkom Trgovačkog suda u Osijeku broj St-</w:t>
      </w:r>
      <w:r w:rsidR="008A1DA7">
        <w:t>2</w:t>
      </w:r>
      <w:r w:rsidR="006F0907">
        <w:t>560</w:t>
      </w:r>
      <w:r>
        <w:t xml:space="preserve">/16 od </w:t>
      </w:r>
      <w:r w:rsidR="006F0907">
        <w:t>21</w:t>
      </w:r>
      <w:r>
        <w:t xml:space="preserve">. </w:t>
      </w:r>
      <w:r w:rsidR="006F0907">
        <w:t>prosinca</w:t>
      </w:r>
      <w:r>
        <w:t xml:space="preserve"> 2016. g. pozvan </w:t>
      </w:r>
      <w:r w:rsidR="00604547">
        <w:t>je</w:t>
      </w:r>
      <w:r>
        <w:t xml:space="preserve"> zakonski zastupni</w:t>
      </w:r>
      <w:r w:rsidR="00604547">
        <w:t>k</w:t>
      </w:r>
      <w:r>
        <w:t xml:space="preserve"> dužnika da u roku od 8 dana od dana primitka zaključka preda sudu izvješće o financijsko-gospodarskom stanju dužnika u dva primjerka</w:t>
      </w:r>
      <w:r w:rsidR="008A1DA7">
        <w:t>.</w:t>
      </w:r>
    </w:p>
    <w:p w:rsidRDefault="00D17D51" w:rsidP="00D17D51" w:rsidR="00D17D51">
      <w:pPr>
        <w:ind w:firstLine="720"/>
        <w:jc w:val="both"/>
      </w:pPr>
    </w:p>
    <w:p w:rsidRDefault="00D17D51" w:rsidP="00D17D51" w:rsidR="00D17D51">
      <w:pPr>
        <w:ind w:firstLine="720"/>
        <w:jc w:val="both"/>
      </w:pPr>
      <w:r>
        <w:t xml:space="preserve">Dana </w:t>
      </w:r>
      <w:r w:rsidR="008541B7">
        <w:t>3. veljače 2017</w:t>
      </w:r>
      <w:r>
        <w:t>. g. dužnik je dostavio Izvješće o financijsko-gospodarskom stanju dužnika</w:t>
      </w:r>
      <w:r w:rsidR="00884858">
        <w:t xml:space="preserve">, </w:t>
      </w:r>
      <w:r w:rsidR="008541B7">
        <w:t>kao i</w:t>
      </w:r>
      <w:r w:rsidR="008A1DA7">
        <w:t xml:space="preserve"> </w:t>
      </w:r>
      <w:r w:rsidR="00884858">
        <w:t xml:space="preserve"> prokazni popis imovine</w:t>
      </w:r>
      <w:r>
        <w:t xml:space="preserve"> ovjerovljen kod javnog bilježnika </w:t>
      </w:r>
      <w:r w:rsidR="008541B7">
        <w:t xml:space="preserve">Hrvatina Šustića </w:t>
      </w:r>
      <w:r w:rsidR="008A1DA7">
        <w:t xml:space="preserve">iz </w:t>
      </w:r>
      <w:r w:rsidR="008541B7">
        <w:t>Osijeka</w:t>
      </w:r>
      <w:r w:rsidR="008A1DA7">
        <w:t xml:space="preserve"> </w:t>
      </w:r>
      <w:r>
        <w:t>broj OV-</w:t>
      </w:r>
      <w:r w:rsidR="008541B7">
        <w:t>395/17</w:t>
      </w:r>
      <w:r>
        <w:t xml:space="preserve"> od </w:t>
      </w:r>
      <w:r w:rsidR="008541B7">
        <w:t>3</w:t>
      </w:r>
      <w:r>
        <w:t xml:space="preserve">. </w:t>
      </w:r>
      <w:r w:rsidR="008541B7">
        <w:t>veljače</w:t>
      </w:r>
      <w:r>
        <w:t xml:space="preserve"> 201</w:t>
      </w:r>
      <w:r w:rsidR="008541B7">
        <w:t>7</w:t>
      </w:r>
      <w:r>
        <w:t>. g. iz kojeg je razvidno da dužnik nema nikakve imovine.</w:t>
      </w:r>
    </w:p>
    <w:p w:rsidRDefault="00D17D51" w:rsidP="00D17D51" w:rsidR="00D17D51">
      <w:pPr>
        <w:ind w:firstLine="720"/>
        <w:jc w:val="both"/>
      </w:pPr>
      <w:r>
        <w:t xml:space="preserve"> </w:t>
      </w:r>
    </w:p>
    <w:p w:rsidRDefault="00D17D51" w:rsidP="00D17D51" w:rsidR="00D17D51">
      <w:pPr>
        <w:ind w:firstLine="720"/>
        <w:jc w:val="both"/>
      </w:pPr>
      <w:r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8541B7">
        <w:t>12</w:t>
      </w:r>
      <w:r>
        <w:t xml:space="preserve">. </w:t>
      </w:r>
      <w:r w:rsidR="008541B7">
        <w:t>listopad</w:t>
      </w:r>
      <w:r w:rsidR="00705344">
        <w:t>a</w:t>
      </w:r>
      <w:r>
        <w:t xml:space="preserve"> 2016. g. za otvaranje stečajnog postupka nad dužnikom razvidno da na dan </w:t>
      </w:r>
      <w:r w:rsidR="008541B7">
        <w:t>11</w:t>
      </w:r>
      <w:r>
        <w:t xml:space="preserve">. </w:t>
      </w:r>
      <w:r w:rsidR="008541B7">
        <w:t>listopada</w:t>
      </w:r>
      <w:r w:rsidR="00705344">
        <w:t xml:space="preserve"> </w:t>
      </w:r>
      <w:r>
        <w:t>201</w:t>
      </w:r>
      <w:r w:rsidR="00884858">
        <w:t>6</w:t>
      </w:r>
      <w:r>
        <w:t xml:space="preserve">. g. dužnik u Očevidniku redoslijeda osnova za plaćanje ima evidentirane neizvršene osnove za plaćanje u ukupnom iznosu od </w:t>
      </w:r>
      <w:r w:rsidR="008541B7">
        <w:t>12.288,46</w:t>
      </w:r>
      <w:r w:rsidR="00884858">
        <w:t xml:space="preserve"> </w:t>
      </w:r>
      <w:r>
        <w:t xml:space="preserve"> kn u neprekidnom razdoblju od </w:t>
      </w:r>
      <w:r w:rsidR="00884858">
        <w:t>120</w:t>
      </w:r>
      <w:r>
        <w:t xml:space="preserve"> dana valjalo je sukladno čl. 132 st. 1 Stečajnog zakona (NN 71/15) odlučiti kao u izreci pod točkom 1.</w:t>
      </w:r>
    </w:p>
    <w:p w:rsidRDefault="00D17D51" w:rsidP="00D17D51" w:rsidR="00D17D51">
      <w:pPr>
        <w:pStyle w:val="BodyText"/>
      </w:pPr>
    </w:p>
    <w:p w:rsidRDefault="00D17D51" w:rsidP="00D17D51" w:rsidR="00D17D51">
      <w:pPr>
        <w:pStyle w:val="BodyText"/>
      </w:pPr>
    </w:p>
    <w:p w:rsidRDefault="00CE19FA" w:rsidP="004B741D" w:rsidR="00CE19FA">
      <w:pPr>
        <w:pStyle w:val="BodyText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6F0907">
        <w:t>7</w:t>
      </w:r>
      <w:r w:rsidR="00AE7D44">
        <w:t>.</w:t>
      </w:r>
      <w:r w:rsidR="003B0183">
        <w:t xml:space="preserve"> </w:t>
      </w:r>
      <w:r w:rsidR="006F0907">
        <w:t>veljače</w:t>
      </w:r>
      <w:r w:rsidR="008737BC">
        <w:t xml:space="preserve"> 201</w:t>
      </w:r>
      <w:r w:rsidR="00D17D51">
        <w:t>7</w:t>
      </w:r>
      <w:r w:rsidR="008737BC">
        <w:t>. g.</w:t>
      </w:r>
    </w:p>
    <w:p w:rsidRDefault="00960C63" w:rsidP="004B741D" w:rsidR="00960C63">
      <w:pPr>
        <w:pStyle w:val="BodyText"/>
        <w:jc w:val="center"/>
      </w:pPr>
    </w:p>
    <w:p w:rsidRDefault="00960C63" w:rsidP="004B741D" w:rsidR="00960C63">
      <w:pPr>
        <w:pStyle w:val="BodyText"/>
        <w:jc w:val="center"/>
      </w:pPr>
    </w:p>
    <w:p w:rsidRDefault="007242CD" w:rsidP="004B741D" w:rsidR="007242CD">
      <w:pPr>
        <w:pStyle w:val="BodyText"/>
        <w:jc w:val="center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F0907">
        <w:t>Maja Videnović</w:t>
      </w:r>
      <w:r w:rsidR="004B741D">
        <w:tab/>
      </w:r>
      <w:r w:rsidR="004B741D">
        <w:tab/>
      </w:r>
      <w:r>
        <w:t xml:space="preserve">                                 </w:t>
      </w:r>
      <w:r w:rsidR="006F0907">
        <w:t xml:space="preserve">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66021" w:rsidP="00786F1E" w:rsidR="00366021">
      <w:pPr>
        <w:pStyle w:val="BodyText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6F0907">
        <w:t>7</w:t>
      </w:r>
      <w:r w:rsidR="00D17D51">
        <w:t>/</w:t>
      </w:r>
      <w:r w:rsidR="006F0907">
        <w:t>3</w:t>
      </w:r>
    </w:p>
    <w:p w:rsidRDefault="00470B34" w:rsidP="00470B34" w:rsidR="00470B34">
      <w:pPr>
        <w:jc w:val="both"/>
      </w:pPr>
    </w:p>
    <w:sectPr w:rsidSect="00A93436"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180" w:rsidR="00DA6180">
      <w:r>
        <w:separator/>
      </w:r>
    </w:p>
  </w:endnote>
  <w:endnote w:id="0" w:type="continuationSeparator">
    <w:p w:rsidRDefault="00DA6180" w:rsidR="00DA6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180" w:rsidR="00DA6180">
      <w:r>
        <w:separator/>
      </w:r>
    </w:p>
  </w:footnote>
  <w:footnote w:id="0" w:type="continuationSeparator">
    <w:p w:rsidRDefault="00DA6180" w:rsidR="00DA61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9986069"/>
      <w:docPartObj>
        <w:docPartGallery w:val="Page Numbers (Top of Page)"/>
        <w:docPartUnique/>
      </w:docPartObj>
    </w:sdtPr>
    <w:sdtEndPr/>
    <w:sdtContent>
      <w:p w:rsidRDefault="00A93436" w:rsidR="00A93436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BF1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B62C8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D4502"/>
    <w:rsid w:val="004E5065"/>
    <w:rsid w:val="004E7240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4547"/>
    <w:rsid w:val="00607E75"/>
    <w:rsid w:val="006139EC"/>
    <w:rsid w:val="006235FB"/>
    <w:rsid w:val="00623689"/>
    <w:rsid w:val="00653E55"/>
    <w:rsid w:val="006826C2"/>
    <w:rsid w:val="006837ED"/>
    <w:rsid w:val="00687607"/>
    <w:rsid w:val="006A2408"/>
    <w:rsid w:val="006A56C2"/>
    <w:rsid w:val="006D09F6"/>
    <w:rsid w:val="006D4892"/>
    <w:rsid w:val="006F0907"/>
    <w:rsid w:val="006F5F1A"/>
    <w:rsid w:val="00705344"/>
    <w:rsid w:val="007053B9"/>
    <w:rsid w:val="007242CD"/>
    <w:rsid w:val="00724BF1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7F4AE5"/>
    <w:rsid w:val="0080666F"/>
    <w:rsid w:val="00823B7D"/>
    <w:rsid w:val="00845777"/>
    <w:rsid w:val="008541B7"/>
    <w:rsid w:val="00857D02"/>
    <w:rsid w:val="008737BC"/>
    <w:rsid w:val="008737C5"/>
    <w:rsid w:val="008763AA"/>
    <w:rsid w:val="0087712F"/>
    <w:rsid w:val="00884858"/>
    <w:rsid w:val="0088689D"/>
    <w:rsid w:val="00893D29"/>
    <w:rsid w:val="008A0787"/>
    <w:rsid w:val="008A1DA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93436"/>
    <w:rsid w:val="00AB56F9"/>
    <w:rsid w:val="00AD24AA"/>
    <w:rsid w:val="00AE7D44"/>
    <w:rsid w:val="00B11498"/>
    <w:rsid w:val="00B11D59"/>
    <w:rsid w:val="00B32423"/>
    <w:rsid w:val="00B32B3E"/>
    <w:rsid w:val="00B37FD5"/>
    <w:rsid w:val="00B41F79"/>
    <w:rsid w:val="00B46AE7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17D51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A6180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E3136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D17D51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724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724B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724B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B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B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D17D51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724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724B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724B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B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B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2560</izvorni_sadrzaj>
    <derivirana_varijabla naziv="DomainObject.Predmet.Broj_1">2560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St-2560/2016</izvorni_sadrzaj>
    <derivirana_varijabla naziv="DomainObject.Predmet.OznakaBroj_1">St-2560/2016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 SERVIS j.d.o.o. za usluge i trgovinu</izvorni_sadrzaj>
    <derivirana_varijabla naziv="DomainObject.Predmet.ProtustrankaFormated_1">  CAT SERVIS j.d.o.o. za usluge i trgovinu</derivirana_varijabla>
  </DomainObject.Predmet.ProtustrankaFormated>
  <DomainObject.Predmet.ProtustrankaFormatedOIB>
    <izvorni_sadrzaj>  CAT SERVIS j.d.o.o. za usluge i trgovinu, OIB 85787022480</izvorni_sadrzaj>
    <derivirana_varijabla naziv="DomainObject.Predmet.ProtustrankaFormatedOIB_1">  CAT SERVIS j.d.o.o. za usluge i trgovinu, OIB 85787022480</derivirana_varijabla>
  </DomainObject.Predmet.ProtustrankaFormatedOIB>
  <DomainObject.Predmet.ProtustrankaFormatedWithAdress>
    <izvorni_sadrzaj> CAT SERVIS j.d.o.o. za usluge i trgovinu, Valpovačka 75, 31222 Bizovac</izvorni_sadrzaj>
    <derivirana_varijabla naziv="DomainObject.Predmet.ProtustrankaFormatedWithAdress_1"> CAT SERVIS j.d.o.o. za usluge i trgovinu, Valpovačka 75, 31222 Bizovac</derivirana_varijabla>
  </DomainObject.Predmet.ProtustrankaFormatedWithAdress>
  <DomainObject.Predmet.ProtustrankaFormatedWithAdressOIB>
    <izvorni_sadrzaj> CAT SERVIS j.d.o.o. za usluge i trgovinu, OIB 85787022480, Valpovačka 75, 31222 Bizovac</izvorni_sadrzaj>
    <derivirana_varijabla naziv="DomainObject.Predmet.ProtustrankaFormatedWithAdressOIB_1"> CAT SERVIS j.d.o.o. za usluge i trgovinu, OIB 85787022480, Valpovačka 75, 31222 Bizovac</derivirana_varijabla>
  </DomainObject.Predmet.ProtustrankaFormatedWithAdressOIB>
  <DomainObject.Predmet.ProtustrankaWithAdress>
    <izvorni_sadrzaj>CAT SERVIS j.d.o.o. za usluge i trgovinu Valpovačka 75, 31222 Bizovac</izvorni_sadrzaj>
    <derivirana_varijabla naziv="DomainObject.Predmet.ProtustrankaWithAdress_1">CAT SERVIS j.d.o.o. za usluge i trgovinu Valpovačka 75, 31222 Bizovac</derivirana_varijabla>
  </DomainObject.Predmet.ProtustrankaWithAdress>
  <DomainObject.Predmet.ProtustrankaWithAdressOIB>
    <izvorni_sadrzaj>CAT SERVIS j.d.o.o. za usluge i trgovinu, OIB 85787022480, Valpovačka 75, 31222 Bizovac</izvorni_sadrzaj>
    <derivirana_varijabla naziv="DomainObject.Predmet.ProtustrankaWithAdressOIB_1">CAT SERVIS j.d.o.o. za usluge i trgovinu, OIB 85787022480, Valpovačka 75, 31222 Bizovac</derivirana_varijabla>
  </DomainObject.Predmet.ProtustrankaWithAdressOIB>
  <DomainObject.Predmet.ProtustrankaNazivFormated>
    <izvorni_sadrzaj>CAT SERVIS j.d.o.o. za usluge i trgovinu</izvorni_sadrzaj>
    <derivirana_varijabla naziv="DomainObject.Predmet.ProtustrankaNazivFormated_1">CAT SERVIS j.d.o.o. za usluge i trgovinu</derivirana_varijabla>
  </DomainObject.Predmet.ProtustrankaNazivFormated>
  <DomainObject.Predmet.ProtustrankaNazivFormatedOIB>
    <izvorni_sadrzaj>CAT SERVIS j.d.o.o. za usluge i trgovinu, OIB 85787022480</izvorni_sadrzaj>
    <derivirana_varijabla naziv="DomainObject.Predmet.ProtustrankaNazivFormatedOIB_1">CAT SERVIS j.d.o.o. za usluge i trgovinu, OIB 85787022480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CAT SERVIS j.d.o.o. za usluge i trgovinu</item>
    </izvorni_sadrzaj>
    <derivirana_varijabla naziv="DomainObject.Predmet.ProtuStrankaListFormated_1">
      <item>CAT SERVIS j.d.o.o. za usluge i trgovinu</item>
    </derivirana_varijabla>
  </DomainObject.Predmet.ProtuStrankaListFormated>
  <DomainObject.Predmet.ProtuStrankaListFormatedOIB>
    <izvorni_sadrzaj>
      <item>CAT SERVIS j.d.o.o. za usluge i trgovinu, OIB 85787022480</item>
    </izvorni_sadrzaj>
    <derivirana_varijabla naziv="DomainObject.Predmet.ProtuStrankaListFormatedOIB_1">
      <item>CAT SERVIS j.d.o.o. za usluge i trgovinu, OIB 85787022480</item>
    </derivirana_varijabla>
  </DomainObject.Predmet.ProtuStrankaListFormatedOIB>
  <DomainObject.Predmet.ProtuStrankaListFormatedWithAdress>
    <izvorni_sadrzaj>
      <item>CAT SERVIS j.d.o.o. za usluge i trgovinu, Valpovačka 75, 31222 Bizovac</item>
    </izvorni_sadrzaj>
    <derivirana_varijabla naziv="DomainObject.Predmet.ProtuStrankaListFormatedWithAdress_1">
      <item>CAT SERVIS j.d.o.o. za usluge i trgovinu, Valpovačka 75, 31222 Bizovac</item>
    </derivirana_varijabla>
  </DomainObject.Predmet.ProtuStrankaListFormatedWithAdress>
  <DomainObject.Predmet.ProtuStrankaListFormatedWithAdressOIB>
    <izvorni_sadrzaj>
      <item>CAT SERVIS j.d.o.o. za usluge i trgovinu, OIB 85787022480, Valpovačka 75, 31222 Bizovac</item>
    </izvorni_sadrzaj>
    <derivirana_varijabla naziv="DomainObject.Predmet.ProtuStrankaListFormatedWithAdressOIB_1">
      <item>CAT SERVIS j.d.o.o. za usluge i trgovinu, OIB 85787022480, Valpovačka 75, 31222 Bizovac</item>
    </derivirana_varijabla>
  </DomainObject.Predmet.ProtuStrankaListFormatedWithAdressOIB>
  <DomainObject.Predmet.ProtuStrankaListNazivFormated>
    <izvorni_sadrzaj>
      <item>CAT SERVIS j.d.o.o. za usluge i trgovinu</item>
    </izvorni_sadrzaj>
    <derivirana_varijabla naziv="DomainObject.Predmet.ProtuStrankaListNazivFormated_1">
      <item>CAT SERVIS j.d.o.o. za usluge i trgovinu</item>
    </derivirana_varijabla>
  </DomainObject.Predmet.ProtuStrankaListNazivFormated>
  <DomainObject.Predmet.ProtuStrankaListNazivFormatedOIB>
    <izvorni_sadrzaj>
      <item>CAT SERVIS j.d.o.o. za usluge i trgovinu, OIB 85787022480</item>
    </izvorni_sadrzaj>
    <derivirana_varijabla naziv="DomainObject.Predmet.ProtuStrankaListNazivFormatedOIB_1">
      <item>CAT SERVIS j.d.o.o. za usluge i trgovinu, OIB 85787022480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CAT SERVIS j.d.o.o. za usluge i trgovinu</izvorni_sadrzaj>
    <derivirana_varijabla naziv="DomainObject.Predmet.ProtustrankaIDrugi_1">CAT SERVIS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CAT SERVIS j.d.o.o. za usluge i trgovinu, OIB 85787022480, Valpovačka 75, 31222 Bizovac</izvorni_sadrzaj>
    <derivirana_varijabla naziv="DomainObject.Predmet.ProtustrankaIDrugiAdressOIB_1">CAT SERVIS j.d.o.o. za usluge i trgovinu, OIB 85787022480, Valpovačka 75,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CAT SERVIS j.d.o.o. za usluge i trgovinu</item>
    </izvorni_sadrzaj>
    <derivirana_varijabla naziv="DomainObject.Predmet.SudioniciListNaziv_1">
      <item>FINA RC OSIJEK</item>
      <item>CAT SERVIS j.d.o.o. za usluge i trgovinu</item>
    </derivirana_varijabla>
  </DomainObject.Predmet.SudioniciListNaziv>
  <DomainObject.Predmet.SudioniciListAdressOIB>
    <izvorni_sadrzaj>
      <item>FINA RC OSIJEK, OIB 85821130368</item>
      <item>CAT SERVIS j.d.o.o. za usluge i trgovinu, OIB 85787022480, Valpovačka 75,31222 Bizovac</item>
    </izvorni_sadrzaj>
    <derivirana_varijabla naziv="DomainObject.Predmet.SudioniciListAdressOIB_1">
      <item>FINA RC OSIJEK, OIB 85821130368</item>
      <item>CAT SERVIS j.d.o.o. za usluge i trgovinu, OIB 85787022480, Valpovačka 75,31222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85787022480</item>
    </izvorni_sadrzaj>
    <derivirana_varijabla naziv="DomainObject.Predmet.SudioniciListNazivOIB_1">
      <item>, OIB 85821130368</item>
      <item>, OIB 85787022480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56371-E63F-4E07-AFBC-8B8077814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2544</properties:Characters>
  <properties:Lines>83</properties:Lines>
  <properties:Paragraphs>22</properties:Paragraphs>
  <properties:TotalTime>16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2017-02-06T13:19:00Z</dcterms:created>
  <dc:creator>hermanj</dc:creator>
  <cp:lastModifiedBy>Maja Videnović</cp:lastModifiedBy>
  <cp:lastPrinted>2017-02-07T08:07:00Z</cp:lastPrinted>
  <dcterms:modified xmlns:xsi="http://www.w3.org/2001/XMLSchema-instance" xsi:type="dcterms:W3CDTF">2017-02-07T08:42:00Z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