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6977" w14:paraId="2e46977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7C4F25">
        <w:t>8621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7C4F25">
        <w:t>8621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C457B1">
        <w:t>5</w:t>
      </w:r>
      <w:r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7C4F25">
        <w:t>REVITA CREATOR d.o.o. Krapina</w:t>
      </w:r>
      <w:r w:rsidRPr="000C1432">
        <w:t xml:space="preserve">, </w:t>
      </w:r>
      <w:r w:rsidR="007C4F25">
        <w:t xml:space="preserve">Ulica dr. Franje Tuđmana </w:t>
      </w:r>
      <w:proofErr w:type="spellStart"/>
      <w:r w:rsidR="007C4F25">
        <w:t>bb</w:t>
      </w:r>
      <w:proofErr w:type="spellEnd"/>
      <w:r w:rsidR="00C57341" w:rsidRPr="000C1432">
        <w:t xml:space="preserve">, </w:t>
      </w:r>
      <w:r w:rsidR="002D11D5" w:rsidRPr="000C1432">
        <w:t xml:space="preserve">OIB </w:t>
      </w:r>
      <w:r w:rsidR="007C4F25">
        <w:t>13156646810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7C4F25">
        <w:t>40.249,65</w:t>
      </w:r>
      <w:r w:rsidR="00BD0F6C">
        <w:t xml:space="preserve"> </w:t>
      </w:r>
      <w:r w:rsidRPr="000C1432">
        <w:t>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C457B1">
        <w:t>5</w:t>
      </w:r>
      <w:r w:rsidR="0009110A" w:rsidRPr="000C1432">
        <w:t xml:space="preserve">. </w:t>
      </w:r>
      <w:r w:rsidR="00C457B1">
        <w:t>siječnja</w:t>
      </w:r>
      <w:r w:rsidR="0009110A" w:rsidRPr="000C1432">
        <w:t xml:space="preserve"> 201</w:t>
      </w:r>
      <w:r w:rsidR="00C457B1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22625B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866" w:rsidR="00E23866">
      <w:r>
        <w:separator/>
      </w:r>
    </w:p>
  </w:endnote>
  <w:endnote w:id="0" w:type="continuationSeparator">
    <w:p w:rsidRDefault="00E23866" w:rsidR="00E23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866" w:rsidR="00E23866">
      <w:r>
        <w:separator/>
      </w:r>
    </w:p>
  </w:footnote>
  <w:footnote w:id="0" w:type="continuationSeparator">
    <w:p w:rsidRDefault="00E23866" w:rsidR="00E23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654F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F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2625B"/>
    <w:rsid w:val="002D11D5"/>
    <w:rsid w:val="002D38FE"/>
    <w:rsid w:val="00306EF4"/>
    <w:rsid w:val="003351FA"/>
    <w:rsid w:val="00361C6E"/>
    <w:rsid w:val="00393064"/>
    <w:rsid w:val="003C2859"/>
    <w:rsid w:val="003F1D1C"/>
    <w:rsid w:val="00487D65"/>
    <w:rsid w:val="005266F8"/>
    <w:rsid w:val="005747CD"/>
    <w:rsid w:val="006375F9"/>
    <w:rsid w:val="00654FC8"/>
    <w:rsid w:val="006642C3"/>
    <w:rsid w:val="00697F38"/>
    <w:rsid w:val="007576F3"/>
    <w:rsid w:val="007B3C1E"/>
    <w:rsid w:val="007C4F25"/>
    <w:rsid w:val="0082654F"/>
    <w:rsid w:val="00867009"/>
    <w:rsid w:val="008A02E6"/>
    <w:rsid w:val="009116CD"/>
    <w:rsid w:val="00930CB0"/>
    <w:rsid w:val="00950574"/>
    <w:rsid w:val="00AA35E8"/>
    <w:rsid w:val="00AF2BE7"/>
    <w:rsid w:val="00B02E89"/>
    <w:rsid w:val="00B168B0"/>
    <w:rsid w:val="00B75668"/>
    <w:rsid w:val="00B82B1B"/>
    <w:rsid w:val="00BA76E6"/>
    <w:rsid w:val="00BD0F6C"/>
    <w:rsid w:val="00C02C20"/>
    <w:rsid w:val="00C0394A"/>
    <w:rsid w:val="00C457B1"/>
    <w:rsid w:val="00C57341"/>
    <w:rsid w:val="00C82342"/>
    <w:rsid w:val="00CA2267"/>
    <w:rsid w:val="00CB5803"/>
    <w:rsid w:val="00CD4AEE"/>
    <w:rsid w:val="00E23866"/>
    <w:rsid w:val="00E313E8"/>
    <w:rsid w:val="00E54CC0"/>
    <w:rsid w:val="00E80798"/>
    <w:rsid w:val="00EE2727"/>
    <w:rsid w:val="00F005B5"/>
    <w:rsid w:val="00F02DC0"/>
    <w:rsid w:val="00F21A48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5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5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5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5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5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65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5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5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5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5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8621</izvorni_sadrzaj>
    <derivirana_varijabla naziv="DomainObject.Predmet.Broj_1">8621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St-8621/2015</izvorni_sadrzaj>
    <derivirana_varijabla naziv="DomainObject.Predmet.OznakaBroj_1">St-8621/2015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REVITA CREATOR d.o.o.</izvorni_sadrzaj>
    <derivirana_varijabla naziv="DomainObject.Predmet.ProtustrankaFormated_1">  REVITA CREATOR d.o.o.</derivirana_varijabla>
  </DomainObject.Predmet.ProtustrankaFormated>
  <DomainObject.Predmet.ProtustrankaFormatedOIB>
    <izvorni_sadrzaj>  REVITA CREATOR d.o.o., OIB 13156646810</izvorni_sadrzaj>
    <derivirana_varijabla naziv="DomainObject.Predmet.ProtustrankaFormatedOIB_1">  REVITA CREATOR d.o.o., OIB 13156646810</derivirana_varijabla>
  </DomainObject.Predmet.ProtustrankaFormatedOIB>
  <DomainObject.Predmet.ProtustrankaFormatedWithAdress>
    <izvorni_sadrzaj> REVITA CREATOR d.o.o., Ulica dr. Franje Tuđmana bb, 49000 Krapina</izvorni_sadrzaj>
    <derivirana_varijabla naziv="DomainObject.Predmet.ProtustrankaFormatedWithAdress_1"> REVITA CREATOR d.o.o., Ulica dr. Franje Tuđmana bb, 49000 Krapina</derivirana_varijabla>
  </DomainObject.Predmet.ProtustrankaFormatedWithAdress>
  <DomainObject.Predmet.ProtustrankaFormatedWithAdressOIB>
    <izvorni_sadrzaj> REVITA CREATOR d.o.o., OIB 13156646810, Ulica dr. Franje Tuđmana bb, 49000 Krapina</izvorni_sadrzaj>
    <derivirana_varijabla naziv="DomainObject.Predmet.ProtustrankaFormatedWithAdressOIB_1"> REVITA CREATOR d.o.o., OIB 13156646810, Ulica dr. Franje Tuđmana bb, 49000 Krapina</derivirana_varijabla>
  </DomainObject.Predmet.ProtustrankaFormatedWithAdressOIB>
  <DomainObject.Predmet.ProtustrankaWithAdress>
    <izvorni_sadrzaj>REVITA CREATOR d.o.o. Ulica dr. Franje Tuđmana bb, 49000 Krapina</izvorni_sadrzaj>
    <derivirana_varijabla naziv="DomainObject.Predmet.ProtustrankaWithAdress_1">REVITA CREATOR d.o.o. Ulica dr. Franje Tuđmana bb, 49000 Krapina</derivirana_varijabla>
  </DomainObject.Predmet.ProtustrankaWithAdress>
  <DomainObject.Predmet.ProtustrankaWithAdressOIB>
    <izvorni_sadrzaj>REVITA CREATOR d.o.o., OIB 13156646810, Ulica dr. Franje Tuđmana bb, 49000 Krapina</izvorni_sadrzaj>
    <derivirana_varijabla naziv="DomainObject.Predmet.ProtustrankaWithAdressOIB_1">REVITA CREATOR d.o.o., OIB 13156646810, Ulica dr. Franje Tuđmana bb, 49000 Krapina</derivirana_varijabla>
  </DomainObject.Predmet.ProtustrankaWithAdressOIB>
  <DomainObject.Predmet.ProtustrankaNazivFormated>
    <izvorni_sadrzaj>REVITA CREATOR d.o.o.</izvorni_sadrzaj>
    <derivirana_varijabla naziv="DomainObject.Predmet.ProtustrankaNazivFormated_1">REVITA CREATOR d.o.o.</derivirana_varijabla>
  </DomainObject.Predmet.ProtustrankaNazivFormated>
  <DomainObject.Predmet.ProtustrankaNazivFormatedOIB>
    <izvorni_sadrzaj>REVITA CREATOR d.o.o., OIB 13156646810</izvorni_sadrzaj>
    <derivirana_varijabla naziv="DomainObject.Predmet.ProtustrankaNazivFormatedOIB_1">REVITA CREATOR d.o.o., OIB 13156646810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REVITA CREATOR d.o.o.</item>
    </izvorni_sadrzaj>
    <derivirana_varijabla naziv="DomainObject.Predmet.ProtuStrankaListFormated_1">
      <item>REVITA CREATOR d.o.o.</item>
    </derivirana_varijabla>
  </DomainObject.Predmet.ProtuStrankaListFormated>
  <DomainObject.Predmet.ProtuStrankaListFormatedOIB>
    <izvorni_sadrzaj>
      <item>REVITA CREATOR d.o.o., OIB 13156646810</item>
    </izvorni_sadrzaj>
    <derivirana_varijabla naziv="DomainObject.Predmet.ProtuStrankaListFormatedOIB_1">
      <item>REVITA CREATOR d.o.o., OIB 13156646810</item>
    </derivirana_varijabla>
  </DomainObject.Predmet.ProtuStrankaListFormatedOIB>
  <DomainObject.Predmet.ProtuStrankaListFormatedWithAdress>
    <izvorni_sadrzaj>
      <item>REVITA CREATOR d.o.o., Ulica dr. Franje Tuđmana bb, 49000 Krapina</item>
    </izvorni_sadrzaj>
    <derivirana_varijabla naziv="DomainObject.Predmet.ProtuStrankaListFormatedWithAdress_1">
      <item>REVITA CREATOR d.o.o., Ulica dr. Franje Tuđmana bb, 49000 Krapina</item>
    </derivirana_varijabla>
  </DomainObject.Predmet.ProtuStrankaListFormatedWithAdress>
  <DomainObject.Predmet.ProtuStrankaListFormatedWithAdressOIB>
    <izvorni_sadrzaj>
      <item>REVITA CREATOR d.o.o., OIB 13156646810, Ulica dr. Franje Tuđmana bb, 49000 Krapina</item>
    </izvorni_sadrzaj>
    <derivirana_varijabla naziv="DomainObject.Predmet.ProtuStrankaListFormatedWithAdressOIB_1">
      <item>REVITA CREATOR d.o.o., OIB 13156646810, Ulica dr. Franje Tuđmana bb, 49000 Krapina</item>
    </derivirana_varijabla>
  </DomainObject.Predmet.ProtuStrankaListFormatedWithAdressOIB>
  <DomainObject.Predmet.ProtuStrankaListNazivFormated>
    <izvorni_sadrzaj>
      <item>REVITA CREATOR d.o.o.</item>
    </izvorni_sadrzaj>
    <derivirana_varijabla naziv="DomainObject.Predmet.ProtuStrankaListNazivFormated_1">
      <item>REVITA CREATOR d.o.o.</item>
    </derivirana_varijabla>
  </DomainObject.Predmet.ProtuStrankaListNazivFormated>
  <DomainObject.Predmet.ProtuStrankaListNazivFormatedOIB>
    <izvorni_sadrzaj>
      <item>REVITA CREATOR d.o.o., OIB 13156646810</item>
    </izvorni_sadrzaj>
    <derivirana_varijabla naziv="DomainObject.Predmet.ProtuStrankaListNazivFormatedOIB_1">
      <item>REVITA CREATOR d.o.o., OIB 13156646810</item>
    </derivirana_varijabla>
  </DomainObject.Predmet.ProtuStrankaListNazivFormatedOIB>
  <DomainObject.Predmet.OstaliListFormated>
    <izvorni_sadrzaj>
      <item>Marija Faget</item>
    </izvorni_sadrzaj>
    <derivirana_varijabla naziv="DomainObject.Predmet.OstaliListFormated_1">
      <item>Marija Faget</item>
    </derivirana_varijabla>
  </DomainObject.Predmet.OstaliListFormated>
  <DomainObject.Predmet.OstaliListFormatedOIB>
    <izvorni_sadrzaj>
      <item>Marija Faget, OIB 14281922481</item>
    </izvorni_sadrzaj>
    <derivirana_varijabla naziv="DomainObject.Predmet.OstaliListFormatedOIB_1">
      <item>Marija Faget, OIB 14281922481</item>
    </derivirana_varijabla>
  </DomainObject.Predmet.OstaliListFormatedOIB>
  <DomainObject.Predmet.OstaliListFormatedWithAdress>
    <izvorni_sadrzaj>
      <item>Marija Faget, Svedruža 31, 49234 Svedruža</item>
    </izvorni_sadrzaj>
    <derivirana_varijabla naziv="DomainObject.Predmet.OstaliListFormatedWithAdress_1">
      <item>Marija Faget, Svedruža 31, 49234 Svedruža</item>
    </derivirana_varijabla>
  </DomainObject.Predmet.OstaliListFormatedWithAdress>
  <DomainObject.Predmet.OstaliListFormatedWithAdressOIB>
    <izvorni_sadrzaj>
      <item>Marija Faget, OIB 14281922481, Svedruža 31, 49234 Svedruža</item>
    </izvorni_sadrzaj>
    <derivirana_varijabla naziv="DomainObject.Predmet.OstaliListFormatedWithAdressOIB_1">
      <item>Marija Faget, OIB 14281922481, Svedruža 31, 49234 Svedruža</item>
    </derivirana_varijabla>
  </DomainObject.Predmet.OstaliListFormatedWithAdressOIB>
  <DomainObject.Predmet.OstaliListNazivFormated>
    <izvorni_sadrzaj>
      <item>Marija Faget</item>
    </izvorni_sadrzaj>
    <derivirana_varijabla naziv="DomainObject.Predmet.OstaliListNazivFormated_1">
      <item>Marija Faget</item>
    </derivirana_varijabla>
  </DomainObject.Predmet.OstaliListNazivFormated>
  <DomainObject.Predmet.OstaliListNazivFormatedOIB>
    <izvorni_sadrzaj>
      <item>Marija Faget, OIB 14281922481</item>
    </izvorni_sadrzaj>
    <derivirana_varijabla naziv="DomainObject.Predmet.OstaliListNazivFormatedOIB_1">
      <item>Marija Faget, OIB 14281922481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REVITA CREATOR d.o.o.</izvorni_sadrzaj>
    <derivirana_varijabla naziv="DomainObject.Predmet.ProtustrankaIDrugi_1">REVITA CREATOR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REVITA CREATOR d.o.o., OIB 13156646810, Ulica dr. Franje Tuđmana bb, 49000 Krapina</izvorni_sadrzaj>
    <derivirana_varijabla naziv="DomainObject.Predmet.ProtustrankaIDrugiAdressOIB_1">REVITA CREATOR d.o.o., OIB 13156646810, Ulica dr. Franje Tuđmana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REVITA CREATOR d.o.o.</item>
      <item>Marija Faget</item>
    </izvorni_sadrzaj>
    <derivirana_varijabla naziv="DomainObject.Predmet.SudioniciListNaziv_1">
      <item>FINA Regionalni centar Zagreb</item>
      <item>REVITA CREATOR d.o.o.</item>
      <item>Marija Faget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REVITA CREATOR d.o.o., OIB 13156646810, Ulica dr. Franje Tuđmana bb,49000 Krapina</item>
      <item>Marija Faget, OIB 14281922481, Svedruža 31,49234 Svedruža</item>
    </izvorni_sadrzaj>
    <derivirana_varijabla naziv="DomainObject.Predmet.SudioniciListAdressOIB_1">
      <item>FINA Regionalni centar Zagreb, OIB 85821130368, Trg svibanjskih žrtava 1995. br. 1,10000 Zagreb</item>
      <item>REVITA CREATOR d.o.o., OIB 13156646810, Ulica dr. Franje Tuđmana bb,49000 Krapina</item>
      <item>Marija Faget, OIB 14281922481, Svedruža 31,49234 Svedruža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13156646810</item>
      <item>, OIB 14281922481</item>
    </izvorni_sadrzaj>
    <derivirana_varijabla naziv="DomainObject.Predmet.SudioniciListNazivOIB_1">
      <item>, OIB 85821130368</item>
      <item>, OIB 13156646810</item>
      <item>, OIB 14281922481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2016-01-05T07:55:00Z</dcterms:created>
  <dc:creator>Žana Livaja</dc:creator>
  <cp:lastModifiedBy>Žana Livaja</cp:lastModifiedBy>
  <cp:lastPrinted>2016-01-05T08:08:00Z</cp:lastPrinted>
  <dcterms:modified xmlns:xsi="http://www.w3.org/2001/XMLSchema-instance" xsi:type="dcterms:W3CDTF">2016-01-05T13:26:00Z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