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b72f" w14:paraId="f66b72f" w:rsidRDefault="00AE649C" w:rsidP="00FA5B5E" w:rsidR="00AE649C" w:rsidRPr="00B76F3C">
      <w:pPr>
        <w:pStyle w:val="Naslov3"/>
        <w15:collapsed w:val="false"/>
      </w:pPr>
    </w:p>
    <w:p w:rsidRDefault="00C36AA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36AAB" w:rsidP="00C36AAB" w:rsidR="00C36AAB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St-139/2016-6.</w:t>
      </w:r>
    </w:p>
    <w:p w:rsidRDefault="00C36AAB" w:rsidP="00C36AAB" w:rsidR="00C36AAB">
      <w:pPr>
        <w:jc w:val="center"/>
        <w:rPr>
          <w:rFonts w:hAnsi="Arial" w:ascii="Arial"/>
          <w:b/>
        </w:rPr>
      </w:pPr>
    </w:p>
    <w:p w:rsidRDefault="00C36AAB" w:rsidP="00C36AAB" w:rsidR="00C36AA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C36AAB" w:rsidP="00C36AAB" w:rsidR="00C36AAB">
      <w:pPr>
        <w:jc w:val="center"/>
        <w:rPr>
          <w:rFonts w:hAnsi="Arial" w:ascii="Arial"/>
          <w:b/>
        </w:rPr>
      </w:pPr>
    </w:p>
    <w:p w:rsidRDefault="00C36AAB" w:rsidP="00C36AAB" w:rsidR="00C36AA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C36AAB" w:rsidP="00C36AAB" w:rsidR="00C36AAB">
      <w:pPr>
        <w:jc w:val="both"/>
        <w:rPr>
          <w:rFonts w:hAnsi="Arial" w:ascii="Arial"/>
        </w:rPr>
      </w:pP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 Regionalni centar Zagreb, OIB 85821130368, Podružnica Bjelovar, Frana Supila 4, za otvaranje skraćenog stečajnog postupka nad dužnikom BAKARDI d.o.o. za trgovinu, ugostiteljstvo i usluge iz Bjelovara, Križevačka cesta 6, MBS 010083668, OIB 97383214504,  dana 06. travnja 2016. godine</w:t>
      </w:r>
    </w:p>
    <w:p w:rsidRDefault="00C36AAB" w:rsidP="00C36AAB" w:rsidR="00C36AA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Obustavlja se skraćeni stečajni postupak.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II.</w:t>
      </w:r>
      <w:r>
        <w:rPr>
          <w:rFonts w:hAnsi="Arial" w:ascii="Arial"/>
        </w:rPr>
        <w:t xml:space="preserve"> Posebnim rješenjem sud će odlučiti o prijedlogu vjerovnika Republike Hrvatske, Ministarstva financija, Porezne uprave, Područnog ureda Sjeverna Hrvatska, za pokretanje stečajnog postupka nad dužnikom BAKARDI d.o.o. za trgovinu, ugostiteljstvo i usluge iz Bjelovara, Križevačka cesta 6, MBS 010083668, OIB 97383214504.</w:t>
      </w:r>
    </w:p>
    <w:p w:rsidRDefault="00C36AAB" w:rsidP="00C36AAB" w:rsidR="00C36AAB" w:rsidRPr="00C36AAB">
      <w:pPr>
        <w:jc w:val="center"/>
        <w:rPr>
          <w:rFonts w:cs="Arial" w:hAnsi="Arial" w:ascii="Arial"/>
          <w:b/>
        </w:rPr>
      </w:pPr>
      <w:r w:rsidRPr="00C36AAB">
        <w:rPr>
          <w:rFonts w:cs="Arial" w:hAnsi="Arial" w:ascii="Arial"/>
          <w:b/>
        </w:rPr>
        <w:t>Obrazloženje</w:t>
      </w:r>
    </w:p>
    <w:p w:rsidRDefault="00C36AAB" w:rsidP="00C36AAB" w:rsidR="00C36AAB"/>
    <w:p w:rsidRDefault="00C36AAB" w:rsidP="00C36AAB" w:rsidR="00C36AAB">
      <w:pPr>
        <w:jc w:val="both"/>
        <w:rPr>
          <w:rFonts w:hAnsi="Arial" w:ascii="Arial"/>
        </w:rPr>
      </w:pPr>
      <w:r>
        <w:tab/>
      </w:r>
      <w:r>
        <w:rPr>
          <w:rFonts w:cs="Arial" w:hAnsi="Arial" w:ascii="Arial"/>
        </w:rPr>
        <w:t xml:space="preserve">Po zahtjevu FINE za provedbu skraćenog stečajnog postupka nad dužnikom </w:t>
      </w:r>
      <w:r>
        <w:rPr>
          <w:rFonts w:hAnsi="Arial" w:ascii="Arial"/>
        </w:rPr>
        <w:t>BAKARDI d.o.o. za trgovinu, ugostiteljstvo i usluge iz Bjelovara, Križevačka cesta 6, sud je temeljem odredbe čl.430.,431. i čl.434. Stečajnog zakona (NN broj 71/15, dalje SZ) oglasom pod poslovnim brojem St-139/2016 koji je objavljen na mrežnoj stranici e-oglasna ploča Trgovačkog suda u Bjelovaru dana 02.3.2016. godine pozvao osobe ovlaštene za zastupanje dužnika da u roku od 15 dana od dana objave tog oglasa podnesu sudu javnobilježnički ovjerovljen popis imovine i obveza na propisanom obrascu.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Istim oglasom pozvani su vjerovnici dužnika da u roku 45 dana od objave oglasa predlože otvaranje stečajnog postupka te je navedeno da će se, ako osoba ovlaštena za zastupanje dužnika po zakonu u roku od 15 dana ne podnese popis imovine i obveza dužnika ili ako iz tog popisa imovine i obveze dužnika  proizlazi da </w:t>
      </w:r>
      <w:r>
        <w:rPr>
          <w:rFonts w:hAnsi="Arial" w:ascii="Arial"/>
        </w:rPr>
        <w:lastRenderedPageBreak/>
        <w:t>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Osobe ovlaštene za zastupanje dužnika nisu u roku od 15 dana od objave navedenog oglasa dostavile javnobilježnički ovjerovljeni popis imovine i obveza dužnika, no međutim vjerovnik Republika Hrvatska, Ministarstvo financija, Porezna uprava, Područni ured Sjeverna Hrvatska, je 10.03.2016. godine podnio prijedlog za otvaranje stečajnog postupka. 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Sukladno odredbi čl.113.st.3.SZ, Republika Hrvatska, je oslobođena plaćanja predujma za namirenje troškova stečajnog postupka te sud vjerovnika Republiku Hrvatsku nije pozivao na plaćanje predujma zbog toga. </w:t>
      </w:r>
    </w:p>
    <w:p w:rsidRDefault="00C36AAB" w:rsidP="00C36AAB" w:rsidR="00C36AAB">
      <w:pPr>
        <w:jc w:val="both"/>
        <w:rPr>
          <w:rFonts w:cs="Arial" w:hAnsi="Arial" w:ascii="Arial"/>
        </w:rPr>
      </w:pPr>
      <w:r>
        <w:rPr>
          <w:rFonts w:hAnsi="Arial" w:ascii="Arial"/>
        </w:rPr>
        <w:tab/>
        <w:t xml:space="preserve">Iz navedenog proizlazi da nisu ispunjene pretpostavke za istodobno otvaranje i zaključenje skraćenog stečajnog postupka u smislu čl.431.SZ, zbog čega je sud temeljem čl.433.SZ obustavio skraćeni stečajni postupak, dok će o prijedlogu vjerovnika Republike Hrvatske za pokretanje stečajnog postupka nad dužnikom odlučiti posebnim rješenjem.  </w:t>
      </w:r>
    </w:p>
    <w:p w:rsidRDefault="00C36AAB" w:rsidP="00C36AAB" w:rsidR="00C36AAB">
      <w:pPr>
        <w:jc w:val="both"/>
        <w:rPr>
          <w:rFonts w:cs="Times New Roman" w:hAnsi="Arial" w:ascii="Arial"/>
        </w:rPr>
      </w:pPr>
      <w:r>
        <w:rPr>
          <w:rFonts w:hAnsi="Arial" w:ascii="Arial"/>
        </w:rPr>
        <w:tab/>
      </w:r>
    </w:p>
    <w:p w:rsidRDefault="00C36AAB" w:rsidP="00C36AAB" w:rsidR="00C36AA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06. travnja 2016. godine</w:t>
      </w:r>
    </w:p>
    <w:p w:rsidRDefault="00C36AAB" w:rsidP="00C36AAB" w:rsidR="00C36AA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C36AAB" w:rsidP="00C36AAB" w:rsidR="00C36AA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C36AAB" w:rsidP="00C36AAB" w:rsidR="00C36AA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točke I. ovog rješenja dopuštena je žalba u roku od 8 dana od dostave rješenja, na Visoki trgovački sud RH u Zagrebu, a putem ovog suda (čl.19.st.1. i st.2.SZ). Dostava se smatra obavljenom istekom 8 dana od dana objave ovog rješenja na e-oglasnoj ploči Trgovačkog suda u Bjelovaru (čl.12.st.1.SZ). Žalba se podnosi u 3 primjerka. 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Protiv točke II. izreke ovog rješenja nije dopuštena posebna žalba (čl.115.st.1.SZ).  </w:t>
      </w:r>
    </w:p>
    <w:p w:rsidRDefault="00C36AAB" w:rsidP="00C36AAB" w:rsidR="00C36AAB">
      <w:pPr>
        <w:jc w:val="both"/>
        <w:rPr>
          <w:rFonts w:hAnsi="Arial" w:ascii="Arial"/>
        </w:rPr>
      </w:pPr>
      <w:bookmarkStart w:name="_GoBack" w:id="0"/>
      <w:bookmarkEnd w:id="0"/>
    </w:p>
    <w:p w:rsidRDefault="00C36AAB" w:rsidP="00C36AAB" w:rsidR="00C36AA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</w:rPr>
        <w:t>Dna:-predlagatelju FINI, RC Zagreb, Podružnica Bjelovar, putem e-oglasne ploče suda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putem pošte 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-Ministarstvu financija po ŽDO u Bjelovaru, putem e-oglasne ploče suda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-e-oglasna ploča ovog suda</w:t>
      </w:r>
    </w:p>
    <w:p w:rsidRDefault="00C36AAB" w:rsidP="00C36AAB" w:rsidR="00C36AA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- a nakon pravomoćnosti spis u dodjelu radi prijedloga za otvaranje stečajnog postupka</w:t>
      </w:r>
    </w:p>
    <w:p w:rsidRDefault="00C36AAB" w:rsidP="00C36AAB" w:rsidR="00C36AAB">
      <w:pPr>
        <w:jc w:val="both"/>
        <w:rPr>
          <w:rFonts w:hAnsi="Arial" w:ascii="Arial"/>
        </w:rPr>
      </w:pPr>
      <w:r>
        <w:rPr>
          <w:rFonts w:hAnsi="Arial" w:ascii="Arial"/>
        </w:rPr>
        <w:t>Bj.06.4.2016.g.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AA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07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St-139/2016-6</izvorni_sadrzaj>
    <derivirana_varijabla naziv="DomainObject.Oznaka_1">St-139/2016-6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BAKARDI društvo s ograničenom odgovornošću za trgovinu, ugostiteljstvo i usluge, Bjelovar zastupanog po punomoćniku ALEKSANDRA (JANDRIĆ) ĐORĐEVIĆ</izvorni_sadrzaj>
    <derivirana_varijabla naziv="DomainObject.Predmet.ProtustrankaFormated_1">  BAKARDI društvo s ograničenom odgovornošću za trgovinu, ugostiteljstvo i usluge, Bjelovar zastupanog po punomoćniku ALEKSANDRA (JANDRIĆ) ĐORĐEVIĆ</derivirana_varijabla>
  </DomainObject.Predmet.ProtustrankaFormated>
  <DomainObject.Predmet.ProtustrankaFormatedOIB>
    <izvorni_sadrzaj>  BAKARDI društvo s ograničenom odgovornošću za trgovinu, ugostiteljstvo i usluge, Bjelovar, OIB 97383214504 zastupanog po punomoćniku ALEKSANDRA (JANDRIĆ) ĐORĐEVIĆ</izvorni_sadrzaj>
    <derivirana_varijabla naziv="DomainObject.Predmet.ProtustrankaFormatedOIB_1">  BAKARDI društvo s ograničenom odgovornošću za trgovinu, ugostiteljstvo i usluge, Bjelovar, OIB 97383214504 zastupanog po punomoćniku ALEKSANDRA (JANDRIĆ) ĐORĐEVIĆ</derivirana_varijabla>
  </DomainObject.Predmet.ProtustrankaFormatedOIB>
  <DomainObject.Predmet.ProtustrankaFormatedWithAdress>
    <izvorni_sadrzaj> BAKARDI društvo s ograničenom odgovornošću za trgovinu, ugostiteljstvo i usluge, Bjelovar, Križevačka cesta 6, 43000 Bjelovar zastupanog po punomoćniku ALEKSANDRA (JANDRIĆ) ĐORĐEVIĆ</izvorni_sadrzaj>
    <derivirana_varijabla naziv="DomainObject.Predmet.ProtustrankaFormatedWithAdress_1"> BAKARDI društvo s ograničenom odgovornošću za trgovinu, ugostiteljstvo i usluge, Bjelovar, Križevačka cesta 6, 43000 Bjelovar zastupanog po punomoćniku ALEKSANDRA (JANDRIĆ) ĐORĐEVIĆ</derivirana_varijabla>
  </DomainObject.Predmet.ProtustrankaFormatedWithAdress>
  <DomainObject.Predmet.ProtustrankaFormatedWithAdressOIB>
    <izvorni_sadrzaj> BAKARDI društvo s ograničenom odgovornošću za trgovinu, ugostiteljstvo i usluge, Bjelovar, OIB 97383214504, Križevačka cesta 6, 43000 Bjelovar zastupanog po punomoćniku ALEKSANDRA (JANDRIĆ) ĐORĐEVIĆ</izvorni_sadrzaj>
    <derivirana_varijabla naziv="DomainObject.Predmet.ProtustrankaFormatedWithAdressOIB_1"> BAKARDI društvo s ograničenom odgovornošću za trgovinu, ugostiteljstvo i usluge, Bjelovar, OIB 97383214504, Križevačka cesta 6, 43000 Bjelovar zastupanog po punomoćniku ALEKSANDRA (JANDRIĆ) ĐORĐEVIĆ</derivirana_varijabla>
  </DomainObject.Predmet.ProtustrankaFormatedWithAdressOIB>
  <DomainObject.Predmet.ProtustrankaWithAdress>
    <izvorni_sadrzaj>BAKARDI društvo s ograničenom odgovornošću za trgovinu, ugostiteljstvo i usluge, Bjelovar Križevačka cesta 6, 43000 Bjelovar</izvorni_sadrzaj>
    <derivirana_varijabla naziv="DomainObject.Predmet.ProtustrankaWithAdress_1">BAKARDI društvo s ograničenom odgovornošću za trgovinu, ugostiteljstvo i usluge, Bjelovar Križevačka cesta 6, 43000 Bjelovar</derivirana_varijabla>
  </DomainObject.Predmet.ProtustrankaWithAdress>
  <DomainObject.Predmet.ProtustrankaWithAdressOIB>
    <izvorni_sadrzaj>BAKARDI društvo s ograničenom odgovornošću za trgovinu, ugostiteljstvo i usluge, Bjelovar, OIB 97383214504, Križevačka cesta 6, 43000 Bjelovar</izvorni_sadrzaj>
    <derivirana_varijabla naziv="DomainObject.Predmet.ProtustrankaWithAdressOIB_1">BAKARDI društvo s ograničenom odgovornošću za trgovinu, ugostiteljstvo i usluge, Bjelovar, OIB 97383214504, Križevačka cesta 6, 43000 Bjelovar</derivirana_varijabla>
  </DomainObject.Predmet.ProtustrankaWithAdressOIB>
  <DomainObject.Predmet.ProtustrankaNazivFormated>
    <izvorni_sadrzaj>BAKARDI društvo s ograničenom odgovornošću za trgovinu, ugostiteljstvo i usluge, Bjelovar</izvorni_sadrzaj>
    <derivirana_varijabla naziv="DomainObject.Predmet.ProtustrankaNazivFormated_1">BAKARDI društvo s ograničenom odgovornošću za trgovinu, ugostiteljstvo i usluge, Bjelovar</derivirana_varijabla>
  </DomainObject.Predmet.ProtustrankaNazivFormated>
  <DomainObject.Predmet.ProtustrankaNazivFormatedOIB>
    <izvorni_sadrzaj>BAKARDI društvo s ograničenom odgovornošću za trgovinu, ugostiteljstvo i usluge, Bjelovar, OIB 97383214504</izvorni_sadrzaj>
    <derivirana_varijabla naziv="DomainObject.Predmet.ProtustrankaNazivFormatedOIB_1">BAKARDI društvo s ograničenom odgovornošću za trgovinu, ugostiteljstvo i usluge, Bjelovar, OIB 97383214504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BAKARDI društvo s ograničenom odgovornošću za trgovinu, ugostiteljstvo i usluge, Bjelovar zastupanog po punomoćniku ALEKSANDRA (JANDRIĆ) ĐORĐEVIĆ</item>
    </izvorni_sadrzaj>
    <derivirana_varijabla naziv="DomainObject.Predmet.ProtuStrankaListFormated_1">
      <item>BAKARDI društvo s ograničenom odgovornošću za trgovinu, ugostiteljstvo i usluge, Bjelovar zastupanog po punomoćniku ALEKSANDRA (JANDRIĆ) ĐORĐEVIĆ</item>
    </derivirana_varijabla>
  </DomainObject.Predmet.ProtuStrankaListFormated>
  <DomainObject.Predmet.ProtuStrankaListFormatedOIB>
    <izvorni_sadrzaj>
      <item>BAKARDI društvo s ograničenom odgovornošću za trgovinu, ugostiteljstvo i usluge, Bjelovar, OIB 97383214504 zastupanog po punomoćniku ALEKSANDRA (JANDRIĆ) ĐORĐEVIĆ</item>
    </izvorni_sadrzaj>
    <derivirana_varijabla naziv="DomainObject.Predmet.ProtuStrankaListFormatedOIB_1">
      <item>BAKARDI društvo s ograničenom odgovornošću za trgovinu, ugostiteljstvo i usluge, Bjelovar, OIB 97383214504 zastupanog po punomoćniku ALEKSANDRA (JANDRIĆ) ĐORĐEVIĆ</item>
    </derivirana_varijabla>
  </DomainObject.Predmet.ProtuStrankaListFormatedOIB>
  <DomainObject.Predmet.ProtuStrankaListFormatedWithAdress>
    <izvorni_sadrzaj>
      <item>BAKARDI društvo s ograničenom odgovornošću za trgovinu, ugostiteljstvo i usluge, Bjelovar, Križevačka cesta 6, 43000 Bjelovar zastupanog po punomoćniku ALEKSANDRA (JANDRIĆ) ĐORĐEVIĆ</item>
    </izvorni_sadrzaj>
    <derivirana_varijabla naziv="DomainObject.Predmet.ProtuStrankaListFormatedWithAdress_1">
      <item>BAKARDI društvo s ograničenom odgovornošću za trgovinu, ugostiteljstvo i usluge, Bjelovar, Križevačka cesta 6, 43000 Bjelovar zastupanog po punomoćniku ALEKSANDRA (JANDRIĆ) ĐORĐEVIĆ</item>
    </derivirana_varijabla>
  </DomainObject.Predmet.ProtuStrankaListFormatedWithAdress>
  <DomainObject.Predmet.ProtuStrankaListFormatedWithAdressOIB>
    <izvorni_sadrzaj>
      <item>BAKARDI društvo s ograničenom odgovornošću za trgovinu, ugostiteljstvo i usluge, Bjelovar, OIB 97383214504, Križevačka cesta 6, 43000 Bjelovar zastupanog po punomoćniku ALEKSANDRA (JANDRIĆ) ĐORĐEVIĆ</item>
    </izvorni_sadrzaj>
    <derivirana_varijabla naziv="DomainObject.Predmet.ProtuStrankaListFormatedWithAdressOIB_1">
      <item>BAKARDI društvo s ograničenom odgovornošću za trgovinu, ugostiteljstvo i usluge, Bjelovar, OIB 97383214504, Križevačka cesta 6, 43000 Bjelovar zastupanog po punomoćniku ALEKSANDRA (JANDRIĆ) ĐORĐEVIĆ</item>
    </derivirana_varijabla>
  </DomainObject.Predmet.ProtuStrankaListFormatedWithAdressOIB>
  <DomainObject.Predmet.ProtuStrankaListNazivFormated>
    <izvorni_sadrzaj>
      <item>BAKARDI društvo s ograničenom odgovornošću za trgovinu, ugostiteljstvo i usluge, Bjelovar</item>
    </izvorni_sadrzaj>
    <derivirana_varijabla naziv="DomainObject.Predmet.ProtuStrankaListNazivFormated_1">
      <item>BAKARDI društvo s ograničenom odgovornošću za trgovinu, ugostiteljstvo i usluge, Bjelovar</item>
    </derivirana_varijabla>
  </DomainObject.Predmet.ProtuStrankaListNazivFormated>
  <DomainObject.Predmet.ProtuStrankaListNazivFormatedOIB>
    <izvorni_sadrzaj>
      <item>BAKARDI društvo s ograničenom odgovornošću za trgovinu, ugostiteljstvo i usluge, Bjelovar, OIB 97383214504</item>
    </izvorni_sadrzaj>
    <derivirana_varijabla naziv="DomainObject.Predmet.ProtuStrankaListNazivFormatedOIB_1">
      <item>BAKARDI društvo s ograničenom odgovornošću za trgovinu, ugostiteljstvo i usluge, Bjelovar, OIB 97383214504</item>
    </derivirana_varijabla>
  </DomainObject.Predmet.ProtuStrankaListNazivFormatedOIB>
  <DomainObject.Predmet.OstaliListFormated>
    <izvorni_sadrzaj>
      <item>ALEKSANDRA (JANDRIĆ) ĐORĐEVIĆ punomoćnik sudionika u postupku BAKARDI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ALEKSANDRA (JANDRIĆ) ĐORĐEVIĆ punomoćnik sudionika u postupku BAKARDI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ALEKSANDRA (JANDRIĆ) ĐORĐEVIĆ, OIB 31517177151 punomoćnik sudionika u postupku BAKARDI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ALEKSANDRA (JANDRIĆ) ĐORĐEVIĆ, OIB 31517177151 punomoćnik sudionika u postupku BAKARDI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ALEKSANDRA (JANDRIĆ) ĐORĐEVIĆ, Petra Biškupa-Vene 19/C/1, 43000 Bjelovar punomoćnik sudionika u postupku BAKARDI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ALEKSANDRA (JANDRIĆ) ĐORĐEVIĆ, Petra Biškupa-Vene 19/C/1, 43000 Bjelovar punomoćnik sudionika u postupku BAKARDI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ALEKSANDRA (JANDRIĆ) ĐORĐEVIĆ, OIB 31517177151, Petra Biškupa-Vene 19/C/1, 43000 Bjelovar punomoćnik sudionika u postupku BAKARDI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ALEKSANDRA (JANDRIĆ) ĐORĐEVIĆ, OIB 31517177151, Petra Biškupa-Vene 19/C/1, 43000 Bjelovar punomoćnik sudionika u postupku BAKARDI društvo s ograničenom odgovornošću za trgovinu, ugostiteljstvo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ALEKSANDRA (JANDRIĆ) ĐORĐEVIĆ</item>
      <item>Županijsko državno odvjetništvo u Bjelovaru</item>
    </izvorni_sadrzaj>
    <derivirana_varijabla naziv="DomainObject.Predmet.OstaliListNazivFormated_1">
      <item>ALEKSANDRA (JANDRIĆ) ĐORĐEVIĆ</item>
      <item>Županijsko državno odvjetništvo u Bjelovaru</item>
    </derivirana_varijabla>
  </DomainObject.Predmet.OstaliListNazivFormated>
  <DomainObject.Predmet.OstaliListNazivFormatedOIB>
    <izvorni_sadrzaj>
      <item>ALEKSANDRA (JANDRIĆ) ĐORĐEVIĆ, OIB 31517177151</item>
      <item>Županijsko državno odvjetništvo u Bjelovaru</item>
    </izvorni_sadrzaj>
    <derivirana_varijabla naziv="DomainObject.Predmet.OstaliListNazivFormatedOIB_1">
      <item>ALEKSANDRA (JANDRIĆ) ĐORĐEVIĆ, OIB 31517177151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St-139/2016-6</izvorni_sadrzaj>
    <derivirana_varijabla naziv="DomainObject.PoslovniBrojDokumenta_1">St-139/2016-6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BAKARDI društvo s ograničenom odgovornošću za trgovinu, ugostiteljstvo i usluge, Bjelovar</izvorni_sadrzaj>
    <derivirana_varijabla naziv="DomainObject.Predmet.ProtustrankaIDrugi_1">BAKARDI društvo s ograničenom odgovornošću za trgovinu, ugostiteljstvo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BAKARDI društvo s ograničenom odgovornošću za trgovinu, ugostiteljstvo i usluge, Bjelovar, OIB 97383214504, Križevačka cesta 6, 43000 Bjelovar</izvorni_sadrzaj>
    <derivirana_varijabla naziv="DomainObject.Predmet.ProtustrankaIDrugiAdressOIB_1">BAKARDI društvo s ograničenom odgovornošću za trgovinu, ugostiteljstvo i usluge, Bjelovar, OIB 97383214504, Križevačka cesta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BAKARDI društvo s ograničenom odgovornošću za trgovinu, ugostiteljstvo i usluge, Bjelovar</item>
      <item>ALEKSANDRA (JANDRIĆ) ĐORĐEVIĆ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BAKARDI društvo s ograničenom odgovornošću za trgovinu, ugostiteljstvo i usluge, Bjelovar</item>
      <item>ALEKSANDRA (JANDRIĆ) ĐORĐEVIĆ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BAKARDI društvo s ograničenom odgovornošću za trgovinu, ugostiteljstvo i usluge, Bjelovar, OIB 97383214504, Križevačka cesta 6,43000 Bjelovar</item>
      <item>ALEKSANDRA (JANDRIĆ) ĐORĐEVIĆ, OIB 31517177151, Petra Biškupa-Vene 19/C/1,43000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BAKARDI društvo s ograničenom odgovornošću za trgovinu, ugostiteljstvo i usluge, Bjelovar, OIB 97383214504, Križevačka cesta 6,43000 Bjelovar</item>
      <item>ALEKSANDRA (JANDRIĆ) ĐORĐEVIĆ, OIB 31517177151, Petra Biškupa-Vene 19/C/1,43000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2CD29F-13FC-4196-83E9-53D96128C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575</properties:Words>
  <properties:Characters>3297</properties:Characters>
  <properties:Lines>78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2016-04-06T12:07:00Z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