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25d3" w14:paraId="73f25d3" w:rsidRDefault="00F61A35" w:rsidP="00F61A35" w:rsidR="00F61A35">
      <w:pPr>
        <w:jc w:val="right"/>
        <w15:collapsed w:val="false"/>
      </w:pPr>
      <w:r>
        <w:t>Broj: St-</w:t>
      </w:r>
      <w:r w:rsidR="00F17F1F">
        <w:t>1363/17-15</w:t>
      </w:r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 w:rsidR="00F17F1F" w:rsidRPr="00F17F1F">
        <w:rPr>
          <w:b/>
        </w:rPr>
        <w:t xml:space="preserve">DRAGO j.d.o.o. za trgovinu, Osijek, </w:t>
      </w:r>
      <w:proofErr w:type="spellStart"/>
      <w:r w:rsidR="00F17F1F" w:rsidRPr="00F17F1F">
        <w:rPr>
          <w:b/>
        </w:rPr>
        <w:t>Lopudska</w:t>
      </w:r>
      <w:proofErr w:type="spellEnd"/>
      <w:r w:rsidR="00F17F1F" w:rsidRPr="00F17F1F">
        <w:rPr>
          <w:b/>
        </w:rPr>
        <w:t xml:space="preserve"> 34 f, MBS: 030123813, OIB: 51658076186</w:t>
      </w:r>
      <w:r>
        <w:rPr>
          <w:b/>
        </w:rPr>
        <w:t>,</w:t>
      </w:r>
      <w:r>
        <w:t xml:space="preserve"> dana </w:t>
      </w:r>
      <w:r w:rsidR="00F17F1F">
        <w:t>26. veljače</w:t>
      </w:r>
      <w:r>
        <w:t xml:space="preserve"> 2018. g.,</w:t>
      </w:r>
    </w:p>
    <w:p w:rsidRDefault="00F61A35" w:rsidP="00F61A35" w:rsidR="00F61A35">
      <w:pPr>
        <w:tabs>
          <w:tab w:pos="5610" w:val="left"/>
        </w:tabs>
        <w:jc w:val="both"/>
      </w:pPr>
      <w:r>
        <w:tab/>
      </w:r>
    </w:p>
    <w:p w:rsidRDefault="00F61A35" w:rsidP="00F61A35" w:rsidR="00F61A35">
      <w:pPr>
        <w:jc w:val="center"/>
      </w:pPr>
      <w:r>
        <w:t>r i j e š i o 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ab/>
        <w:t xml:space="preserve">Određuje se ročište radi ispitivanja uvjeta o otvaranju stečajnog postupka nad dužnikom </w:t>
      </w:r>
      <w:r w:rsidR="00F17F1F" w:rsidRPr="00F17F1F">
        <w:rPr>
          <w:b/>
        </w:rPr>
        <w:t xml:space="preserve">DRAGO j.d.o.o. za trgovinu, Osijek, </w:t>
      </w:r>
      <w:proofErr w:type="spellStart"/>
      <w:r w:rsidR="00F17F1F" w:rsidRPr="00F17F1F">
        <w:rPr>
          <w:b/>
        </w:rPr>
        <w:t>Lopudska</w:t>
      </w:r>
      <w:proofErr w:type="spellEnd"/>
      <w:r w:rsidR="00F17F1F" w:rsidRPr="00F17F1F">
        <w:rPr>
          <w:b/>
        </w:rPr>
        <w:t xml:space="preserve"> 34 f, MBS: 030123813, OIB: 51658076186</w:t>
      </w:r>
      <w:r>
        <w:t>, za dan</w:t>
      </w:r>
    </w:p>
    <w:p w:rsidRDefault="00F61A35" w:rsidP="00F61A35" w:rsidR="00F61A35">
      <w:pPr>
        <w:jc w:val="both"/>
      </w:pPr>
    </w:p>
    <w:p w:rsidRDefault="00F17F1F" w:rsidP="00F61A35" w:rsidR="00F61A35">
      <w:pPr>
        <w:jc w:val="center"/>
        <w:rPr>
          <w:b/>
        </w:rPr>
      </w:pPr>
      <w:r>
        <w:rPr>
          <w:b/>
        </w:rPr>
        <w:t>18. travanj</w:t>
      </w:r>
      <w:r w:rsidR="00F61A35">
        <w:rPr>
          <w:b/>
        </w:rPr>
        <w:t xml:space="preserve"> 2018. g. u </w:t>
      </w:r>
      <w:r>
        <w:rPr>
          <w:b/>
        </w:rPr>
        <w:t>11</w:t>
      </w:r>
      <w:r w:rsidR="00F61A35">
        <w:rPr>
          <w:b/>
        </w:rPr>
        <w:t>,00 sati</w:t>
      </w:r>
    </w:p>
    <w:p w:rsidRDefault="00F61A35" w:rsidP="00F61A35" w:rsidR="00F61A35">
      <w:pPr>
        <w:jc w:val="center"/>
        <w:rPr>
          <w:b/>
        </w:rPr>
      </w:pPr>
    </w:p>
    <w:p w:rsidRDefault="00F61A35" w:rsidP="00F61A35" w:rsidR="00F61A35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>- ŽDO Osijek</w:t>
      </w:r>
    </w:p>
    <w:p w:rsidRDefault="00F61A35" w:rsidP="00B74407" w:rsidR="00B74407">
      <w:pPr>
        <w:tabs>
          <w:tab w:pos="6300" w:val="left"/>
        </w:tabs>
        <w:jc w:val="both"/>
      </w:pPr>
      <w:r>
        <w:t xml:space="preserve">- dužnik </w:t>
      </w:r>
      <w:r w:rsidR="00F17F1F" w:rsidRPr="00F17F1F">
        <w:t>DRAGO j.d.o.o. za t</w:t>
      </w:r>
      <w:r w:rsidR="00F17F1F">
        <w:t xml:space="preserve">rgovinu, Osijek, </w:t>
      </w:r>
      <w:proofErr w:type="spellStart"/>
      <w:r w:rsidR="00F17F1F">
        <w:t>Lopudska</w:t>
      </w:r>
      <w:proofErr w:type="spellEnd"/>
      <w:r w:rsidR="00F17F1F">
        <w:t xml:space="preserve"> 34 f</w:t>
      </w:r>
    </w:p>
    <w:p w:rsidRDefault="00F61A35" w:rsidP="00F17F1F" w:rsidR="00F61A35">
      <w:pPr>
        <w:tabs>
          <w:tab w:pos="354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r w:rsidR="00F17F1F" w:rsidRPr="00F17F1F">
        <w:t>Domag</w:t>
      </w:r>
      <w:r w:rsidR="00F17F1F">
        <w:t xml:space="preserve">oj </w:t>
      </w:r>
      <w:proofErr w:type="spellStart"/>
      <w:r w:rsidR="00F17F1F">
        <w:t>Repač</w:t>
      </w:r>
      <w:proofErr w:type="spellEnd"/>
      <w:r w:rsidR="00F17F1F">
        <w:t xml:space="preserve">, Zagreb, </w:t>
      </w:r>
      <w:proofErr w:type="spellStart"/>
      <w:r w:rsidR="00F17F1F">
        <w:t>Đorđićeva</w:t>
      </w:r>
      <w:proofErr w:type="spellEnd"/>
      <w:r w:rsidR="00F17F1F">
        <w:t xml:space="preserve"> 24ž</w:t>
      </w:r>
    </w:p>
    <w:p w:rsidRDefault="00F17F1F" w:rsidP="00F17F1F" w:rsidR="00F17F1F">
      <w:pPr>
        <w:tabs>
          <w:tab w:pos="3540" w:val="left"/>
        </w:tabs>
        <w:jc w:val="both"/>
      </w:pPr>
    </w:p>
    <w:p w:rsidRDefault="00F17F1F" w:rsidP="00F17F1F" w:rsidR="00F17F1F">
      <w:pPr>
        <w:tabs>
          <w:tab w:pos="3540" w:val="left"/>
        </w:tabs>
        <w:jc w:val="both"/>
      </w:pPr>
    </w:p>
    <w:p w:rsidRDefault="00F61A35" w:rsidP="00F61A35" w:rsidR="00F61A35">
      <w:pPr>
        <w:tabs>
          <w:tab w:pos="4392" w:val="center"/>
          <w:tab w:pos="6450" w:val="left"/>
        </w:tabs>
      </w:pPr>
      <w:r>
        <w:rPr>
          <w:b/>
        </w:rPr>
        <w:tab/>
      </w:r>
      <w:r>
        <w:t xml:space="preserve">U Osijeku </w:t>
      </w:r>
      <w:r w:rsidR="00F17F1F">
        <w:t>26. veljače</w:t>
      </w:r>
      <w:r>
        <w:t xml:space="preserve"> 2018. g.</w:t>
      </w:r>
    </w:p>
    <w:p w:rsidRDefault="00F61A35" w:rsidP="00F61A35" w:rsidR="00F61A35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F61A35" w:rsidP="00F61A35" w:rsidR="00F61A35">
      <w:pPr>
        <w:tabs>
          <w:tab w:pos="5786" w:val="left"/>
        </w:tabs>
      </w:pPr>
    </w:p>
    <w:p w:rsidRDefault="00F61A35" w:rsidP="00F61A35" w:rsidR="00F61A35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61A35" w:rsidP="00F61A35" w:rsidR="00F61A3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F61A35" w:rsidP="00F61A35" w:rsidR="00F61A35">
      <w:pPr>
        <w:jc w:val="both"/>
      </w:pPr>
    </w:p>
    <w:p w:rsidRDefault="00F61A35" w:rsidP="00F61A35" w:rsidR="00F61A35">
      <w:pPr>
        <w:pStyle w:val="Tijeloteksta"/>
        <w:ind w:left="360"/>
        <w:jc w:val="left"/>
      </w:pPr>
    </w:p>
    <w:p w:rsidRDefault="00F61A35" w:rsidP="00F61A35" w:rsidR="00F61A35">
      <w:pPr>
        <w:ind w:left="360"/>
        <w:jc w:val="both"/>
      </w:pPr>
      <w:r>
        <w:t>DNA:</w:t>
      </w:r>
    </w:p>
    <w:p w:rsidRDefault="00B74407" w:rsidP="00B74407" w:rsidR="00B74407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B74407" w:rsidP="00F17F1F" w:rsidR="00B74407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dužnik </w:t>
      </w:r>
      <w:r w:rsidR="00F17F1F" w:rsidRPr="00F17F1F">
        <w:t>DRAGO j.d.o.o. za t</w:t>
      </w:r>
      <w:r w:rsidR="00F17F1F">
        <w:t xml:space="preserve">rgovinu, Osijek, </w:t>
      </w:r>
      <w:proofErr w:type="spellStart"/>
      <w:r w:rsidR="00F17F1F">
        <w:t>Lopudska</w:t>
      </w:r>
      <w:proofErr w:type="spellEnd"/>
      <w:r w:rsidR="00F17F1F">
        <w:t xml:space="preserve"> 34 f</w:t>
      </w:r>
    </w:p>
    <w:p w:rsidRDefault="00B74407" w:rsidP="00F17F1F" w:rsidR="00B74407">
      <w:pPr>
        <w:pStyle w:val="Odlomakpopisa"/>
        <w:numPr>
          <w:ilvl w:val="0"/>
          <w:numId w:val="20"/>
        </w:numPr>
        <w:tabs>
          <w:tab w:pos="3570" w:val="left"/>
        </w:tabs>
        <w:jc w:val="both"/>
      </w:pPr>
      <w:proofErr w:type="spellStart"/>
      <w:r>
        <w:t>priv</w:t>
      </w:r>
      <w:proofErr w:type="spellEnd"/>
      <w:r>
        <w:t xml:space="preserve">. st. uprav. </w:t>
      </w:r>
      <w:r w:rsidR="00F17F1F" w:rsidRPr="00F17F1F">
        <w:t xml:space="preserve">Domagoj </w:t>
      </w:r>
      <w:proofErr w:type="spellStart"/>
      <w:r w:rsidR="00F17F1F" w:rsidRPr="00F17F1F">
        <w:t>Repač</w:t>
      </w:r>
      <w:proofErr w:type="spellEnd"/>
      <w:r w:rsidR="00F17F1F" w:rsidRPr="00F17F1F">
        <w:t>, Zagreb</w:t>
      </w:r>
      <w:r w:rsidR="00F17F1F">
        <w:t xml:space="preserve">, </w:t>
      </w:r>
      <w:proofErr w:type="spellStart"/>
      <w:r w:rsidR="00F17F1F">
        <w:t>Đorđićeva</w:t>
      </w:r>
      <w:proofErr w:type="spellEnd"/>
      <w:r w:rsidR="00F17F1F">
        <w:t xml:space="preserve"> 24</w:t>
      </w:r>
      <w:r>
        <w:tab/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R-</w:t>
      </w:r>
      <w:r w:rsidR="00F17F1F">
        <w:t>18.4.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9E6AB6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E6AB6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A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A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92E07-77C2-49E8-B9E1-A35E35F0F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185</properties:Words>
  <properties:Characters>827</properties:Characters>
  <properties:Lines>61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2018-02-26T12:42:00Z</cp:lastPrinted>
  <dcterms:modified xmlns:xsi="http://www.w3.org/2001/XMLSchema-instance" xsi:type="dcterms:W3CDTF">2018-02-26T12:44:00Z</dcterms:modified>
  <cp:revision>22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