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09161" w14:paraId="3109161" w:rsidRDefault="003A0F83" w:rsidP="003A0F83" w:rsidR="003A0F83">
      <w:pPr>
        <w:jc w:val="right"/>
        <w15:collapsed w:val="false"/>
        <w:rPr>
          <w:lang w:val="hr-HR"/>
        </w:rPr>
      </w:pPr>
      <w:bookmarkStart w:name="_GoBack" w:id="0"/>
      <w:bookmarkEnd w:id="0"/>
      <w:proofErr w:type="spellStart"/>
      <w:r>
        <w:rPr>
          <w:lang w:val="hr-HR"/>
        </w:rPr>
        <w:t>Posl</w:t>
      </w:r>
      <w:proofErr w:type="spellEnd"/>
      <w:r>
        <w:rPr>
          <w:lang w:val="hr-HR"/>
        </w:rPr>
        <w:t>. br. 1 St-935/15</w:t>
      </w:r>
      <w:r w:rsidR="00C37A0A">
        <w:rPr>
          <w:lang w:val="hr-HR"/>
        </w:rPr>
        <w:t>-206</w:t>
      </w:r>
    </w:p>
    <w:p w:rsidRDefault="003A0F83" w:rsidP="003A0F83" w:rsidR="003A0F83">
      <w:pPr>
        <w:jc w:val="right"/>
        <w:rPr>
          <w:lang w:val="hr-HR"/>
        </w:rPr>
      </w:pPr>
    </w:p>
    <w:p w:rsidRDefault="003A0F83" w:rsidP="003A0F83" w:rsidR="003A0F83">
      <w:pPr>
        <w:rPr>
          <w:lang w:val="hr-HR"/>
        </w:rPr>
      </w:pPr>
    </w:p>
    <w:p w:rsidRDefault="003A0F83" w:rsidP="003A0F83" w:rsidR="003A0F83">
      <w:pPr>
        <w:jc w:val="both"/>
        <w:rPr>
          <w:b/>
          <w:bCs/>
          <w:lang w:val="hr-HR"/>
        </w:rPr>
      </w:pPr>
    </w:p>
    <w:p w:rsidRDefault="003A0F83" w:rsidP="003A0F83" w:rsidR="003A0F83">
      <w:pPr>
        <w:jc w:val="both"/>
        <w:rPr>
          <w:bCs/>
          <w:lang w:val="hr-HR"/>
        </w:rPr>
      </w:pPr>
      <w:r>
        <w:rPr>
          <w:bCs/>
          <w:lang w:val="hr-HR"/>
        </w:rPr>
        <w:t xml:space="preserve">  REPUBLIKA HRVATSKA</w:t>
      </w:r>
    </w:p>
    <w:p w:rsidRDefault="003A0F83" w:rsidP="003A0F83" w:rsidR="003A0F83">
      <w:pPr>
        <w:jc w:val="both"/>
        <w:rPr>
          <w:bCs/>
          <w:lang w:val="hr-HR"/>
        </w:rPr>
      </w:pPr>
      <w:r>
        <w:rPr>
          <w:bCs/>
          <w:lang w:val="hr-HR"/>
        </w:rPr>
        <w:t>TRGOVAČKI SUD U ZADRU</w:t>
      </w:r>
    </w:p>
    <w:p w:rsidRDefault="003A0F83" w:rsidP="003A0F83" w:rsidR="003A0F83">
      <w:pPr>
        <w:jc w:val="both"/>
        <w:rPr>
          <w:lang w:val="hr-HR"/>
        </w:rPr>
      </w:pPr>
    </w:p>
    <w:p w:rsidRDefault="006E2325" w:rsidP="006E2325" w:rsidR="006E2325">
      <w:pPr>
        <w:jc w:val="center"/>
        <w:rPr>
          <w:lang w:val="hr-HR"/>
        </w:rPr>
      </w:pPr>
      <w:r>
        <w:rPr>
          <w:lang w:val="hr-HR"/>
        </w:rPr>
        <w:t>R J E Š E N J E</w:t>
      </w:r>
    </w:p>
    <w:p w:rsidRDefault="003A0F83" w:rsidP="003A0F83" w:rsidR="003A0F83">
      <w:pPr>
        <w:jc w:val="both"/>
        <w:rPr>
          <w:lang w:val="hr-HR"/>
        </w:rPr>
      </w:pPr>
    </w:p>
    <w:p w:rsidRDefault="003A0F83" w:rsidP="003A0F83" w:rsidR="003A0F83">
      <w:pPr>
        <w:ind w:firstLine="720"/>
        <w:jc w:val="both"/>
        <w:rPr>
          <w:lang w:val="hr-HR"/>
        </w:rPr>
      </w:pPr>
      <w:r>
        <w:rPr>
          <w:lang w:val="hr-HR"/>
        </w:rPr>
        <w:t xml:space="preserve">Trgovački sud u Zadru po stečajnom sucu Ardeni Bajlo u stečajnom postupku nad stečajnom masom stečajnog dužnika </w:t>
      </w:r>
      <w:r>
        <w:t xml:space="preserve">BIOGRAD COMMERCE </w:t>
      </w:r>
      <w:r>
        <w:rPr>
          <w:lang w:val="hr-HR"/>
        </w:rPr>
        <w:t xml:space="preserve">d.o.o. Biograd na Moru u stečaju, OIB: 09556750196, zastupanom po stečajnom upravitelju stečajne mase Milanu Ljubičića, dana </w:t>
      </w:r>
      <w:r w:rsidR="0099039E">
        <w:rPr>
          <w:lang w:val="hr-HR"/>
        </w:rPr>
        <w:t>16</w:t>
      </w:r>
      <w:r w:rsidR="00ED0288">
        <w:rPr>
          <w:lang w:val="hr-HR"/>
        </w:rPr>
        <w:t>. ožujka 2017.</w:t>
      </w:r>
      <w:r>
        <w:rPr>
          <w:lang w:val="hr-HR"/>
        </w:rPr>
        <w:t xml:space="preserve"> </w:t>
      </w:r>
    </w:p>
    <w:p w:rsidRDefault="003A0F83" w:rsidP="003A0F83" w:rsidR="003A0F83">
      <w:pPr>
        <w:rPr>
          <w:b/>
          <w:bCs/>
          <w:lang w:val="hr-HR"/>
        </w:rPr>
      </w:pPr>
    </w:p>
    <w:p w:rsidRDefault="003A0F83" w:rsidP="003A0F83" w:rsidR="003A0F83">
      <w:pPr>
        <w:jc w:val="center"/>
        <w:rPr>
          <w:bCs/>
          <w:lang w:val="hr-HR"/>
        </w:rPr>
      </w:pPr>
      <w:r>
        <w:rPr>
          <w:bCs/>
          <w:lang w:val="hr-HR"/>
        </w:rPr>
        <w:t>r i j e š i o  j e</w:t>
      </w:r>
    </w:p>
    <w:p w:rsidRDefault="003A0F83" w:rsidP="003A0F83" w:rsidR="003A0F83">
      <w:pPr>
        <w:jc w:val="center"/>
        <w:rPr>
          <w:bCs/>
          <w:lang w:val="hr-HR"/>
        </w:rPr>
      </w:pPr>
    </w:p>
    <w:p w:rsidRDefault="003A0F83" w:rsidP="003A0F83" w:rsidR="003A0F83">
      <w:pPr>
        <w:pStyle w:val="Odlomakpopisa"/>
        <w:numPr>
          <w:ilvl w:val="0"/>
          <w:numId w:val="1"/>
        </w:numPr>
        <w:jc w:val="both"/>
        <w:rPr>
          <w:bCs/>
          <w:lang w:val="hr-HR"/>
        </w:rPr>
      </w:pPr>
      <w:r w:rsidRPr="003A0F83">
        <w:rPr>
          <w:bCs/>
          <w:lang w:val="hr-HR"/>
        </w:rPr>
        <w:t xml:space="preserve">Zaključak ovog suda 1St-935/15-169 od 18. prosinca 2015. ispravlja se na </w:t>
      </w:r>
    </w:p>
    <w:p w:rsidRDefault="003A0F83" w:rsidP="003A0F83" w:rsidR="0071138F">
      <w:pPr>
        <w:pStyle w:val="Odlomakpopisa"/>
        <w:ind w:left="0"/>
        <w:jc w:val="both"/>
        <w:rPr>
          <w:bCs/>
          <w:lang w:val="hr-HR"/>
        </w:rPr>
      </w:pPr>
      <w:r w:rsidRPr="003A0F83">
        <w:rPr>
          <w:bCs/>
          <w:lang w:val="hr-HR"/>
        </w:rPr>
        <w:t xml:space="preserve">način da se broj šasije VVVVVZZZ3BZYP304598 mijenja i glasi: </w:t>
      </w:r>
    </w:p>
    <w:p w:rsidRDefault="003A0F83" w:rsidP="003A0F83" w:rsidR="003A0F83" w:rsidRPr="003A0F83">
      <w:pPr>
        <w:pStyle w:val="Odlomakpopisa"/>
        <w:ind w:left="0"/>
        <w:jc w:val="both"/>
        <w:rPr>
          <w:bCs/>
          <w:lang w:val="hr-HR"/>
        </w:rPr>
      </w:pPr>
      <w:r w:rsidRPr="003A0F83">
        <w:rPr>
          <w:bCs/>
          <w:lang w:val="hr-HR"/>
        </w:rPr>
        <w:t>''</w:t>
      </w:r>
      <w:r w:rsidRPr="003A0F83">
        <w:rPr>
          <w:lang w:val="hr-HR"/>
        </w:rPr>
        <w:t xml:space="preserve"> </w:t>
      </w:r>
      <w:r w:rsidR="0071138F">
        <w:rPr>
          <w:lang w:val="hr-HR"/>
        </w:rPr>
        <w:t>WVWZZZ3BZYP304598''</w:t>
      </w:r>
      <w:r w:rsidRPr="003A0F83">
        <w:rPr>
          <w:lang w:val="hr-HR"/>
        </w:rPr>
        <w:t>.</w:t>
      </w:r>
    </w:p>
    <w:p w:rsidRDefault="003A0F83" w:rsidP="003A0F83" w:rsidR="003A0F83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3A0F83" w:rsidP="003A0F83" w:rsidR="003A0F83">
      <w:pPr>
        <w:pStyle w:val="Tijeloteksta2"/>
        <w:spacing w:lineRule="auto" w:line="240" w:after="0"/>
        <w:jc w:val="both"/>
        <w:rPr>
          <w:b/>
          <w:lang w:val="hr-HR"/>
        </w:rPr>
      </w:pPr>
    </w:p>
    <w:p w:rsidRDefault="003A0F83" w:rsidP="003A0F83" w:rsidR="003A0F83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3A0F83" w:rsidP="003A0F83" w:rsidR="003A0F83">
      <w:pPr>
        <w:jc w:val="center"/>
        <w:rPr>
          <w:lang w:val="hr-HR"/>
        </w:rPr>
      </w:pPr>
    </w:p>
    <w:p w:rsidRDefault="003A0F83" w:rsidP="003A0F83" w:rsidR="003A0F83" w:rsidRPr="003A0F83">
      <w:pPr>
        <w:ind w:firstLine="708"/>
        <w:jc w:val="both"/>
        <w:rPr>
          <w:lang w:val="hr-HR"/>
        </w:rPr>
      </w:pPr>
      <w:r w:rsidRPr="003A0F83">
        <w:rPr>
          <w:lang w:val="hr-HR"/>
        </w:rPr>
        <w:t xml:space="preserve">Prema podnesku stečajnog upravitelja stečajne mase BIOGRAD COMMERCE d.o.o. Biograd na Moru u stečaju od 6. ožujka 2017. utvrđeno je da je u zaključku ovog suda 1St-935/15-169 od 18. prosinca 2015. došlo do greške u pisanju oznake broja šasije osobnog vozila WOLKSWAGEN PASSAT 19 TDI, slijedom čega je grešku valjalo ispraviti.             </w:t>
      </w:r>
    </w:p>
    <w:p w:rsidRDefault="003A0F83" w:rsidP="003A0F83" w:rsidR="003A0F83" w:rsidRPr="003A0F83">
      <w:pPr>
        <w:ind w:firstLine="708"/>
        <w:jc w:val="both"/>
        <w:rPr>
          <w:lang w:val="hr-HR"/>
        </w:rPr>
      </w:pPr>
      <w:r w:rsidRPr="003A0F83">
        <w:rPr>
          <w:lang w:val="hr-HR"/>
        </w:rPr>
        <w:t>Stoga je sud temeljem članka 10. Stečajnog zakona (Narodne novine br. 71/15), a primjenjujući odredbe članka 342. stavka 1 i 2. Zakona o parničnom postupku (Narodne novine broj 53/91, 91/92, 112/99, 117/03, 88/05, 2/07, 84/08, 123/08, 57/11 i 25/13) donio ovo rješenje.</w:t>
      </w:r>
    </w:p>
    <w:p w:rsidRDefault="003A0F83" w:rsidP="003A0F83" w:rsidR="003A0F83" w:rsidRPr="003A0F83">
      <w:pPr>
        <w:pStyle w:val="Tijeloteksta"/>
      </w:pPr>
    </w:p>
    <w:p w:rsidRDefault="003A0F83" w:rsidP="003A0F83" w:rsidR="003A0F83">
      <w:pPr>
        <w:jc w:val="center"/>
        <w:rPr>
          <w:lang w:val="hr-HR"/>
        </w:rPr>
      </w:pPr>
      <w:r>
        <w:rPr>
          <w:lang w:val="hr-HR"/>
        </w:rPr>
        <w:t xml:space="preserve">U Zadru, dana </w:t>
      </w:r>
      <w:r w:rsidR="0071138F">
        <w:rPr>
          <w:lang w:val="hr-HR"/>
        </w:rPr>
        <w:t>16</w:t>
      </w:r>
      <w:r>
        <w:rPr>
          <w:lang w:val="hr-HR"/>
        </w:rPr>
        <w:t>. ožujka 2017.</w:t>
      </w:r>
    </w:p>
    <w:p w:rsidRDefault="003A0F83" w:rsidP="003A0F83" w:rsidR="003A0F83">
      <w:pPr>
        <w:jc w:val="center"/>
        <w:rPr>
          <w:lang w:val="hr-HR"/>
        </w:rPr>
      </w:pPr>
    </w:p>
    <w:p w:rsidRDefault="00ED0288" w:rsidP="00411795" w:rsidR="00ED0288">
      <w:pPr>
        <w:jc w:val="right"/>
      </w:pPr>
      <w:r>
        <w:t xml:space="preserve">                                                  </w:t>
      </w:r>
      <w:proofErr w:type="spellStart"/>
      <w:r>
        <w:t>Sutkinja</w:t>
      </w:r>
      <w:proofErr w:type="spellEnd"/>
    </w:p>
    <w:p w:rsidRDefault="00ED0288" w:rsidP="00411795" w:rsidR="00ED028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3A0F83" w:rsidP="003A0F83" w:rsidR="003A0F83">
      <w:pPr>
        <w:ind w:firstLine="708" w:left="4248"/>
        <w:jc w:val="right"/>
        <w:rPr>
          <w:lang w:val="hr-HR"/>
        </w:rPr>
      </w:pPr>
    </w:p>
    <w:p w:rsidRDefault="003A0F83" w:rsidP="003A0F83" w:rsidR="003A0F83">
      <w:pPr>
        <w:rPr>
          <w:lang w:val="hr-HR"/>
        </w:rPr>
      </w:pPr>
      <w:r>
        <w:rPr>
          <w:lang w:val="hr-HR"/>
        </w:rPr>
        <w:t xml:space="preserve">       </w:t>
      </w:r>
    </w:p>
    <w:p w:rsidRDefault="003A0F83" w:rsidP="003A0F83" w:rsidR="003A0F83">
      <w:pPr>
        <w:jc w:val="both"/>
        <w:rPr>
          <w:lang w:val="hr-HR"/>
        </w:rPr>
      </w:pPr>
      <w:r>
        <w:rPr>
          <w:lang w:val="hr-HR"/>
        </w:rPr>
        <w:t xml:space="preserve">POUKA O PRAVNOM LIJEKU                                              </w:t>
      </w:r>
    </w:p>
    <w:p w:rsidRDefault="003A0F83" w:rsidP="003A0F83" w:rsidR="003A0F83">
      <w:pPr>
        <w:jc w:val="both"/>
        <w:rPr>
          <w:lang w:val="hr-HR"/>
        </w:rPr>
      </w:pPr>
      <w:r>
        <w:rPr>
          <w:lang w:val="hr-HR"/>
        </w:rPr>
        <w:t>Protiv ovog zaključka nije dopuštena žalba.</w:t>
      </w:r>
    </w:p>
    <w:p w:rsidRDefault="003A0F83" w:rsidP="003A0F83" w:rsidR="003A0F83">
      <w:pPr>
        <w:jc w:val="both"/>
        <w:rPr>
          <w:lang w:val="hr-HR"/>
        </w:rPr>
      </w:pPr>
    </w:p>
    <w:p w:rsidRDefault="006E2325" w:rsidP="003A0F83" w:rsidR="006E2325">
      <w:pPr>
        <w:jc w:val="both"/>
        <w:rPr>
          <w:lang w:val="hr-HR"/>
        </w:rPr>
      </w:pPr>
    </w:p>
    <w:p w:rsidRDefault="003A0F83" w:rsidP="003A0F83" w:rsidR="003A0F83">
      <w:pPr>
        <w:jc w:val="both"/>
        <w:rPr>
          <w:lang w:val="hr-HR"/>
        </w:rPr>
      </w:pPr>
      <w:r>
        <w:rPr>
          <w:lang w:val="hr-HR"/>
        </w:rPr>
        <w:t>Dostaviti:</w:t>
      </w:r>
    </w:p>
    <w:p w:rsidRDefault="003A0F83" w:rsidP="003A0F83" w:rsidR="003A0F83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3A0F83" w:rsidP="003A0F83" w:rsidR="003A0F83">
      <w:pPr>
        <w:jc w:val="both"/>
        <w:rPr>
          <w:lang w:val="hr-HR"/>
        </w:rPr>
      </w:pPr>
      <w:r>
        <w:rPr>
          <w:lang w:val="hr-HR"/>
        </w:rPr>
        <w:t>- Policijska uprava Zadar</w:t>
      </w:r>
      <w:r w:rsidR="0071138F">
        <w:rPr>
          <w:lang w:val="hr-HR"/>
        </w:rPr>
        <w:t xml:space="preserve"> i Samobor</w:t>
      </w:r>
    </w:p>
    <w:p w:rsidRDefault="003A0F83" w:rsidP="003A0F83" w:rsidR="0071138F">
      <w:pPr>
        <w:jc w:val="both"/>
      </w:pPr>
      <w:r>
        <w:rPr>
          <w:lang w:val="hr-HR"/>
        </w:rPr>
        <w:t xml:space="preserve">-  kupcu </w:t>
      </w:r>
      <w:r>
        <w:t xml:space="preserve">SAMO TREBA DELATI </w:t>
      </w:r>
      <w:proofErr w:type="spellStart"/>
      <w:r>
        <w:t>d.o.o</w:t>
      </w:r>
      <w:proofErr w:type="spellEnd"/>
      <w:r>
        <w:t xml:space="preserve">., </w:t>
      </w:r>
      <w:proofErr w:type="spellStart"/>
      <w:r>
        <w:t>Brestovje</w:t>
      </w:r>
      <w:proofErr w:type="spellEnd"/>
      <w:r>
        <w:t xml:space="preserve">, </w:t>
      </w:r>
      <w:proofErr w:type="spellStart"/>
      <w:r>
        <w:t>Selska</w:t>
      </w:r>
      <w:proofErr w:type="spellEnd"/>
      <w:r>
        <w:t xml:space="preserve"> 8, </w:t>
      </w:r>
      <w:proofErr w:type="spellStart"/>
      <w:r>
        <w:t>Rakitje</w:t>
      </w:r>
      <w:proofErr w:type="spellEnd"/>
      <w:r>
        <w:t>,</w:t>
      </w:r>
    </w:p>
    <w:p w:rsidRDefault="0071138F" w:rsidP="003A0F83" w:rsidR="0071138F" w:rsidRPr="0071138F">
      <w:pPr>
        <w:jc w:val="both"/>
      </w:pPr>
      <w:r>
        <w:t xml:space="preserve">- FINA </w:t>
      </w:r>
    </w:p>
    <w:p w:rsidRDefault="003A0F83" w:rsidP="003A0F83" w:rsidR="003A0F83">
      <w:pPr>
        <w:jc w:val="both"/>
        <w:rPr>
          <w:lang w:val="hr-HR"/>
        </w:rPr>
      </w:pPr>
      <w:r>
        <w:rPr>
          <w:lang w:val="hr-HR"/>
        </w:rPr>
        <w:t>- e-oglasna ploča</w:t>
      </w:r>
    </w:p>
    <w:p w:rsidRDefault="003A0F83" w:rsidP="003A0F83" w:rsidR="003A0F83">
      <w:pPr>
        <w:jc w:val="both"/>
        <w:rPr>
          <w:lang w:val="hr-HR"/>
        </w:rPr>
      </w:pPr>
      <w:r>
        <w:rPr>
          <w:lang w:val="hr-HR"/>
        </w:rPr>
        <w:t>- u spis</w:t>
      </w:r>
    </w:p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906409"/>
    <w:multiLevelType w:val="hybridMultilevel"/>
    <w:tmpl w:val="91201B04"/>
    <w:lvl w:tplc="AF00154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0F83"/>
    <w:rsid w:val="003A0F83"/>
    <w:rsid w:val="00411795"/>
    <w:rsid w:val="00535B2E"/>
    <w:rsid w:val="006E2325"/>
    <w:rsid w:val="0071138F"/>
    <w:rsid w:val="0099039E"/>
    <w:rsid w:val="00C37A0A"/>
    <w:rsid w:val="00DB052E"/>
    <w:rsid w:val="00ED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0F8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3A0F83"/>
    <w:pPr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A0F83"/>
    <w:rPr>
      <w:rFonts w:cs="Times New Roman" w:eastAsia="Times New Roman" w:hAnsi="Times New Roman" w:ascii="Times New Roman"/>
      <w:sz w:val="24"/>
      <w:szCs w:val="24"/>
    </w:rPr>
  </w:style>
  <w:style w:styleId="Tijeloteksta2" w:type="paragraph">
    <w:name w:val="Body Text 2"/>
    <w:basedOn w:val="Normal"/>
    <w:link w:val="Tijeloteksta2Char"/>
    <w:semiHidden/>
    <w:unhideWhenUsed/>
    <w:rsid w:val="003A0F8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3A0F83"/>
    <w:rPr>
      <w:rFonts w:cs="Times New Roman" w:eastAsia="Times New Roman" w:hAnsi="Times New Roman" w:ascii="Times New Roman"/>
      <w:sz w:val="24"/>
      <w:szCs w:val="24"/>
      <w:lang w:val="en-GB"/>
    </w:rPr>
  </w:style>
  <w:style w:styleId="Odlomakpopisa" w:type="paragraph">
    <w:name w:val="List Paragraph"/>
    <w:basedOn w:val="Normal"/>
    <w:uiPriority w:val="34"/>
    <w:qFormat/>
    <w:rsid w:val="003A0F8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17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1795"/>
    <w:rPr>
      <w:rFonts w:cs="Tahoma" w:eastAsia="Times New Roman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5B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B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B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B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B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0F8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3A0F83"/>
    <w:pPr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3A0F83"/>
    <w:rPr>
      <w:rFonts w:ascii="Times New Roman" w:cs="Times New Roman" w:eastAsia="Times New Roman" w:hAnsi="Times New Roman"/>
      <w:sz w:val="24"/>
      <w:szCs w:val="24"/>
    </w:rPr>
  </w:style>
  <w:style w:styleId="Tijeloteksta2" w:type="paragraph">
    <w:name w:val="Body Text 2"/>
    <w:basedOn w:val="Normal"/>
    <w:link w:val="Tijeloteksta2Char"/>
    <w:semiHidden/>
    <w:unhideWhenUsed/>
    <w:rsid w:val="003A0F8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3A0F83"/>
    <w:rPr>
      <w:rFonts w:ascii="Times New Roman" w:cs="Times New Roman" w:eastAsia="Times New Roman" w:hAnsi="Times New Roman"/>
      <w:sz w:val="24"/>
      <w:szCs w:val="24"/>
      <w:lang w:val="en-GB"/>
    </w:rPr>
  </w:style>
  <w:style w:styleId="Odlomakpopisa" w:type="paragraph">
    <w:name w:val="List Paragraph"/>
    <w:basedOn w:val="Normal"/>
    <w:uiPriority w:val="34"/>
    <w:qFormat/>
    <w:rsid w:val="003A0F8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17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1795"/>
    <w:rPr>
      <w:rFonts w:ascii="Tahoma" w:cs="Tahoma" w:eastAsia="Times New Roman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5B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B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B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B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B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924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60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ožujka 2016.</izvorni_sadrzaj>
    <derivirana_varijabla naziv="DomainObject.Predmet.DatumRjesavanja_1">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St-935/2015</izvorni_sadrzaj>
    <derivirana_varijabla naziv="DomainObject.Predmet.OznakaBroj_1">St-935/2015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BIOGRAD COMMERCE društvo s ograničenom odgovornošću za trgovinu i turizam, BIOGRAD N/M</izvorni_sadrzaj>
    <derivirana_varijabla naziv="DomainObject.Predmet.ProtustrankaFormated_1">  BIOGRAD COMMERCE društvo s ograničenom odgovornošću za trgovinu i turizam, BIOGRAD N/M</derivirana_varijabla>
  </DomainObject.Predmet.ProtustrankaFormated>
  <DomainObject.Predmet.ProtustrankaFormatedOIB>
    <izvorni_sadrzaj>  BIOGRAD COMMERCE društvo s ograničenom odgovornošću za trgovinu i turizam, BIOGRAD N/M, OIB 98382146397</izvorni_sadrzaj>
    <derivirana_varijabla naziv="DomainObject.Predmet.ProtustrankaFormatedOIB_1">  BIOGRAD COMMERCE društvo s ograničenom odgovornošću za trgovinu i turizam, BIOGRAD N/M, OIB 98382146397</derivirana_varijabla>
  </DomainObject.Predmet.ProtustrankaFormatedOIB>
  <DomainObject.Predmet.ProtustrankaFormatedWithAdress>
    <izvorni_sadrzaj> BIOGRAD COMMERCE društvo s ograničenom odgovornošću za trgovinu i turizam, BIOGRAD N/M, Zagrebačka 32, Biograd Na Moru</izvorni_sadrzaj>
    <derivirana_varijabla naziv="DomainObject.Predmet.ProtustrankaFormatedWithAdress_1"> BIOGRAD COMMERCE društvo s ograničenom odgovornošću za trgovinu i turizam, BIOGRAD N/M, Zagrebačka 32, Biograd Na Moru</derivirana_varijabla>
  </DomainObject.Predmet.ProtustrankaFormatedWithAdress>
  <DomainObject.Predmet.ProtustrankaFormatedWithAdressOIB>
    <izvorni_sadrzaj> BIOGRAD COMMERCE društvo s ograničenom odgovornošću za trgovinu i turizam, BIOGRAD N/M, OIB 98382146397, Zagrebačka 32, Biograd Na Moru</izvorni_sadrzaj>
    <derivirana_varijabla naziv="DomainObject.Predmet.ProtustrankaFormatedWithAdressOIB_1"> BIOGRAD COMMERCE društvo s ograničenom odgovornošću za trgovinu i turizam, BIOGRAD N/M, OIB 98382146397, Zagrebačka 32, Biograd Na Moru</derivirana_varijabla>
  </DomainObject.Predmet.ProtustrankaFormatedWithAdressOIB>
  <DomainObject.Predmet.ProtustrankaWithAdress>
    <izvorni_sadrzaj>BIOGRAD COMMERCE društvo s ograničenom odgovornošću za trgovinu i turizam, BIOGRAD N/M Zagrebačka 32, Biograd Na Moru</izvorni_sadrzaj>
    <derivirana_varijabla naziv="DomainObject.Predmet.ProtustrankaWithAdress_1">BIOGRAD COMMERCE društvo s ograničenom odgovornošću za trgovinu i turizam, BIOGRAD N/M Zagrebačka 32, Biograd Na Moru</derivirana_varijabla>
  </DomainObject.Predmet.ProtustrankaWithAdress>
  <DomainObject.Predmet.ProtustrankaWithAdressOIB>
    <izvorni_sadrzaj>BIOGRAD COMMERCE društvo s ograničenom odgovornošću za trgovinu i turizam, BIOGRAD N/M, OIB 98382146397, Zagrebačka 32, Biograd Na Moru</izvorni_sadrzaj>
    <derivirana_varijabla naziv="DomainObject.Predmet.ProtustrankaWithAdressOIB_1">BIOGRAD COMMERCE društvo s ograničenom odgovornošću za trgovinu i turizam, BIOGRAD N/M, OIB 98382146397, Zagrebačka 32, Biograd Na Moru</derivirana_varijabla>
  </DomainObject.Predmet.ProtustrankaWithAdressOIB>
  <DomainObject.Predmet.ProtustrankaNazivFormated>
    <izvorni_sadrzaj>BIOGRAD COMMERCE društvo s ograničenom odgovornošću za trgovinu i turizam, BIOGRAD N/M</izvorni_sadrzaj>
    <derivirana_varijabla naziv="DomainObject.Predmet.ProtustrankaNazivFormated_1">BIOGRAD COMMERCE društvo s ograničenom odgovornošću za trgovinu i turizam, BIOGRAD N/M</derivirana_varijabla>
  </DomainObject.Predmet.ProtustrankaNazivFormated>
  <DomainObject.Predmet.ProtustrankaNazivFormatedOIB>
    <izvorni_sadrzaj>BIOGRAD COMMERCE društvo s ograničenom odgovornošću za trgovinu i turizam, BIOGRAD N/M, OIB 98382146397</izvorni_sadrzaj>
    <derivirana_varijabla naziv="DomainObject.Predmet.ProtustrankaNazivFormatedOIB_1">BIOGRAD COMMERCE društvo s ograničenom odgovornošću za trgovinu i turizam, BIOGRAD N/M, OIB 98382146397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PU, PODRUČNI URED ZADAR, ZASTUPAN PO ŽDO U ZADRU; BIOKOVO COMMERCE d.o.o. Zagreb; BERNER d.o.o. Zagreb; Đoko Kukavica</izvorni_sadrzaj>
    <derivirana_varijabla naziv="DomainObject.Predmet.StrankaFormated_1">  RH MF PU, PODRUČNI URED ZADAR, ZASTUPAN PO ŽDO U ZADRU; BIOKOVO COMMERCE d.o.o. Zagreb; BERNER d.o.o. Zagreb; Đoko Kukavica</derivirana_varijabla>
  </DomainObject.Predmet.StrankaFormated>
  <DomainObject.Predmet.StrankaFormatedOIB>
    <izvorni_sadrzaj>  RH MF PU, PODRUČNI URED ZADAR, ZASTUPAN PO ŽDO U ZADRU, OIB 18683136487; BIOKOVO COMMERCE d.o.o. Zagreb, OIB 91904453728; BERNER d.o.o. Zagreb, OIB 66471923099; Đoko Kukavica</izvorni_sadrzaj>
    <derivirana_varijabla naziv="DomainObject.Predmet.StrankaFormatedOIB_1">  RH MF PU, PODRUČNI URED ZADAR, ZASTUPAN PO ŽDO U ZADRU, OIB 18683136487; BIOKOVO COMMERCE d.o.o. Zagreb, OIB 91904453728; BERNER d.o.o. Zagreb, OIB 66471923099; Đoko Kukavica</derivirana_varijabla>
  </DomainObject.Predmet.StrankaFormatedOIB>
  <DomainObject.Predmet.StrankaFormatedWithAdress>
    <izvorni_sadrzaj> RH MF PU, PODRUČNI URED ZADAR, ZASTUPAN PO ŽDO U ZADRU; BIOKOVO COMMERCE d.o.o. Zagreb; BERNER d.o.o. Zagreb; Đoko Kukavica</izvorni_sadrzaj>
    <derivirana_varijabla naziv="DomainObject.Predmet.StrankaFormatedWithAdress_1"> RH MF PU, PODRUČNI URED ZADAR, ZASTUPAN PO ŽDO U ZADRU; BIOKOVO COMMERCE d.o.o. Zagreb; BERNER d.o.o. Zagreb; Đoko Kukavica</derivirana_varijabla>
  </DomainObject.Predmet.StrankaFormatedWithAdress>
  <DomainObject.Predmet.StrankaFormatedWithAdressOIB>
    <izvorni_sadrzaj> RH MF PU, PODRUČNI URED ZADAR, ZASTUPAN PO ŽDO U ZADRU, OIB 18683136487; BIOKOVO COMMERCE d.o.o. Zagreb, OIB 91904453728; BERNER d.o.o. Zagreb, OIB 66471923099; Đoko Kukavica</izvorni_sadrzaj>
    <derivirana_varijabla naziv="DomainObject.Predmet.StrankaFormatedWithAdressOIB_1"> RH MF PU, PODRUČNI URED ZADAR, ZASTUPAN PO ŽDO U ZADRU, OIB 18683136487; BIOKOVO COMMERCE d.o.o. Zagreb, OIB 91904453728; BERNER d.o.o. Zagreb, OIB 66471923099; Đoko Kukavica</derivirana_varijabla>
  </DomainObject.Predmet.StrankaFormatedWithAdressOIB>
  <DomainObject.Predmet.StrankaWithAdress>
    <izvorni_sadrzaj>RH MF PU, PODRUČNI URED ZADAR, ZASTUPAN PO ŽDO U ZADRU ,BIOKOVO COMMERCE d.o.o. Zagreb ,BERNER d.o.o. Zagreb ,Đoko Kukavica </izvorni_sadrzaj>
    <derivirana_varijabla naziv="DomainObject.Predmet.StrankaWithAdress_1">RH MF PU, PODRUČNI URED ZADAR, ZASTUPAN PO ŽDO U ZADRU ,BIOKOVO COMMERCE d.o.o. Zagreb ,BERNER d.o.o. Zagreb ,Đoko Kukavica </derivirana_varijabla>
  </DomainObject.Predmet.StrankaWithAdress>
  <DomainObject.Predmet.StrankaWithAdressOIB>
    <izvorni_sadrzaj>RH MF PU, PODRUČNI URED ZADAR, ZASTUPAN PO ŽDO U ZADRU, OIB 18683136487,BIOKOVO COMMERCE d.o.o. Zagreb, OIB 91904453728,BERNER d.o.o. Zagreb, OIB 66471923099,Đoko Kukavica</izvorni_sadrzaj>
    <derivirana_varijabla naziv="DomainObject.Predmet.StrankaWithAdressOIB_1">RH MF PU, PODRUČNI URED ZADAR, ZASTUPAN PO ŽDO U ZADRU, OIB 18683136487,BIOKOVO COMMERCE d.o.o. Zagreb, OIB 91904453728,BERNER d.o.o. Zagreb, OIB 66471923099,Đoko Kukavica</derivirana_varijabla>
  </DomainObject.Predmet.StrankaWithAdressOIB>
  <DomainObject.Predmet.StrankaNazivFormated>
    <izvorni_sadrzaj>RH MF PU, PODRUČNI URED ZADAR, ZASTUPAN PO ŽDO U ZADRU,BIOKOVO COMMERCE d.o.o. Zagreb,BERNER d.o.o. Zagreb,Đoko Kukavica</izvorni_sadrzaj>
    <derivirana_varijabla naziv="DomainObject.Predmet.StrankaNazivFormated_1">RH MF PU, PODRUČNI URED ZADAR, ZASTUPAN PO ŽDO U ZADRU,BIOKOVO COMMERCE d.o.o. Zagreb,BERNER d.o.o. Zagreb,Đoko Kukavica</derivirana_varijabla>
  </DomainObject.Predmet.StrankaNazivFormated>
  <DomainObject.Predmet.StrankaNazivFormatedOIB>
    <izvorni_sadrzaj>RH MF PU, PODRUČNI URED ZADAR, ZASTUPAN PO ŽDO U ZADRU, OIB 18683136487,BIOKOVO COMMERCE d.o.o. Zagreb, OIB 91904453728,BERNER d.o.o. Zagreb, OIB 66471923099,Đoko Kukavica</izvorni_sadrzaj>
    <derivirana_varijabla naziv="DomainObject.Predmet.StrankaNazivFormatedOIB_1">RH MF PU, PODRUČNI URED ZADAR, ZASTUPAN PO ŽDO U ZADRU, OIB 18683136487,BIOKOVO COMMERCE d.o.o. Zagreb, OIB 91904453728,BERNER d.o.o. Zagreb, OIB 66471923099,Đoko Kukavica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RH MF PU, PODRUČNI URED ZADAR, ZASTUPAN PO ŽDO U ZADRU</item>
      <item>BIOKOVO COMMERCE d.o.o. Zagreb</item>
      <item>BERNER d.o.o. Zagreb</item>
      <item>Đoko Kukavica</item>
    </izvorni_sadrzaj>
    <derivirana_varijabla naziv="DomainObject.Predmet.StrankaListFormated_1">
      <item>RH MF PU, PODRUČNI URED ZADAR, ZASTUPAN PO ŽDO U ZADRU</item>
      <item>BIOKOVO COMMERCE d.o.o. Zagreb</item>
      <item>BERNER d.o.o. Zagreb</item>
      <item>Đoko Kukavica</item>
    </derivirana_varijabla>
  </DomainObject.Predmet.StrankaListFormated>
  <DomainObject.Predmet.StrankaListFormatedOIB>
    <izvorni_sadrzaj>
      <item>RH MF PU, PODRUČNI URED ZADAR, ZASTUPAN PO ŽDO U ZADRU, OIB 18683136487</item>
      <item>BIOKOVO COMMERCE d.o.o. Zagreb, OIB 91904453728</item>
      <item>BERNER d.o.o. Zagreb, OIB 66471923099</item>
      <item>Đoko Kukavica</item>
    </izvorni_sadrzaj>
    <derivirana_varijabla naziv="DomainObject.Predmet.StrankaListFormatedOIB_1">
      <item>RH MF PU, PODRUČNI URED ZADAR, ZASTUPAN PO ŽDO U ZADRU, OIB 18683136487</item>
      <item>BIOKOVO COMMERCE d.o.o. Zagreb, OIB 91904453728</item>
      <item>BERNER d.o.o. Zagreb, OIB 66471923099</item>
      <item>Đoko Kukavica</item>
    </derivirana_varijabla>
  </DomainObject.Predmet.StrankaListFormatedOIB>
  <DomainObject.Predmet.StrankaListFormatedWithAdress>
    <izvorni_sadrzaj>
      <item>RH MF PU, PODRUČNI URED ZADAR, ZASTUPAN PO ŽDO U ZADRU</item>
      <item>BIOKOVO COMMERCE d.o.o. Zagreb</item>
      <item>BERNER d.o.o. Zagreb</item>
      <item>Đoko Kukavica</item>
    </izvorni_sadrzaj>
    <derivirana_varijabla naziv="DomainObject.Predmet.StrankaListFormatedWithAdress_1">
      <item>RH MF PU, PODRUČNI URED ZADAR, ZASTUPAN PO ŽDO U ZADRU</item>
      <item>BIOKOVO COMMERCE d.o.o. Zagreb</item>
      <item>BERNER d.o.o. Zagreb</item>
      <item>Đoko Kukavica</item>
    </derivirana_varijabla>
  </DomainObject.Predmet.StrankaListFormatedWithAdress>
  <DomainObject.Predmet.StrankaListFormatedWithAdressOIB>
    <izvorni_sadrzaj>
      <item>RH MF PU, PODRUČNI URED ZADAR, ZASTUPAN PO ŽDO U ZADRU, OIB 18683136487</item>
      <item>BIOKOVO COMMERCE d.o.o. Zagreb, OIB 91904453728</item>
      <item>BERNER d.o.o. Zagreb, OIB 66471923099</item>
      <item>Đoko Kukavica</item>
    </izvorni_sadrzaj>
    <derivirana_varijabla naziv="DomainObject.Predmet.StrankaListFormatedWithAdressOIB_1">
      <item>RH MF PU, PODRUČNI URED ZADAR, ZASTUPAN PO ŽDO U ZADRU, OIB 18683136487</item>
      <item>BIOKOVO COMMERCE d.o.o. Zagreb, OIB 91904453728</item>
      <item>BERNER d.o.o. Zagreb, OIB 66471923099</item>
      <item>Đoko Kukavica</item>
    </derivirana_varijabla>
  </DomainObject.Predmet.StrankaListFormatedWithAdressOIB>
  <DomainObject.Predmet.StrankaListNazivFormated>
    <izvorni_sadrzaj>
      <item>RH MF PU, PODRUČNI URED ZADAR, ZASTUPAN PO ŽDO U ZADRU</item>
      <item>BIOKOVO COMMERCE d.o.o. Zagreb</item>
      <item>BERNER d.o.o. Zagreb</item>
      <item>Đoko Kukavica</item>
    </izvorni_sadrzaj>
    <derivirana_varijabla naziv="DomainObject.Predmet.StrankaListNazivFormated_1">
      <item>RH MF PU, PODRUČNI URED ZADAR, ZASTUPAN PO ŽDO U ZADRU</item>
      <item>BIOKOVO COMMERCE d.o.o. Zagreb</item>
      <item>BERNER d.o.o. Zagreb</item>
      <item>Đoko Kukavica</item>
    </derivirana_varijabla>
  </DomainObject.Predmet.StrankaListNazivFormated>
  <DomainObject.Predmet.StrankaListNazivFormatedOIB>
    <izvorni_sadrzaj>
      <item>RH MF PU, PODRUČNI URED ZADAR, ZASTUPAN PO ŽDO U ZADRU, OIB 18683136487</item>
      <item>BIOKOVO COMMERCE d.o.o. Zagreb, OIB 91904453728</item>
      <item>BERNER d.o.o. Zagreb, OIB 66471923099</item>
      <item>Đoko Kukavica</item>
    </izvorni_sadrzaj>
    <derivirana_varijabla naziv="DomainObject.Predmet.StrankaListNazivFormatedOIB_1">
      <item>RH MF PU, PODRUČNI URED ZADAR, ZASTUPAN PO ŽDO U ZADRU, OIB 18683136487</item>
      <item>BIOKOVO COMMERCE d.o.o. Zagreb, OIB 91904453728</item>
      <item>BERNER d.o.o. Zagreb, OIB 66471923099</item>
      <item>Đoko Kukavica</item>
    </derivirana_varijabla>
  </DomainObject.Predmet.StrankaListNazivFormatedOIB>
  <DomainObject.Predmet.ProtuStrankaListFormated>
    <izvorni_sadrzaj>
      <item>BIOGRAD COMMERCE društvo s ograničenom odgovornošću za trgovinu i turizam, BIOGRAD N/M</item>
    </izvorni_sadrzaj>
    <derivirana_varijabla naziv="DomainObject.Predmet.ProtuStrankaListFormated_1">
      <item>BIOGRAD COMMERCE društvo s ograničenom odgovornošću za trgovinu i turizam, BIOGRAD N/M</item>
    </derivirana_varijabla>
  </DomainObject.Predmet.ProtuStrankaListFormated>
  <DomainObject.Predmet.ProtuStrankaListFormatedOIB>
    <izvorni_sadrzaj>
      <item>BIOGRAD COMMERCE društvo s ograničenom odgovornošću za trgovinu i turizam, BIOGRAD N/M, OIB 98382146397</item>
    </izvorni_sadrzaj>
    <derivirana_varijabla naziv="DomainObject.Predmet.ProtuStrankaListFormatedOIB_1">
      <item>BIOGRAD COMMERCE društvo s ograničenom odgovornošću za trgovinu i turizam, BIOGRAD N/M, OIB 98382146397</item>
    </derivirana_varijabla>
  </DomainObject.Predmet.ProtuStrankaListFormatedOIB>
  <DomainObject.Predmet.ProtuStrankaListFormatedWithAdress>
    <izvorni_sadrzaj>
      <item>BIOGRAD COMMERCE društvo s ograničenom odgovornošću za trgovinu i turizam, BIOGRAD N/M, Zagrebačka 32, Biograd Na Moru</item>
    </izvorni_sadrzaj>
    <derivirana_varijabla naziv="DomainObject.Predmet.ProtuStrankaListFormatedWithAdress_1">
      <item>BIOGRAD COMMERCE društvo s ograničenom odgovornošću za trgovinu i turizam, BIOGRAD N/M, Zagrebačka 32, Biograd Na Moru</item>
    </derivirana_varijabla>
  </DomainObject.Predmet.ProtuStrankaListFormatedWithAdress>
  <DomainObject.Predmet.ProtuStrankaListFormatedWithAdressOIB>
    <izvorni_sadrzaj>
      <item>BIOGRAD COMMERCE društvo s ograničenom odgovornošću za trgovinu i turizam, BIOGRAD N/M, OIB 98382146397, Zagrebačka 32, Biograd Na Moru</item>
    </izvorni_sadrzaj>
    <derivirana_varijabla naziv="DomainObject.Predmet.ProtuStrankaListFormatedWithAdressOIB_1">
      <item>BIOGRAD COMMERCE društvo s ograničenom odgovornošću za trgovinu i turizam, BIOGRAD N/M, OIB 98382146397, Zagrebačka 32, Biograd Na Moru</item>
    </derivirana_varijabla>
  </DomainObject.Predmet.ProtuStrankaListFormatedWithAdressOIB>
  <DomainObject.Predmet.ProtuStrankaListNazivFormated>
    <izvorni_sadrzaj>
      <item>BIOGRAD COMMERCE društvo s ograničenom odgovornošću za trgovinu i turizam, BIOGRAD N/M</item>
    </izvorni_sadrzaj>
    <derivirana_varijabla naziv="DomainObject.Predmet.ProtuStrankaListNazivFormated_1">
      <item>BIOGRAD COMMERCE društvo s ograničenom odgovornošću za trgovinu i turizam, BIOGRAD N/M</item>
    </derivirana_varijabla>
  </DomainObject.Predmet.ProtuStrankaListNazivFormated>
  <DomainObject.Predmet.ProtuStrankaListNazivFormatedOIB>
    <izvorni_sadrzaj>
      <item>BIOGRAD COMMERCE društvo s ograničenom odgovornošću za trgovinu i turizam, BIOGRAD N/M, OIB 98382146397</item>
    </izvorni_sadrzaj>
    <derivirana_varijabla naziv="DomainObject.Predmet.ProtuStrankaListNazivFormatedOIB_1">
      <item>BIOGRAD COMMERCE društvo s ograničenom odgovornošću za trgovinu i turizam, BIOGRAD N/M, OIB 98382146397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</item>
    </izvorni_sadrzaj>
    <derivirana_varijabla naziv="DomainObject.Predmet.OstaliListFormatedWithAdress_1">
      <item>Milan Ljubičić</item>
    </derivirana_varijabla>
  </DomainObject.Predmet.OstaliListFormatedWithAdress>
  <DomainObject.Predmet.OstaliListFormatedWithAdressOIB>
    <izvorni_sadrzaj>
      <item>Milan Ljubičić, OIB 87161295116</item>
    </izvorni_sadrzaj>
    <derivirana_varijabla naziv="DomainObject.Predmet.OstaliListFormatedWithAdressOIB_1">
      <item>Milan Ljubičić, OIB 87161295116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PU, PODRUČNI URED ZADAR, ZASTUPAN PO ŽDO U ZADRU i dr.</izvorni_sadrzaj>
    <derivirana_varijabla naziv="DomainObject.Predmet.StrankaIDrugi_1">RH MF PU, PODRUČNI URED ZADAR, ZASTUPAN PO ŽDO U ZADRU i dr.</derivirana_varijabla>
  </DomainObject.Predmet.StrankaIDrugi>
  <DomainObject.Predmet.ProtustrankaIDrugi>
    <izvorni_sadrzaj>BIOGRAD COMMERCE društvo s ograničenom odgovornošću za trgovinu i turizam, BIOGRAD N/M</izvorni_sadrzaj>
    <derivirana_varijabla naziv="DomainObject.Predmet.ProtustrankaIDrugi_1">BIOGRAD COMMERCE društvo s ograničenom odgovornošću za trgovinu i turizam, BIOGRAD N/M</derivirana_varijabla>
  </DomainObject.Predmet.ProtustrankaIDrugi>
  <DomainObject.Predmet.StrankaIDrugiAdressOIB>
    <izvorni_sadrzaj>RH MF PU, PODRUČNI URED ZADAR, ZASTUPAN PO ŽDO U ZADRU, OIB 18683136487 i dr.</izvorni_sadrzaj>
    <derivirana_varijabla naziv="DomainObject.Predmet.StrankaIDrugiAdressOIB_1">RH MF PU, PODRUČNI URED ZADAR, ZASTUPAN PO ŽDO U ZADRU, OIB 18683136487 i dr.</derivirana_varijabla>
  </DomainObject.Predmet.StrankaIDrugiAdressOIB>
  <DomainObject.Predmet.ProtustrankaIDrugiAdressOIB>
    <izvorni_sadrzaj>BIOGRAD COMMERCE društvo s ograničenom odgovornošću za trgovinu i turizam, BIOGRAD N/M, OIB 98382146397, Zagrebačka 32, Biograd Na Moru</izvorni_sadrzaj>
    <derivirana_varijabla naziv="DomainObject.Predmet.ProtustrankaIDrugiAdressOIB_1">BIOGRAD COMMERCE društvo s ograničenom odgovornošću za trgovinu i turizam, BIOGRAD N/M, OIB 98382146397, Zagrebačka 32,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ožujka 2016.</izvorni_sadrzaj>
    <derivirana_varijabla naziv="DomainObject.Predmet.OdlukaRjesenje.DatumDonosenjaOdluke_1">4. ožujka 2016.</derivirana_varijabla>
  </DomainObject.Predmet.OdlukaRjesenje.DatumDonosenjaOdluke>
  <DomainObject.Predmet.OdlukaRjesenje.DatumPravomocnosti>
    <izvorni_sadrzaj>24. ožujka 2016.</izvorni_sadrzaj>
    <derivirana_varijabla naziv="DomainObject.Predmet.OdlukaRjesenje.DatumPravomocnosti_1">24. ožujka 2016.</derivirana_varijabla>
  </DomainObject.Predmet.OdlukaRjesenje.DatumPravomocnosti>
  <DomainObject.Predmet.OdlukaRjesenje.Oznaka>
    <izvorni_sadrzaj>St-935/2015-28</izvorni_sadrzaj>
    <derivirana_varijabla naziv="DomainObject.Predmet.OdlukaRjesenje.Oznaka_1">St-935/2015-28</derivirana_varijabla>
  </DomainObject.Predmet.OdlukaRjesenje.Oznaka>
  <DomainObject.Predmet.SudioniciListNaziv>
    <izvorni_sadrzaj>
      <item>RH MF PU, PODRUČNI URED ZADAR, ZASTUPAN PO ŽDO U ZADRU</item>
      <item>Milan Ljubičić</item>
      <item>BIOKOVO COMMERCE d.o.o. Zagreb</item>
      <item>BERNER d.o.o. Zagreb</item>
      <item>Đoko Kukavica</item>
      <item>BIOGRAD COMMERCE društvo s ograničenom odgovornošću za trgovinu i turizam, BIOGRAD N/M</item>
    </izvorni_sadrzaj>
    <derivirana_varijabla naziv="DomainObject.Predmet.SudioniciListNaziv_1">
      <item>RH MF PU, PODRUČNI URED ZADAR, ZASTUPAN PO ŽDO U ZADRU</item>
      <item>Milan Ljubičić</item>
      <item>BIOKOVO COMMERCE d.o.o. Zagreb</item>
      <item>BERNER d.o.o. Zagreb</item>
      <item>Đoko Kukavica</item>
      <item>BIOGRAD COMMERCE društvo s ograničenom odgovornošću za trgovinu i turizam, BIOGRAD N/M</item>
    </derivirana_varijabla>
  </DomainObject.Predmet.SudioniciListNaziv>
  <DomainObject.Predmet.SudioniciListAdressOIB>
    <izvorni_sadrzaj>
      <item>RH MF PU, PODRUČNI URED ZADAR, ZASTUPAN PO ŽDO U ZADRU, OIB 18683136487</item>
      <item>Milan Ljubičić, OIB 87161295116</item>
      <item>BIOKOVO COMMERCE d.o.o. Zagreb, OIB 91904453728</item>
      <item>BERNER d.o.o. Zagreb, OIB 66471923099</item>
      <item>Đoko Kukavica</item>
      <item>BIOGRAD COMMERCE društvo s ograničenom odgovornošću za trgovinu i turizam, BIOGRAD N/M, OIB 98382146397, Zagrebačka 32,Biograd Na Moru</item>
    </izvorni_sadrzaj>
    <derivirana_varijabla naziv="DomainObject.Predmet.SudioniciListAdressOIB_1">
      <item>RH MF PU, PODRUČNI URED ZADAR, ZASTUPAN PO ŽDO U ZADRU, OIB 18683136487</item>
      <item>Milan Ljubičić, OIB 87161295116</item>
      <item>BIOKOVO COMMERCE d.o.o. Zagreb, OIB 91904453728</item>
      <item>BERNER d.o.o. Zagreb, OIB 66471923099</item>
      <item>Đoko Kukavica</item>
      <item>BIOGRAD COMMERCE društvo s ograničenom odgovornošću za trgovinu i turizam, BIOGRAD N/M, OIB 98382146397, Zagrebačka 32,Biograd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87161295116</item>
      <item>, OIB 91904453728</item>
      <item>, OIB 66471923099</item>
      <item>, OIB null</item>
      <item>, OIB 98382146397</item>
    </izvorni_sadrzaj>
    <derivirana_varijabla naziv="DomainObject.Predmet.SudioniciListNazivOIB_1">
      <item>, OIB 18683136487</item>
      <item>, OIB 87161295116</item>
      <item>, OIB 91904453728</item>
      <item>, OIB 66471923099</item>
      <item>, OIB null</item>
      <item>, OIB 98382146397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1202</properties:Characters>
  <properties:Lines>49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2017-03-16T11:59:00Z</dcterms:created>
  <dc:creator>wsadmin</dc:creator>
  <cp:lastModifiedBy>Martina Kalmeta</cp:lastModifiedBy>
  <cp:lastPrinted>2017-03-08T10:14:00Z</cp:lastPrinted>
  <dcterms:modified xmlns:xsi="http://www.w3.org/2001/XMLSchema-instance" xsi:type="dcterms:W3CDTF">2017-03-16T13:24:00Z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