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c55d" w14:paraId="faec55d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9E393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9E3935">
              <w:t>46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5F5E">
        <w:t xml:space="preserve"> </w:t>
      </w:r>
      <w:r w:rsidR="009E3935" w:rsidRPr="009E3935">
        <w:t>DOM DONJA DUBRAVA j.d.o.o. za usluge socijalne skrbi</w:t>
      </w:r>
      <w:r w:rsidR="009E3935">
        <w:t xml:space="preserve"> Zagreb, </w:t>
      </w:r>
      <w:proofErr w:type="spellStart"/>
      <w:r w:rsidR="009E3935">
        <w:t>Meraška</w:t>
      </w:r>
      <w:proofErr w:type="spellEnd"/>
      <w:r w:rsidR="009E3935">
        <w:t xml:space="preserve"> 33, </w:t>
      </w:r>
      <w:proofErr w:type="spellStart"/>
      <w:r w:rsidR="009E3935">
        <w:t>OIB</w:t>
      </w:r>
      <w:proofErr w:type="spellEnd"/>
      <w:r w:rsidR="009E3935">
        <w:t xml:space="preserve">: </w:t>
      </w:r>
      <w:r w:rsidR="009E3935" w:rsidRPr="009E3935">
        <w:t>53181242152</w:t>
      </w:r>
      <w:r w:rsidR="009E3935">
        <w:t xml:space="preserve">, </w:t>
      </w:r>
      <w:proofErr w:type="spellStart"/>
      <w:r w:rsidR="009E3935">
        <w:t>MBS</w:t>
      </w:r>
      <w:proofErr w:type="spellEnd"/>
      <w:r w:rsidR="009E3935">
        <w:t xml:space="preserve">: </w:t>
      </w:r>
      <w:r w:rsidR="009E3935" w:rsidRPr="009E3935">
        <w:t>081084311</w:t>
      </w:r>
      <w:r w:rsidR="009E3935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</w:t>
      </w:r>
      <w:r w:rsidR="00944AC1">
        <w:t>9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9E3935" w:rsidRPr="009E3935">
        <w:t>DOM DONJA DUBRAVA j.d.o.o. za usluge socijalne skrbi</w:t>
      </w:r>
      <w:r w:rsidR="009E3935">
        <w:t xml:space="preserve"> Zagreb, </w:t>
      </w:r>
      <w:proofErr w:type="spellStart"/>
      <w:r w:rsidR="009E3935">
        <w:t>Meraška</w:t>
      </w:r>
      <w:proofErr w:type="spellEnd"/>
      <w:r w:rsidR="009E3935">
        <w:t xml:space="preserve"> 33, </w:t>
      </w:r>
      <w:proofErr w:type="spellStart"/>
      <w:r w:rsidR="009E3935">
        <w:t>OIB</w:t>
      </w:r>
      <w:proofErr w:type="spellEnd"/>
      <w:r w:rsidR="009E3935">
        <w:t xml:space="preserve">: </w:t>
      </w:r>
      <w:r w:rsidR="009E3935" w:rsidRPr="009E3935">
        <w:t>53181242152</w:t>
      </w:r>
      <w:r w:rsidR="009E3935">
        <w:t xml:space="preserve">, </w:t>
      </w:r>
      <w:proofErr w:type="spellStart"/>
      <w:r w:rsidR="009E3935">
        <w:t>MBS</w:t>
      </w:r>
      <w:proofErr w:type="spellEnd"/>
      <w:r w:rsidR="009E3935">
        <w:t xml:space="preserve">: </w:t>
      </w:r>
      <w:r w:rsidR="009E3935" w:rsidRPr="009E3935">
        <w:t>081084311</w:t>
      </w:r>
      <w:r w:rsidR="009E3935">
        <w:t>, iznosi 38.964,93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9E3935">
        <w:t>Sanja Marijan</w:t>
      </w:r>
      <w:r w:rsidR="00F15F5E">
        <w:t xml:space="preserve"> iz Zagreba, </w:t>
      </w:r>
      <w:r w:rsidR="00944AC1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9E3935">
        <w:t>46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944AC1">
        <w:t>9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0363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B036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036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36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36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B036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036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36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36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St-1546/2018</izvorni_sadrzaj>
    <derivirana_varijabla naziv="DomainObject.Predmet.OznakaBroj_1">St-1546/2018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DOM DONJA DUBRAVA j.d.o.o. za usluge socijalne skrbi</izvorni_sadrzaj>
    <derivirana_varijabla naziv="DomainObject.Predmet.ProtustrankaFormated_1">  DOM DONJA DUBRAVA j.d.o.o. za usluge socijalne skrbi</derivirana_varijabla>
  </DomainObject.Predmet.ProtustrankaFormated>
  <DomainObject.Predmet.ProtustrankaFormatedOIB>
    <izvorni_sadrzaj>  DOM DONJA DUBRAVA j.d.o.o. za usluge socijalne skrbi, OIB 53181242152</izvorni_sadrzaj>
    <derivirana_varijabla naziv="DomainObject.Predmet.ProtustrankaFormatedOIB_1">  DOM DONJA DUBRAVA j.d.o.o. za usluge socijalne skrbi, OIB 53181242152</derivirana_varijabla>
  </DomainObject.Predmet.ProtustrankaFormatedOIB>
  <DomainObject.Predmet.ProtustrankaFormatedWithAdress>
    <izvorni_sadrzaj> DOM DONJA DUBRAVA j.d.o.o. za usluge socijalne skrbi, Meraška 33, 10000 Zagreb</izvorni_sadrzaj>
    <derivirana_varijabla naziv="DomainObject.Predmet.ProtustrankaFormatedWithAdress_1"> DOM DONJA DUBRAVA j.d.o.o. za usluge socijalne skrbi, Meraška 33, 10000 Zagreb</derivirana_varijabla>
  </DomainObject.Predmet.ProtustrankaFormatedWithAdress>
  <DomainObject.Predmet.ProtustrankaFormatedWithAdressOIB>
    <izvorni_sadrzaj> DOM DONJA DUBRAVA j.d.o.o. za usluge socijalne skrbi, OIB 53181242152, Meraška 33, 10000 Zagreb</izvorni_sadrzaj>
    <derivirana_varijabla naziv="DomainObject.Predmet.ProtustrankaFormatedWithAdressOIB_1"> DOM DONJA DUBRAVA j.d.o.o. za usluge socijalne skrbi, OIB 53181242152, Meraška 33, 10000 Zagreb</derivirana_varijabla>
  </DomainObject.Predmet.ProtustrankaFormatedWithAdressOIB>
  <DomainObject.Predmet.ProtustrankaWithAdress>
    <izvorni_sadrzaj>DOM DONJA DUBRAVA j.d.o.o. za usluge socijalne skrbi Meraška 33, 10000 Zagreb</izvorni_sadrzaj>
    <derivirana_varijabla naziv="DomainObject.Predmet.ProtustrankaWithAdress_1">DOM DONJA DUBRAVA j.d.o.o. za usluge socijalne skrbi Meraška 33, 10000 Zagreb</derivirana_varijabla>
  </DomainObject.Predmet.ProtustrankaWithAdress>
  <DomainObject.Predmet.ProtustrankaWithAdressOIB>
    <izvorni_sadrzaj>DOM DONJA DUBRAVA j.d.o.o. za usluge socijalne skrbi, OIB 53181242152, Meraška 33, 10000 Zagreb</izvorni_sadrzaj>
    <derivirana_varijabla naziv="DomainObject.Predmet.ProtustrankaWithAdressOIB_1">DOM DONJA DUBRAVA j.d.o.o. za usluge socijalne skrbi, OIB 53181242152, Meraška 33, 10000 Zagreb</derivirana_varijabla>
  </DomainObject.Predmet.ProtustrankaWithAdressOIB>
  <DomainObject.Predmet.ProtustrankaNazivFormated>
    <izvorni_sadrzaj>DOM DONJA DUBRAVA j.d.o.o. za usluge socijalne skrbi</izvorni_sadrzaj>
    <derivirana_varijabla naziv="DomainObject.Predmet.ProtustrankaNazivFormated_1">DOM DONJA DUBRAVA j.d.o.o. za usluge socijalne skrbi</derivirana_varijabla>
  </DomainObject.Predmet.ProtustrankaNazivFormated>
  <DomainObject.Predmet.ProtustrankaNazivFormatedOIB>
    <izvorni_sadrzaj>DOM DONJA DUBRAVA j.d.o.o. za usluge socijalne skrbi, OIB 53181242152</izvorni_sadrzaj>
    <derivirana_varijabla naziv="DomainObject.Predmet.ProtustrankaNazivFormatedOIB_1">DOM DONJA DUBRAVA j.d.o.o. za usluge socijalne skrbi, OIB 53181242152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DONJA DUBRAVA j.d.o.o. za usluge socijalne skrbi</item>
    </izvorni_sadrzaj>
    <derivirana_varijabla naziv="DomainObject.Predmet.ProtuStrankaListFormated_1">
      <item>DOM DONJA DUBRAVA j.d.o.o. za usluge socijalne skrbi</item>
    </derivirana_varijabla>
  </DomainObject.Predmet.ProtuStrankaListFormated>
  <DomainObject.Predmet.ProtuStrankaListFormatedOIB>
    <izvorni_sadrzaj>
      <item>DOM DONJA DUBRAVA j.d.o.o. za usluge socijalne skrbi, OIB 53181242152</item>
    </izvorni_sadrzaj>
    <derivirana_varijabla naziv="DomainObject.Predmet.ProtuStrankaListFormatedOIB_1">
      <item>DOM DONJA DUBRAVA j.d.o.o. za usluge socijalne skrbi, OIB 53181242152</item>
    </derivirana_varijabla>
  </DomainObject.Predmet.ProtuStrankaListFormatedOIB>
  <DomainObject.Predmet.ProtuStrankaListFormatedWithAdress>
    <izvorni_sadrzaj>
      <item>DOM DONJA DUBRAVA j.d.o.o. za usluge socijalne skrbi, Meraška 33, 10000 Zagreb</item>
    </izvorni_sadrzaj>
    <derivirana_varijabla naziv="DomainObject.Predmet.ProtuStrankaListFormatedWithAdress_1">
      <item>DOM DONJA DUBRAVA j.d.o.o. za usluge socijalne skrbi, Meraška 33, 10000 Zagreb</item>
    </derivirana_varijabla>
  </DomainObject.Predmet.ProtuStrankaListFormatedWithAdress>
  <DomainObject.Predmet.ProtuStrankaListFormatedWithAdressOIB>
    <izvorni_sadrzaj>
      <item>DOM DONJA DUBRAVA j.d.o.o. za usluge socijalne skrbi, OIB 53181242152, Meraška 33, 10000 Zagreb</item>
    </izvorni_sadrzaj>
    <derivirana_varijabla naziv="DomainObject.Predmet.ProtuStrankaListFormatedWithAdressOIB_1">
      <item>DOM DONJA DUBRAVA j.d.o.o. za usluge socijalne skrbi, OIB 53181242152, Meraška 33, 10000 Zagreb</item>
    </derivirana_varijabla>
  </DomainObject.Predmet.ProtuStrankaListFormatedWithAdressOIB>
  <DomainObject.Predmet.ProtuStrankaListNazivFormated>
    <izvorni_sadrzaj>
      <item>DOM DONJA DUBRAVA j.d.o.o. za usluge socijalne skrbi</item>
    </izvorni_sadrzaj>
    <derivirana_varijabla naziv="DomainObject.Predmet.ProtuStrankaListNazivFormated_1">
      <item>DOM DONJA DUBRAVA j.d.o.o. za usluge socijalne skrbi</item>
    </derivirana_varijabla>
  </DomainObject.Predmet.ProtuStrankaListNazivFormated>
  <DomainObject.Predmet.ProtuStrankaListNazivFormatedOIB>
    <izvorni_sadrzaj>
      <item>DOM DONJA DUBRAVA j.d.o.o. za usluge socijalne skrbi, OIB 53181242152</item>
    </izvorni_sadrzaj>
    <derivirana_varijabla naziv="DomainObject.Predmet.ProtuStrankaListNazivFormatedOIB_1">
      <item>DOM DONJA DUBRAVA j.d.o.o. za usluge socijalne skrbi, OIB 53181242152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DONJA DUBRAVA j.d.o.o. za usluge socijalne skrbi</izvorni_sadrzaj>
    <derivirana_varijabla naziv="DomainObject.Predmet.ProtustrankaIDrugi_1">DOM DONJA DUBRAVA j.d.o.o. za usluge socijalne skrbi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DONJA DUBRAVA j.d.o.o. za usluge socijalne skrbi, OIB 53181242152, Meraška 33, 10000 Zagreb</izvorni_sadrzaj>
    <derivirana_varijabla naziv="DomainObject.Predmet.ProtustrankaIDrugiAdressOIB_1">DOM DONJA DUBRAVA j.d.o.o. za usluge socijalne skrbi, OIB 53181242152, Meraška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DONJA DUBRAVA j.d.o.o. za usluge socijalne skrbi</item>
      <item>FINA Regionalni centar Zagreb</item>
    </izvorni_sadrzaj>
    <derivirana_varijabla naziv="DomainObject.Predmet.SudioniciListNaziv_1">
      <item>DOM DONJA DUBRAVA j.d.o.o. za usluge socijalne skrbi</item>
      <item>FINA Regionalni centar Zagreb</item>
    </derivirana_varijabla>
  </DomainObject.Predmet.SudioniciListNaziv>
  <DomainObject.Predmet.SudioniciListAdressOIB>
    <izvorni_sadrzaj>
      <item>DOM DONJA DUBRAVA j.d.o.o. za usluge socijalne skrbi, OIB 53181242152, Meraška 33,10000 Zagreb</item>
      <item>FINA Regionalni centar Zagreb, OIB 85821130368, Trg svibanjskih žrtava 1995. 1,10000 Zagreb</item>
    </izvorni_sadrzaj>
    <derivirana_varijabla naziv="DomainObject.Predmet.SudioniciListAdressOIB_1">
      <item>DOM DONJA DUBRAVA j.d.o.o. za usluge socijalne skrbi, OIB 53181242152, Meraška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53181242152</item>
      <item>, OIB 85821130368</item>
    </izvorni_sadrzaj>
    <derivirana_varijabla naziv="DomainObject.Predmet.SudioniciListNazivOIB_1">
      <item>, OIB 53181242152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1993</properties:Characters>
  <properties:Lines>48</properties:Lines>
  <properties:Paragraphs>16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2018-12-19T08:18:00Z</cp:lastPrinted>
  <dcterms:modified xmlns:xsi="http://www.w3.org/2001/XMLSchema-instance" xsi:type="dcterms:W3CDTF">2018-12-19T08:18:00Z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