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902de69" w14:paraId="902de69" w:rsidRDefault="00BD7077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BD7077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BD7077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BD7077">
            <w:rPr>
              <w:rStyle w:val="eSPISCCParagraphDefaultFont"/>
              <w:rFonts w:eastAsiaTheme="minorHAnsi"/>
            </w:rPr>
            <w:t>Trgovački sud u Splitu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D7077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BD7077">
            <w:rPr>
              <w:rStyle w:val="eSPISCCParagraphDefaultFont"/>
            </w:rPr>
            <w:t>Sukoišanska 6</w:t>
          </w:r>
        </w:sdtContent>
      </w:sdt>
      <w:r w:rsidR="00AE649C" w:rsidRPr="006C43C5">
        <w:t xml:space="preserve"> </w:t>
      </w:r>
    </w:p>
    <w:p w:rsidRDefault="00BD7077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BD7077">
            <w:rPr>
              <w:rStyle w:val="eSPISCCParagraphDefaultFont"/>
            </w:rPr>
            <w:t>21000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BD7077">
            <w:rPr>
              <w:rStyle w:val="eSPISCCParagraphDefaultFont"/>
            </w:rPr>
            <w:t>Split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 w:rsidRPr="00BD7077">
      <w:pPr>
        <w:spacing w:after="0"/>
        <w:jc w:val="center"/>
        <w:rPr>
          <w:sz w:val="16"/>
          <w:szCs w:val="16"/>
        </w:rPr>
      </w:pPr>
    </w:p>
    <w:p w:rsidRDefault="00BD7077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BD7077">
            <w:rPr>
              <w:rStyle w:val="eSPISCCParagraphDefaultFont"/>
              <w:rFonts w:eastAsiaTheme="minorHAnsi"/>
            </w:rPr>
            <w:t>Trgovački sud u Splitu</w:t>
          </w:r>
        </w:sdtContent>
      </w:sdt>
      <w:r w:rsidR="00BC4B7C" w:rsidRPr="0072128C">
        <w:t xml:space="preserve"> </w:t>
      </w:r>
      <w:r>
        <w:t>po sucu toga suda</w:t>
      </w:r>
      <w:r w:rsidR="00BC4B7C" w:rsidRPr="0072128C">
        <w:t xml:space="preserve"> </w:t>
      </w:r>
      <w:r>
        <w:t>Srđanu Gavraniću u stečajnom postupku nad stečajnim dužnikom</w:t>
      </w:r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BD7077">
            <w:rPr>
              <w:rStyle w:val="eSPISCCParagraphDefaultFont"/>
              <w:rFonts w:eastAsiaTheme="minorHAnsi"/>
            </w:rPr>
            <w:t xml:space="preserve"> STVARI LAGANE jednostavno društvo s ograničenom odgovornošću za promidžbu i usluge, OIB 47658167976, Osječka 24 B, Split</w:t>
          </w:r>
        </w:sdtContent>
      </w:sdt>
      <w:r w:rsidR="00BC4B7C" w:rsidRPr="0072128C">
        <w:t xml:space="preserve">, </w:t>
      </w:r>
      <w:r>
        <w:t>radi naplate sudske pristojbe, 9. veljače 2017.</w:t>
      </w: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D7077" w:rsidRPr="00BD7077">
            <w:rPr>
              <w:rStyle w:val="eSPISCCParagraphDefaultFont"/>
              <w:rFonts w:eastAsiaTheme="minorHAnsi"/>
            </w:rPr>
            <w:t>Draženko Jakovac, OIB 22711122769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</w:t>
      </w:r>
      <w:r w:rsidR="00BD7077">
        <w:rPr>
          <w:rFonts w:cs="Times New Roman" w:eastAsia="Calibri"/>
          <w:noProof/>
          <w:color w:val="000000"/>
          <w:lang w:eastAsia="hr-HR"/>
        </w:rPr>
        <w:t xml:space="preserve">Zagreb, Ksaver 188, 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D7077" w:rsidRPr="00BD7077">
            <w:rPr>
              <w:rStyle w:val="eSPISCCParagraphDefaultFont"/>
              <w:rFonts w:eastAsiaTheme="minorHAnsi"/>
            </w:rPr>
            <w:t>sudsku pristojbu za Prijava svakog pojedinog potraživanja u iznosu od 500,00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D7077" w:rsidRPr="00BD7077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D7077" w:rsidRPr="00BD7077">
            <w:rPr>
              <w:rStyle w:val="eSPISCCParagraphDefaultFont"/>
              <w:rFonts w:eastAsiaTheme="minorHAnsi"/>
            </w:rPr>
            <w:t>HR635045-3566-10027977374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D7077" w:rsidRPr="00BD7077">
            <w:rPr>
              <w:rStyle w:val="eSPISCCParagraphDefaultFont"/>
              <w:rFonts w:eastAsiaTheme="minorHAnsi"/>
            </w:rPr>
            <w:t>Pristojba St-943/2016, TS ST.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 w:rsidRPr="00BD7077">
      <w:pPr>
        <w:spacing w:after="0"/>
        <w:jc w:val="both"/>
        <w:rPr>
          <w:sz w:val="18"/>
          <w:szCs w:val="18"/>
        </w:rPr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BD7077" w:rsidRPr="00BD7077">
            <w:rPr>
              <w:rStyle w:val="eSPISCCParagraphDefaultFont"/>
              <w:rFonts w:eastAsiaTheme="minorHAnsi"/>
            </w:rPr>
            <w:t>Splitu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BD7077" w:rsidRPr="00BD7077">
            <w:rPr>
              <w:rStyle w:val="eSPISCCParagraphDefaultFont"/>
              <w:rFonts w:eastAsiaTheme="minorHAnsi"/>
            </w:rPr>
            <w:t>9. veljače 2017.</w:t>
          </w:r>
        </w:sdtContent>
      </w:sdt>
    </w:p>
    <w:p w:rsidRDefault="00544921" w:rsidP="00BC4B7C" w:rsidR="00544921" w:rsidRPr="00BD7077">
      <w:pPr>
        <w:spacing w:after="0"/>
        <w:jc w:val="center"/>
        <w:rPr>
          <w:rFonts w:eastAsia="Times New Roman"/>
          <w:sz w:val="10"/>
          <w:szCs w:val="10"/>
          <w:lang w:eastAsia="hr-HR"/>
        </w:rPr>
      </w:pPr>
    </w:p>
    <w:p w:rsidRDefault="00BD7077" w:rsidP="00BD7077" w:rsidR="00BC4B7C">
      <w:pPr>
        <w:spacing w:after="0"/>
        <w:ind w:left="6372"/>
        <w:jc w:val="both"/>
        <w:rPr>
          <w:noProof/>
        </w:rPr>
      </w:pPr>
      <w:r>
        <w:rPr>
          <w:noProof/>
        </w:rPr>
        <w:t>SUDAC</w:t>
      </w:r>
    </w:p>
    <w:p w:rsidRDefault="00BD7077" w:rsidP="00BD7077" w:rsidR="00BD7077" w:rsidRPr="00BD7077">
      <w:pPr>
        <w:spacing w:after="0"/>
        <w:ind w:left="6372"/>
        <w:jc w:val="both"/>
        <w:rPr>
          <w:noProof/>
          <w:sz w:val="16"/>
          <w:szCs w:val="16"/>
        </w:rPr>
      </w:pPr>
    </w:p>
    <w:p w:rsidRDefault="00BD7077" w:rsidP="00BD7077" w:rsidR="00BD7077">
      <w:pPr>
        <w:spacing w:after="0"/>
        <w:ind w:left="6372"/>
        <w:jc w:val="both"/>
        <w:rPr>
          <w:noProof/>
        </w:rPr>
      </w:pPr>
      <w:r>
        <w:rPr>
          <w:noProof/>
        </w:rPr>
        <w:t>Srđan Gavranić</w:t>
      </w:r>
    </w:p>
    <w:p w:rsidRDefault="00BD7077" w:rsidP="00F7176F" w:rsidR="00BD7077" w:rsidRPr="00BD7077">
      <w:pPr>
        <w:spacing w:after="0"/>
        <w:jc w:val="both"/>
        <w:rPr>
          <w:sz w:val="10"/>
          <w:szCs w:val="10"/>
        </w:rPr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 w:rsidRPr="00BD7077">
      <w:pPr>
        <w:spacing w:after="0"/>
        <w:jc w:val="both"/>
        <w:rPr>
          <w:noProof/>
          <w:sz w:val="10"/>
          <w:szCs w:val="10"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BD7077" w:rsidRPr="00BD7077">
            <w:rPr>
              <w:rStyle w:val="eSPISCCParagraphDefaultFont"/>
              <w:rFonts w:eastAsiaTheme="minorHAnsi"/>
            </w:rPr>
            <w:t>Draženko Jakovac, OIB 22711122769</w:t>
          </w:r>
        </w:sdtContent>
      </w:sdt>
      <w:r w:rsidR="00BD7077">
        <w:rPr>
          <w:noProof/>
        </w:rPr>
        <w:t xml:space="preserve">, </w:t>
      </w:r>
      <w:r w:rsidRPr="0072128C">
        <w:rPr>
          <w:noProof/>
        </w:rPr>
        <w:t xml:space="preserve"> </w:t>
      </w:r>
      <w:r w:rsidR="00BD7077">
        <w:rPr>
          <w:noProof/>
        </w:rPr>
        <w:t>Zagreb, Ksaver 188, zastupan po punomoćniku Igoru Pauliću, odvjetniku u Zagrebu, Šenoina 19</w:t>
      </w:r>
    </w:p>
    <w:p w:rsidRDefault="00BC4B7C" w:rsidP="00BD7077" w:rsidR="00BC4B7C" w:rsidRPr="00BD7077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BD7077">
        <w:rPr>
          <w:noProof/>
        </w:rPr>
        <w:t>U spis</w:t>
      </w: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BD7077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D7077">
            <w:rPr>
              <w:rStyle w:val="eSPISCCParagraphDefaultFont"/>
              <w:rFonts w:eastAsiaTheme="minorHAnsi"/>
            </w:rPr>
            <w:t>Prijava svakog pojedinog potraživanja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BD7077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BD7077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BD7077">
                  <w:rPr>
                    <w:rStyle w:val="eSPISCCParagraphDefaultFont"/>
                    <w:rFonts w:eastAsiaTheme="minorHAnsi"/>
                  </w:rPr>
                  <w:t>Draženko Jakovac, OIB 22711122769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BD707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BD7077">
                  <w:rPr>
                    <w:rStyle w:val="eSPISCCParagraphDefaultFont"/>
                    <w:rFonts w:eastAsiaTheme="minorHAnsi"/>
                  </w:rPr>
                  <w:t>500,00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BD707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BC4B7C" w:rsidRPr="00BD7077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BD707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BD7077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BD707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BD7077">
                  <w:rPr>
                    <w:rStyle w:val="eSPISCCParagraphDefaultFont"/>
                    <w:rFonts w:eastAsiaTheme="minorHAnsi"/>
                  </w:rPr>
                  <w:t>HR635045-3566-10027977374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BD707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BD7077">
                  <w:rPr>
                    <w:rStyle w:val="eSPISCCParagraphDefaultFont"/>
                    <w:rFonts w:eastAsiaTheme="minorHAnsi"/>
                  </w:rPr>
                  <w:t>Pristojba St-943/2016, TS ST.</w:t>
                </w:r>
              </w:sdtContent>
            </w:sdt>
          </w:p>
        </w:tc>
      </w:tr>
    </w:tbl>
    <w:p w:rsidRDefault="00BD7077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077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BD7077" w:rsidRPr="00BD7077">
          <w:rPr>
            <w:rStyle w:val="eSPISCCParagraphDefaultFont"/>
          </w:rPr>
          <w:t xml:space="preserve">ref. 6 SS 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BD7077" w:rsidRPr="00BD7077">
          <w:rPr>
            <w:rStyle w:val="eSPISCCParagraphDefaultFont"/>
          </w:rPr>
          <w:t>St-943/2016-32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D7077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St-943/2016-32</izvorni_sadrzaj>
    <derivirana_varijabla naziv="DomainObject.Oznaka_1">St-943/2016-32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St-943/2016</izvorni_sadrzaj>
    <derivirana_varijabla naziv="DomainObject.Predmet.OznakaBroj_1">St-943/2016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STVARI LAGANE jednostavno društvo s ograničenom odgovornošću za promidžbu i usluge</izvorni_sadrzaj>
    <derivirana_varijabla naziv="DomainObject.Predmet.ProtustrankaFormated_1">  STVARI LAGANE jednostavno društvo s ograničenom odgovornošću za promidžbu i usluge</derivirana_varijabla>
  </DomainObject.Predmet.ProtustrankaFormated>
  <DomainObject.Predmet.ProtustrankaFormatedOIB>
    <izvorni_sadrzaj>  STVARI LAGANE jednostavno društvo s ograničenom odgovornošću za promidžbu i usluge, OIB 47658167976</izvorni_sadrzaj>
    <derivirana_varijabla naziv="DomainObject.Predmet.ProtustrankaFormatedOIB_1">  STVARI LAGANE jednostavno društvo s ograničenom odgovornošću za promidžbu i usluge, OIB 47658167976</derivirana_varijabla>
  </DomainObject.Predmet.ProtustrankaFormatedOIB>
  <DomainObject.Predmet.ProtustrankaFormatedWithAdress>
    <izvorni_sadrzaj> STVARI LAGANE jednostavno društvo s ograničenom odgovornošću za promidžbu i usluge, Osječka 24 B, 21000 Split</izvorni_sadrzaj>
    <derivirana_varijabla naziv="DomainObject.Predmet.ProtustrankaFormatedWithAdress_1"> STVARI LAGANE jednostavno društvo s ograničenom odgovornošću za promidžbu i usluge, Osječka 24 B, 21000 Split</derivirana_varijabla>
  </DomainObject.Predmet.ProtustrankaFormatedWithAdress>
  <DomainObject.Predmet.ProtustrankaFormatedWithAdressOIB>
    <izvorni_sadrzaj> STVARI LAGANE jednostavno društvo s ograničenom odgovornošću za promidžbu i usluge, OIB 47658167976, Osječka 24 B, 21000 Split</izvorni_sadrzaj>
    <derivirana_varijabla naziv="DomainObject.Predmet.ProtustrankaFormatedWithAdressOIB_1"> STVARI LAGANE jednostavno društvo s ograničenom odgovornošću za promidžbu i usluge, OIB 47658167976, Osječka 24 B, Split</derivirana_varijabla>
  </DomainObject.Predmet.ProtustrankaFormatedWithAdressOIB>
  <DomainObject.Predmet.ProtustrankaWithAdress>
    <izvorni_sadrzaj>STVARI LAGANE jednostavno društvo s ograničenom odgovornošću za promidžbu i usluge Osječka 24 B, 21000 Split</izvorni_sadrzaj>
    <derivirana_varijabla naziv="DomainObject.Predmet.ProtustrankaWithAdress_1">STVARI LAGANE jednostavno društvo s ograničenom odgovornošću za promidžbu i usluge Osječka 24 B, 21000 Split</derivirana_varijabla>
  </DomainObject.Predmet.ProtustrankaWithAdress>
  <DomainObject.Predmet.ProtustrankaWithAdressOIB>
    <izvorni_sadrzaj>STVARI LAGANE jednostavno društvo s ograničenom odgovornošću za promidžbu i usluge, OIB 47658167976, Osječka 24 B, 21000 Split</izvorni_sadrzaj>
    <derivirana_varijabla naziv="DomainObject.Predmet.ProtustrankaWithAdressOIB_1">STVARI LAGANE jednostavno društvo s ograničenom odgovornošću za promidžbu i usluge, OIB 47658167976, Osječka 24 B, 21000 Split</derivirana_varijabla>
  </DomainObject.Predmet.ProtustrankaWithAdressOIB>
  <DomainObject.Predmet.ProtustrankaNazivFormated>
    <izvorni_sadrzaj>STVARI LAGANE jednostavno društvo s ograničenom odgovornošću za promidžbu i usluge</izvorni_sadrzaj>
    <derivirana_varijabla naziv="DomainObject.Predmet.ProtustrankaNazivFormated_1">STVARI LAGANE jednostavno društvo s ograničenom odgovornošću za promidžbu i usluge</derivirana_varijabla>
    <derivirana_varijabla naziv="Padez">STVARI LAGANE jednostavno društvo s ograničenom odgovornošću za promidžbu i usluge</derivirana_varijabla>
  </DomainObject.Predmet.ProtustrankaNazivFormated>
  <DomainObject.Predmet.ProtustrankaNazivFormatedOIB>
    <izvorni_sadrzaj>STVARI LAGANE jednostavno društvo s ograničenom odgovornošću za promidžbu i usluge, OIB 47658167976</izvorni_sadrzaj>
    <derivirana_varijabla naziv="DomainObject.Predmet.ProtustrankaNazivFormatedOIB_1">STVARI LAGANE jednostavno društvo s ograničenom odgovornošću za promidžbu i usluge, OIB 47658167976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  <derivirana_varijabla naziv="Dativ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GRAD SPLIT; PRO LIBRUM d.o.o. za usluge, trgovinu, ugostiteljstvo i turizam; FLEET rent a car društvo s ograničenom odgovornošću za trgovinu i usluge; Đulijano Đanić; Draženko Jakovac zastupanog po punomoćniku ŠEPAROVIĆ, ŠPEHAR I GAVRANIĆ j.t.d.</izvorni_sadrzaj>
    <derivirana_varijabla naziv="DomainObject.Predmet.StrankaFormated_1">  FINANCIJSKA AGENCIJA, RC SPLIT; Ministarstvo financija RH; GRAD SPLIT; PRO LIBRUM d.o.o. za usluge, trgovinu, ugostiteljstvo i turizam; FLEET rent a car društvo s ograničenom odgovornošću za trgovinu i usluge; Đulijano Đanić; Draženko Jakovac zastupanog po punomoćniku ŠEPAROVIĆ, ŠPEHAR I GAVRANIĆ j.t.d.</derivirana_varijabla>
  </DomainObject.Predmet.StrankaFormated>
  <DomainObject.Predmet.StrankaFormatedOIB>
    <izvorni_sadrzaj>  FINANCIJSKA AGENCIJA, RC SPLIT, OIB 85821130368; Ministarstvo financija RH, OIB 18683136487; GRAD SPLIT, OIB 78755598868; PRO LIBRUM d.o.o. za usluge, trgovinu, ugostiteljstvo i turizam, OIB 70120909110; FLEET rent a car društvo s ograničenom odgovornošću za trgovinu i usluge, OIB 59504443231; Đulijano Đanić; Draženko Jakovac, OIB 22711122769 zastupanog po punomoćniku ŠEPAROVIĆ, ŠPEHAR I GAVRANIĆ j.t.d.</izvorni_sadrzaj>
    <derivirana_varijabla naziv="DomainObject.Predmet.StrankaFormatedOIB_1">  FINANCIJSKA AGENCIJA, RC SPLIT, OIB 85821130368; Ministarstvo financija RH, OIB 18683136487; GRAD SPLIT, OIB 78755598868; PRO LIBRUM d.o.o. za usluge, trgovinu, ugostiteljstvo i turizam, OIB 70120909110; FLEET rent a car društvo s ograničenom odgovornošću za trgovinu i usluge, OIB 59504443231; Đulijano Đanić; Draženko Jakovac, OIB 22711122769 zastupanog po punomoćniku ŠEPAROVIĆ, ŠPEHAR I GAVRANIĆ j.t.d.</derivirana_varijabla>
  </DomainObject.Predmet.StrankaFormatedOIB>
  <DomainObject.Predmet.StrankaFormatedWithAdress>
    <izvorni_sadrzaj> FINANCIJSKA AGENCIJA, RC SPLIT, Mažuranićevo šetalište 24 b, 21410 Splitska; Ministarstvo financija RH, Katančićeva 5, 10000 Zagreb; GRAD SPLIT; PRO LIBRUM d.o.o. za usluge, trgovinu, ugostiteljstvo i turizam, Ruđera Boškovića 20, 21000 Split; FLEET rent a car društvo s ograničenom odgovornošću za trgovinu i usluge, Andrije Hebranga 32, 10000 Zagreb; Đulijano Đanić; Draženko Jakovac, Ksaver 188, 10000 Zagreb zastupanog po punomoćniku ŠEPAROVIĆ, ŠPEHAR I GAVRANIĆ j.t.d.</izvorni_sadrzaj>
    <derivirana_varijabla naziv="DomainObject.Predmet.StrankaFormatedWithAdress_1"> FINANCIJSKA AGENCIJA, RC SPLIT, Mažuranićevo šetalište 24 b, 21410 Splitska; Ministarstvo financija RH, Katančićeva 5, 10000 Zagreb; GRAD SPLIT; PRO LIBRUM d.o.o. za usluge, trgovinu, ugostiteljstvo i turizam, Ruđera Boškovića 20, 21000 Split; FLEET rent a car društvo s ograničenom odgovornošću za trgovinu i usluge, Andrije Hebranga 32, 10000 Zagreb; Đulijano Đanić; Draženko Jakovac, Ksaver 188, 10000 Zagreb zastupanog po punomoćniku ŠEPAROVIĆ, ŠPEHAR I GAVRANIĆ j.t.d.</derivirana_varijabla>
  </DomainObject.Predmet.StrankaFormatedWithAdress>
  <DomainObject.Predmet.StrankaFormatedWithAdressOIB>
    <izvorni_sadrzaj> FINANCIJSKA AGENCIJA, RC SPLIT, OIB 85821130368, Mažuranićevo šetalište 24 b, 21410 Splitska; Ministarstvo financija RH, OIB 18683136487, Katančićeva 5, 10000 Zagreb; GRAD SPLIT, OIB 78755598868; PRO LIBRUM d.o.o. za usluge, trgovinu, ugostiteljstvo i turizam, OIB 70120909110, Ruđera Boškovića 20, 21000 Split; FLEET rent a car društvo s ograničenom odgovornošću za trgovinu i usluge, OIB 59504443231, Andrije Hebranga 32, 10000 Zagreb; Đulijano Đanić; Draženko Jakovac, OIB 22711122769, Ksaver 188, 10000 Zagreb zastupanog po punomoćniku ŠEPAROVIĆ, ŠPEHAR I GAVRANIĆ j.t.d.</izvorni_sadrzaj>
    <derivirana_varijabla naziv="DomainObject.Predmet.StrankaFormatedWithAdressOIB_1"> FINANCIJSKA AGENCIJA, RC SPLIT, OIB 85821130368, Mažuranićevo šetalište 24 b, 21410 Splitska; Ministarstvo financija RH, OIB 18683136487, Katančićeva 5, 10000 Zagreb; GRAD SPLIT, OIB 78755598868; PRO LIBRUM d.o.o. za usluge, trgovinu, ugostiteljstvo i turizam, OIB 70120909110, Ruđera Boškovića 20, 21000 Split; FLEET rent a car društvo s ograničenom odgovornošću za trgovinu i usluge, OIB 59504443231, Andrije Hebranga 32, 10000 Zagreb; Đulijano Đanić; Draženko Jakovac, OIB 22711122769, Ksaver 188, 10000 Zagreb zastupanog po punomoćniku ŠEPAROVIĆ, ŠPEHAR I GAVRANIĆ j.t.d.</derivirana_varijabla>
  </DomainObject.Predmet.StrankaFormatedWithAdressOIB>
  <DomainObject.Predmet.StrankaWithAdress>
    <izvorni_sadrzaj>FINANCIJSKA AGENCIJA, RC SPLIT Mažuranićevo šetalište 24 b,21410 Splitska,Ministarstvo financija RH Katančićeva 5,10000 Zagreb,GRAD SPLIT ,PRO LIBRUM d.o.o. za usluge, trgovinu, ugostiteljstvo i turizam Ruđera Boškovića 20,21000 Split,FLEET rent a car društvo s ograničenom odgovornošću za trgovinu i usluge Andrije Hebranga 32,10000 Zagreb,Đulijano Đanić ,Draženko Jakovac Ksaver 188,10000 Zagreb</izvorni_sadrzaj>
    <derivirana_varijabla naziv="DomainObject.Predmet.StrankaWithAdress_1">FINANCIJSKA AGENCIJA, RC SPLIT Mažuranićevo šetalište 24 b,21410 Splitska,Ministarstvo financija RH Katančićeva 5,10000 Zagreb,GRAD SPLIT ,PRO LIBRUM d.o.o. za usluge, trgovinu, ugostiteljstvo i turizam Ruđera Boškovića 20,21000 Split,FLEET rent a car društvo s ograničenom odgovornošću za trgovinu i usluge Andrije Hebranga 32,10000 Zagreb,Đulijano Đanić ,Draženko Jakovac Ksaver 188,10000 Zagreb</derivirana_varijabla>
  </DomainObject.Predmet.StrankaWithAdress>
  <DomainObject.Predmet.StrankaWithAdressOIB>
    <izvorni_sadrzaj>FINANCIJSKA AGENCIJA, RC SPLIT, OIB 85821130368, Mažuranićevo šetalište 24 b,21410 Splitska,Ministarstvo financija RH, OIB 18683136487, Katančićeva 5,10000 Zagreb,GRAD SPLIT, OIB 78755598868,PRO LIBRUM d.o.o. za usluge, trgovinu, ugostiteljstvo i turizam, OIB 70120909110, Ruđera Boškovića 20,21000 Split,FLEET rent a car društvo s ograničenom odgovornošću za trgovinu i usluge, OIB 59504443231, Andrije Hebranga 32,10000 Zagreb,Đulijano Đanić,Draženko Jakovac, OIB 22711122769, Ksaver 188,10000 Zagreb</izvorni_sadrzaj>
    <derivirana_varijabla naziv="DomainObject.Predmet.StrankaWithAdressOIB_1">FINANCIJSKA AGENCIJA, RC SPLIT, OIB 85821130368, Mažuranićevo šetalište 24 b,21410 Splitska,Ministarstvo financija RH, OIB 18683136487, Katančićeva 5,10000 Zagreb,GRAD SPLIT, OIB 78755598868,PRO LIBRUM d.o.o. za usluge, trgovinu, ugostiteljstvo i turizam, OIB 70120909110, Ruđera Boškovića 20,21000 Split,FLEET rent a car društvo s ograničenom odgovornošću za trgovinu i usluge, OIB 59504443231, Andrije Hebranga 32,10000 Zagreb,Đulijano Đanić,Draženko Jakovac, OIB 22711122769, Ksaver 188,10000 Zagreb</derivirana_varijabla>
  </DomainObject.Predmet.StrankaWithAdressOIB>
  <DomainObject.Predmet.StrankaNazivFormated>
    <izvorni_sadrzaj>FINANCIJSKA AGENCIJA, RC SPLIT,Ministarstvo financija RH,GRAD SPLIT,PRO LIBRUM d.o.o. za usluge, trgovinu, ugostiteljstvo i turizam,FLEET rent a car društvo s ograničenom odgovornošću za trgovinu i usluge,Đulijano Đanić,Draženko Jakovac</izvorni_sadrzaj>
    <derivirana_varijabla naziv="DomainObject.Predmet.StrankaNazivFormated_1">FINANCIJSKA AGENCIJA, RC SPLIT,Ministarstvo financija RH,GRAD SPLIT,PRO LIBRUM d.o.o. za usluge, trgovinu, ugostiteljstvo i turizam,FLEET rent a car društvo s ograničenom odgovornošću za trgovinu i usluge,Đulijano Đanić,Draženko Jakovac</derivirana_varijabla>
    <derivirana_varijabla naziv="Padez">FINANCIJSKA AGENCIJA, RC SPLIT,Ministarstvo financija RH,GRAD SPLIT,PRO LIBRUM d.o.o. za usluge, trgovinu, ugostiteljstvo i turizam,FLEET rent a car društvo s ograničenom odgovornošću za trgovinu i usluge,Đulijano Đanić,Draženko Jakovac</derivirana_varijabla>
  </DomainObject.Predmet.StrankaNazivFormated>
  <DomainObject.Predmet.StrankaNazivFormatedOIB>
    <izvorni_sadrzaj>FINANCIJSKA AGENCIJA, RC SPLIT, OIB 85821130368,Ministarstvo financija RH, OIB 18683136487,GRAD SPLIT, OIB 78755598868,PRO LIBRUM d.o.o. za usluge, trgovinu, ugostiteljstvo i turizam, OIB 70120909110,FLEET rent a car društvo s ograničenom odgovornošću za trgovinu i usluge, OIB 59504443231,Đulijano Đanić,Draženko Jakovac, OIB 22711122769</izvorni_sadrzaj>
    <derivirana_varijabla naziv="DomainObject.Predmet.StrankaNazivFormatedOIB_1">FINANCIJSKA AGENCIJA, RC SPLIT, OIB 85821130368,Ministarstvo financija RH, OIB 18683136487,GRAD SPLIT, OIB 78755598868,PRO LIBRUM d.o.o. za usluge, trgovinu, ugostiteljstvo i turizam, OIB 70120909110,FLEET rent a car društvo s ograničenom odgovornošću za trgovinu i usluge, OIB 59504443231,Đulijano Đanić,Draženko Jakovac, OIB 22711122769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106248.18</izvorni_sadrzaj>
    <derivirana_varijabla naziv="DomainObject.Predmet.TrenutnaVrijednost_1">106248.18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/>
  </DomainObject.Predmet.VrstaSpora.Naziv>
  <DomainObject.Predmet.Zapisnicar>
    <izvorni_sadrzaj>Ana Maria Trbulin</izvorni_sadrzaj>
    <derivirana_varijabla naziv="DomainObject.Predmet.Zapisnicar_1">Ana Maria Trbulin</derivirana_varijabla>
    <derivirana_varijabla naziv="Padez">Ana Maria Trbulin</derivirana_varijabla>
  </DomainObject.Predmet.Zapisnicar>
  <DomainObject.Predmet.StrankaListFormated>
    <izvorni_sadrzaj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 zastupanog po punomoćniku ŠEPAROVIĆ, ŠPEHAR I GAVRANIĆ j.t.d.</item>
    </izvorni_sadrzaj>
    <derivirana_varijabla naziv="DomainObject.Predmet.StrankaListFormated_1"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 zastupanog po punomoćniku ŠEPAROVIĆ, ŠPEHAR I GAVRANIĆ j.t.d.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GRAD SPLIT, OIB 78755598868</item>
      <item>PRO LIBRUM d.o.o. za usluge, trgovinu, ugostiteljstvo i turizam, OIB 70120909110</item>
      <item>FLEET rent a car društvo s ograničenom odgovornošću za trgovinu i usluge, OIB 59504443231</item>
      <item>Đulijano Đanić</item>
      <item>Draženko Jakovac, OIB 22711122769 zastupanog po punomoćniku ŠEPAROVIĆ, ŠPEHAR I GAVRANIĆ j.t.d.</item>
    </izvorni_sadrzaj>
    <derivirana_varijabla naziv="DomainObject.Predmet.StrankaListFormatedOIB_1">
      <item>FINANCIJSKA AGENCIJA, RC SPLIT, OIB 85821130368</item>
      <item>Ministarstvo financija RH, OIB 18683136487</item>
      <item>GRAD SPLIT, OIB 78755598868</item>
      <item>PRO LIBRUM d.o.o. za usluge, trgovinu, ugostiteljstvo i turizam, OIB 70120909110</item>
      <item>FLEET rent a car društvo s ograničenom odgovornošću za trgovinu i usluge, OIB 59504443231</item>
      <item>Đulijano Đanić</item>
      <item>Draženko Jakovac, OIB 22711122769 zastupanog po punomoćniku ŠEPAROVIĆ, ŠPEHAR I GAVRANIĆ j.t.d.</item>
    </derivirana_varijabla>
  </DomainObject.Predmet.StrankaListFormatedOIB>
  <DomainObject.Predmet.StrankaListFormatedWithAdress>
    <izvorni_sadrzaj>
      <item>FINANCIJSKA AGENCIJA, RC SPLIT, Mažuranićevo šetalište 24 b, 21410 Splitska</item>
      <item>Ministarstvo financija RH, Katančićeva 5, 10000 Zagreb</item>
      <item>GRAD SPLIT</item>
      <item>PRO LIBRUM d.o.o. za usluge, trgovinu, ugostiteljstvo i turizam, Ruđera Boškovića 20, 21000 Split</item>
      <item>FLEET rent a car društvo s ograničenom odgovornošću za trgovinu i usluge, Andrije Hebranga 32, 10000 Zagreb</item>
      <item>Đulijano Đanić</item>
      <item>Draženko Jakovac, Ksaver 188, 10000 Zagreb zastupanog po punomoćniku ŠEPAROVIĆ, ŠPEHAR I GAVRANIĆ j.t.d.</item>
    </izvorni_sadrzaj>
    <derivirana_varijabla naziv="DomainObject.Predmet.StrankaListFormatedWithAdress_1">
      <item>FINANCIJSKA AGENCIJA, RC SPLIT, Mažuranićevo šetalište 24 b, 21410 Splitska</item>
      <item>Ministarstvo financija RH, Katančićeva 5, 10000 Zagreb</item>
      <item>GRAD SPLIT</item>
      <item>PRO LIBRUM d.o.o. za usluge, trgovinu, ugostiteljstvo i turizam, Ruđera Boškovića 20, 21000 Split</item>
      <item>FLEET rent a car društvo s ograničenom odgovornošću za trgovinu i usluge, Andrije Hebranga 32, 10000 Zagreb</item>
      <item>Đulijano Đanić</item>
      <item>Draženko Jakovac, Ksaver 188, 10000 Zagreb zastupanog po punomoćniku ŠEPAROVIĆ, ŠPEHAR I GAVRANIĆ j.t.d.</item>
    </derivirana_varijabla>
  </DomainObject.Predmet.StrankaListFormatedWithAdress>
  <DomainObject.Predmet.StrankaListFormatedWithAdressOIB>
    <izvorni_sadrzaj>
      <item>FINANCIJSKA AGENCIJA, RC SPLIT, OIB 85821130368, Mažuranićevo šetalište 24 b, 21410 Splitska</item>
      <item>Ministarstvo financija RH, OIB 18683136487, Katančićeva 5, 10000 Zagreb</item>
      <item>GRAD SPLIT, OIB 78755598868</item>
      <item>PRO LIBRUM d.o.o. za usluge, trgovinu, ugostiteljstvo i turizam, OIB 70120909110, Ruđera Boškovića 20, 21000 Split</item>
      <item>FLEET rent a car društvo s ograničenom odgovornošću za trgovinu i usluge, OIB 59504443231, Andrije Hebranga 32, 10000 Zagreb</item>
      <item>Đulijano Đanić</item>
      <item>Draženko Jakovac, OIB 22711122769, Ksaver 188, 10000 Zagreb zastupanog po punomoćniku ŠEPAROVIĆ, ŠPEHAR I GAVRANIĆ j.t.d.</item>
    </izvorni_sadrzaj>
    <derivirana_varijabla naziv="DomainObject.Predmet.StrankaListFormatedWithAdressOIB_1">
      <item>FINANCIJSKA AGENCIJA, RC SPLIT, OIB 85821130368, Mažuranićevo šetalište 24 b, 21410 Splitska</item>
      <item>Ministarstvo financija RH, OIB 18683136487, Katančićeva 5, 10000 Zagreb</item>
      <item>GRAD SPLIT, OIB 78755598868</item>
      <item>PRO LIBRUM d.o.o. za usluge, trgovinu, ugostiteljstvo i turizam, OIB 70120909110, Ruđera Boškovića 20, 21000 Split</item>
      <item>FLEET rent a car društvo s ograničenom odgovornošću za trgovinu i usluge, OIB 59504443231, Andrije Hebranga 32, 10000 Zagreb</item>
      <item>Đulijano Đanić</item>
      <item>Draženko Jakovac, OIB 22711122769, Ksaver 188, 10000 Zagreb zastupanog po punomoćniku ŠEPAROVIĆ, ŠPEHAR I GAVRANIĆ j.t.d.</item>
    </derivirana_varijabla>
  </DomainObject.Predmet.StrankaListFormatedWithAdressOIB>
  <DomainObject.Predmet.StrankaListNazivFormated>
    <izvorni_sadrzaj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</item>
    </izvorni_sadrzaj>
    <derivirana_varijabla naziv="DomainObject.Predmet.StrankaListNazivFormated_1"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GRAD SPLIT, OIB 78755598868</item>
      <item>PRO LIBRUM d.o.o. za usluge, trgovinu, ugostiteljstvo i turizam, OIB 70120909110</item>
      <item>FLEET rent a car društvo s ograničenom odgovornošću za trgovinu i usluge, OIB 59504443231</item>
      <item>Đulijano Đanić</item>
      <item>Draženko Jakovac, OIB 22711122769</item>
    </izvorni_sadrzaj>
    <derivirana_varijabla naziv="DomainObject.Predmet.StrankaListNazivFormatedOIB_1">
      <item>FINANCIJSKA AGENCIJA, RC SPLIT, OIB 85821130368</item>
      <item>Ministarstvo financija RH, OIB 18683136487</item>
      <item>GRAD SPLIT, OIB 78755598868</item>
      <item>PRO LIBRUM d.o.o. za usluge, trgovinu, ugostiteljstvo i turizam, OIB 70120909110</item>
      <item>FLEET rent a car društvo s ograničenom odgovornošću za trgovinu i usluge, OIB 59504443231</item>
      <item>Đulijano Đanić</item>
      <item>Draženko Jakovac, OIB 22711122769</item>
    </derivirana_varijabla>
  </DomainObject.Predmet.StrankaListNazivFormatedOIB>
  <DomainObject.Predmet.ProtuStrankaListFormated>
    <izvorni_sadrzaj>
      <item>STVARI LAGANE jednostavno društvo s ograničenom odgovornošću za promidžbu i usluge</item>
    </izvorni_sadrzaj>
    <derivirana_varijabla naziv="DomainObject.Predmet.ProtuStrankaListFormated_1">
      <item>STVARI LAGANE jednostavno društvo s ograničenom odgovornošću za promidžbu i usluge</item>
    </derivirana_varijabla>
  </DomainObject.Predmet.ProtuStrankaListFormated>
  <DomainObject.Predmet.ProtuStrankaListFormatedOIB>
    <izvorni_sadrzaj>
      <item>STVARI LAGANE jednostavno društvo s ograničenom odgovornošću za promidžbu i usluge, OIB 47658167976</item>
    </izvorni_sadrzaj>
    <derivirana_varijabla naziv="DomainObject.Predmet.ProtuStrankaListFormatedOIB_1">
      <item>STVARI LAGANE jednostavno društvo s ograničenom odgovornošću za promidžbu i usluge, OIB 47658167976</item>
    </derivirana_varijabla>
  </DomainObject.Predmet.ProtuStrankaListFormatedOIB>
  <DomainObject.Predmet.ProtuStrankaListFormatedWithAdress>
    <izvorni_sadrzaj>
      <item>STVARI LAGANE jednostavno društvo s ograničenom odgovornošću za promidžbu i usluge, Osječka 24 B, 21000 Split</item>
    </izvorni_sadrzaj>
    <derivirana_varijabla naziv="DomainObject.Predmet.ProtuStrankaListFormatedWithAdress_1">
      <item>STVARI LAGANE jednostavno društvo s ograničenom odgovornošću za promidžbu i usluge, Osječka 24 B, 21000 Split</item>
    </derivirana_varijabla>
  </DomainObject.Predmet.ProtuStrankaListFormatedWithAdress>
  <DomainObject.Predmet.ProtuStrankaListFormatedWithAdressOIB>
    <izvorni_sadrzaj>
      <item>STVARI LAGANE jednostavno društvo s ograničenom odgovornošću za promidžbu i usluge, OIB 47658167976, Osječka 24 B, 21000 Split</item>
    </izvorni_sadrzaj>
    <derivirana_varijabla naziv="DomainObject.Predmet.ProtuStrankaListFormatedWithAdressOIB_1">
      <item>STVARI LAGANE jednostavno društvo s ograničenom odgovornošću za promidžbu i usluge, OIB 47658167976, Osječka 24 B, 21000 Split</item>
    </derivirana_varijabla>
  </DomainObject.Predmet.ProtuStrankaListFormatedWithAdressOIB>
  <DomainObject.Predmet.ProtuStrankaListNazivFormated>
    <izvorni_sadrzaj>
      <item>STVARI LAGANE jednostavno društvo s ograničenom odgovornošću za promidžbu i usluge</item>
    </izvorni_sadrzaj>
    <derivirana_varijabla naziv="DomainObject.Predmet.ProtuStrankaListNazivFormated_1">
      <item>STVARI LAGANE jednostavno društvo s ograničenom odgovornošću za promidžbu i usluge</item>
    </derivirana_varijabla>
  </DomainObject.Predmet.ProtuStrankaListNazivFormated>
  <DomainObject.Predmet.ProtuStrankaListNazivFormatedOIB>
    <izvorni_sadrzaj>
      <item>STVARI LAGANE jednostavno društvo s ograničenom odgovornošću za promidžbu i usluge, OIB 47658167976</item>
    </izvorni_sadrzaj>
    <derivirana_varijabla naziv="DomainObject.Predmet.ProtuStrankaListNazivFormatedOIB_1">
      <item>STVARI LAGANE jednostavno društvo s ograničenom odgovornošću za promidžbu i usluge, OIB 47658167976</item>
    </derivirana_varijabla>
  </DomainObject.Predmet.ProtuStrankaListNazivFormatedOIB>
  <DomainObject.Predmet.OstaliListFormated>
    <izvorni_sadrzaj>
      <item>ŠEPAROVIĆ, ŠPEHAR I GAVRANIĆ j.t.d. punomoćnik sudionika u postupku Draženko Jakovac</item>
    </izvorni_sadrzaj>
    <derivirana_varijabla naziv="DomainObject.Predmet.OstaliListFormated_1">
      <item>ŠEPAROVIĆ, ŠPEHAR I GAVRANIĆ j.t.d. punomoćnik sudionika u postupku Draženko Jakovac</item>
    </derivirana_varijabla>
    <derivirana_varijabla naziv="DrugaOsoba">
      <item>ŠEPAROVIĆ, ŠPEHAR I GAVRANIĆ j.t.d. punomoćnik sudionika u postupku Draženko Jakovac</item>
    </derivirana_varijabla>
  </DomainObject.Predmet.OstaliListFormated>
  <DomainObject.Predmet.OstaliListFormatedOIB>
    <izvorni_sadrzaj>
      <item>ŠEPAROVIĆ, ŠPEHAR I GAVRANIĆ j.t.d., OIB 72102220107 punomoćnik sudionika u postupku Draženko Jakovac</item>
    </izvorni_sadrzaj>
    <derivirana_varijabla naziv="DomainObject.Predmet.OstaliListFormatedOIB_1">
      <item>ŠEPAROVIĆ, ŠPEHAR I GAVRANIĆ j.t.d., OIB 72102220107 punomoćnik sudionika u postupku Draženko Jakovac</item>
    </derivirana_varijabla>
  </DomainObject.Predmet.OstaliListFormatedOIB>
  <DomainObject.Predmet.OstaliListFormatedWithAdress>
    <izvorni_sadrzaj>
      <item>ŠEPAROVIĆ, ŠPEHAR I GAVRANIĆ j.t.d., Šenoina 19, 10000 Zagreb punomoćnik sudionika u postupku Draženko Jakovac</item>
    </izvorni_sadrzaj>
    <derivirana_varijabla naziv="DomainObject.Predmet.OstaliListFormatedWithAdress_1">
      <item>ŠEPAROVIĆ, ŠPEHAR I GAVRANIĆ j.t.d., Šenoina 19, 10000 Zagreb punomoćnik sudionika u postupku Draženko Jakovac</item>
    </derivirana_varijabla>
  </DomainObject.Predmet.OstaliListFormatedWithAdress>
  <DomainObject.Predmet.OstaliListFormatedWithAdressOIB>
    <izvorni_sadrzaj>
      <item>ŠEPAROVIĆ, ŠPEHAR I GAVRANIĆ j.t.d., OIB 72102220107, Šenoina 19, 10000 Zagreb punomoćnik sudionika u postupku Draženko Jakovac</item>
    </izvorni_sadrzaj>
    <derivirana_varijabla naziv="DomainObject.Predmet.OstaliListFormatedWithAdressOIB_1">
      <item>ŠEPAROVIĆ, ŠPEHAR I GAVRANIĆ j.t.d., OIB 72102220107, Šenoina 19, 10000 Zagreb punomoćnik sudionika u postupku Draženko Jakovac</item>
    </derivirana_varijabla>
  </DomainObject.Predmet.OstaliListFormatedWithAdressOIB>
  <DomainObject.Predmet.OstaliListNazivFormated>
    <izvorni_sadrzaj>
      <item>ŠEPAROVIĆ, ŠPEHAR I GAVRANIĆ j.t.d.</item>
    </izvorni_sadrzaj>
    <derivirana_varijabla naziv="DomainObject.Predmet.OstaliListNazivFormated_1">
      <item>ŠEPAROVIĆ, ŠPEHAR I GAVRANIĆ j.t.d.</item>
    </derivirana_varijabla>
  </DomainObject.Predmet.OstaliListNazivFormated>
  <DomainObject.Predmet.OstaliListNazivFormatedOIB>
    <izvorni_sadrzaj>
      <item>ŠEPAROVIĆ, ŠPEHAR I GAVRANIĆ j.t.d., OIB 72102220107</item>
    </izvorni_sadrzaj>
    <derivirana_varijabla naziv="DomainObject.Predmet.OstaliListNazivFormatedOIB_1">
      <item>ŠEPAROVIĆ, ŠPEHAR I GAVRANIĆ j.t.d., OIB 72102220107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9. veljače 2017.</derivirana_varijabla>
  </DomainObject.Datum>
  <DomainObject.PoslovniBrojDokumenta>
    <izvorni_sadrzaj>St-943/2016-32</izvorni_sadrzaj>
    <derivirana_varijabla naziv="DomainObject.PoslovniBrojDokumenta_1">St-943/2016-32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STVARI LAGANE jednostavno društvo s ograničenom odgovornošću za promidžbu i usluge</izvorni_sadrzaj>
    <derivirana_varijabla naziv="DomainObject.Predmet.ProtustrankaIDrugi_1">STVARI LAGANE jednostavno društvo s ograničenom odgovornošću za promidžbu i usluge</derivirana_varijabla>
  </DomainObject.Predmet.ProtustrankaIDrugi>
  <DomainObject.Predmet.StrankaIDrugiAdressOIB>
    <izvorni_sadrzaj>FINANCIJSKA AGENCIJA, RC SPLIT, OIB 85821130368, Mažuranićevo šetalište 24 b, 21410 Splitska i dr.</izvorni_sadrzaj>
    <derivirana_varijabla naziv="DomainObject.Predmet.StrankaIDrugiAdressOIB_1">FINANCIJSKA AGENCIJA, RC SPLIT, OIB 85821130368, Mažuranićevo šetalište 24 b, 21410 Splitska i dr.</derivirana_varijabla>
  </DomainObject.Predmet.StrankaIDrugiAdressOIB>
  <DomainObject.Predmet.ProtustrankaIDrugiAdressOIB>
    <izvorni_sadrzaj>STVARI LAGANE jednostavno društvo s ograničenom odgovornošću za promidžbu i usluge, OIB 47658167976, Osječka 24 B, 21000 Split</izvorni_sadrzaj>
    <derivirana_varijabla naziv="DomainObject.Predmet.ProtustrankaIDrugiAdressOIB_1">STVARI LAGANE jednostavno društvo s ograničenom odgovornošću za promidžbu i usluge, OIB 47658167976, Osječka 24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STVARI LAGANE jednostavno društvo s ograničenom odgovornošću za promidžbu i usluge</item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</item>
      <item>ŠEPAROVIĆ, ŠPEHAR I GAVRANIĆ j.t.d.</item>
    </izvorni_sadrzaj>
    <derivirana_varijabla naziv="DomainObject.Predmet.SudioniciListNaziv_1">
      <item>STVARI LAGANE jednostavno društvo s ograničenom odgovornošću za promidžbu i usluge</item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</item>
      <item>ŠEPAROVIĆ, ŠPEHAR I GAVRANIĆ j.t.d.</item>
    </derivirana_varijabla>
    <derivirana_varijabla naziv="OstaliSudionici">
      <item>STVARI LAGANE jednostavno društvo s ograničenom odgovornošću za promidžbu i usluge</item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</item>
      <item>ŠEPAROVIĆ, ŠPEHAR I GAVRANIĆ j.t.d.</item>
    </derivirana_varijabla>
  </DomainObject.Predmet.SudioniciListNaziv>
  <DomainObject.Predmet.SudioniciListAdressOIB>
    <izvorni_sadrzaj>
      <item>STVARI LAGANE jednostavno društvo s ograničenom odgovornošću za promidžbu i usluge, OIB 47658167976, Osječka 24 B,21000 Split</item>
      <item>FINANCIJSKA AGENCIJA, RC SPLIT, OIB 85821130368, Mažuranićevo šetalište 24 b,21410 Splitska</item>
      <item>Ministarstvo financija RH, OIB 18683136487, Katančićeva 5,10000 Zagreb</item>
      <item>GRAD SPLIT, OIB 78755598868</item>
      <item>PRO LIBRUM d.o.o. za usluge, trgovinu, ugostiteljstvo i turizam, OIB 70120909110, Ruđera Boškovića 20,21000 Split</item>
      <item>FLEET rent a car društvo s ograničenom odgovornošću za trgovinu i usluge, OIB 59504443231, Andrije Hebranga 32,10000 Zagreb</item>
      <item>Đulijano Đanić</item>
      <item>Draženko Jakovac, OIB 22711122769, Ksaver 188,10000 Zagreb</item>
      <item>ŠEPAROVIĆ, ŠPEHAR I GAVRANIĆ j.t.d., OIB 72102220107, Šenoina 19,10000 Zagreb</item>
    </izvorni_sadrzaj>
    <derivirana_varijabla naziv="DomainObject.Predmet.SudioniciListAdressOIB_1">
      <item>STVARI LAGANE jednostavno društvo s ograničenom odgovornošću za promidžbu i usluge, OIB 47658167976, Osječka 24 B,21000 Split</item>
      <item>FINANCIJSKA AGENCIJA, RC SPLIT, OIB 85821130368, Mažuranićevo šetalište 24 b,21410 Splitska</item>
      <item>Ministarstvo financija RH, OIB 18683136487, Katančićeva 5,10000 Zagreb</item>
      <item>GRAD SPLIT, OIB 78755598868</item>
      <item>PRO LIBRUM d.o.o. za usluge, trgovinu, ugostiteljstvo i turizam, OIB 70120909110, Ruđera Boškovića 20,21000 Split</item>
      <item>FLEET rent a car društvo s ograničenom odgovornošću za trgovinu i usluge, OIB 59504443231, Andrije Hebranga 32,10000 Zagreb</item>
      <item>Đulijano Đanić</item>
      <item>Draženko Jakovac, OIB 22711122769, Ksaver 188,10000 Zagreb</item>
      <item>ŠEPAROVIĆ, ŠPEHAR I GAVRANIĆ j.t.d., OIB 72102220107, Šenoina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Prijava svakog pojedinog potraživanja u iznosu od 500,00 kn</izvorni_sadrzaj>
    <derivirana_varijabla naziv="DomainObject.Predmet.Pristojbe_1">sudsku pristojbu za Prijava svakog pojedinog potraživanja u iznosu od 500,00 kn</derivirana_varijabla>
  </DomainObject.Predmet.Pristojbe>
  <DomainObject.Predmet.PristojbeSudionikNazivOIB>
    <izvorni_sadrzaj>Draženko Jakovac, OIB 22711122769</izvorni_sadrzaj>
    <derivirana_varijabla naziv="DomainObject.Predmet.PristojbeSudionikNazivOIB_1">Draženko Jakovac, OIB 22711122769</derivirana_varijabla>
  </DomainObject.Predmet.PristojbeSudionikNazivOIB>
  <DomainObject.Predmet.PristojbePNB>
    <izvorni_sadrzaj>HR635045-3566-10027977374</izvorni_sadrzaj>
    <derivirana_varijabla naziv="DomainObject.Predmet.PristojbePNB_1">HR635045-3566-10027977374</derivirana_varijabla>
  </DomainObject.Predmet.PristojbePNB>
  <DomainObject.Predmet.PristojbeIznos>
    <izvorni_sadrzaj>500,00</izvorni_sadrzaj>
    <derivirana_varijabla naziv="DomainObject.Predmet.PristojbeIznos_1">500,00</derivirana_varijabla>
  </DomainObject.Predmet.PristojbeIznos>
  <DomainObject.Predmet.PristojbeOpisPlacanja>
    <izvorni_sadrzaj>Pristojba St-943/2016, TS ST.</izvorni_sadrzaj>
    <derivirana_varijabla naziv="DomainObject.Predmet.PristojbeOpisPlacanja_1">Pristojba St-943/2016, TS ST.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47658167976</item>
      <item>, OIB 85821130368</item>
      <item>, OIB 18683136487</item>
      <item>, OIB 78755598868</item>
      <item>, OIB 70120909110</item>
      <item>, OIB 59504443231</item>
      <item>, OIB null</item>
      <item>, OIB 22711122769</item>
      <item>, OIB 72102220107</item>
    </izvorni_sadrzaj>
    <derivirana_varijabla naziv="DomainObject.Predmet.SudioniciListNazivOIB_1">
      <item>, OIB 47658167976</item>
      <item>, OIB 85821130368</item>
      <item>, OIB 18683136487</item>
      <item>, OIB 78755598868</item>
      <item>, OIB 70120909110</item>
      <item>, OIB 59504443231</item>
      <item>, OIB null</item>
      <item>, OIB 22711122769</item>
      <item>, OIB 72102220107</item>
    </derivirana_varijabla>
  </DomainObject.Predmet.SudioniciListNazivOIB>
  <DomainObject.Barcode>
    <izvorni_sadrzaj>iVBORw0KGgoAAAANSUhEUgAABVUAAAFBAQAAAABf6XKMAAAERElEQVR42u3dS27kMAxFUQFegJek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</izvorni_sadrzaj>
    <derivirana_varijabla naziv="DomainObject.Barcode_1">iVBORw0KGgoAAAANSUhEUgAABVUAAAFBAQAAAABf6XKMAAAERElEQVR42u3dS27kMAxFUQFegJek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Prijava svakog pojedinog potraživanja</izvorni_sadrzaj>
    <derivirana_varijabla naziv="DomainObject.Predmet.PristojbeNazivVrste_1">Prijava svakog pojedinog potraživanja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D9CD2-D2FD-4974-896B-F8C0AB3E70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428</properties:Words>
  <properties:Characters>2475</properties:Characters>
  <properties:Lines>76</properties:Lines>
  <properties:Paragraphs>40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Goran Radanović</cp:lastModifiedBy>
  <cp:lastPrinted>2017-02-13T11:33:00Z</cp:lastPrinted>
  <dcterms:modified xmlns:xsi="http://www.w3.org/2001/XMLSchema-instance" xsi:type="dcterms:W3CDTF">2017-02-13T11:33:00Z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St-943/2016-32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  <prop:property name="eSPIS_CC_ID" pid="9" fmtid="{D5CDD505-2E9C-101B-9397-08002B2CF9AE}">
    <vt:lpwstr>3807640157</vt:lpwstr>
  </prop:property>
</prop:Properties>
</file>