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7923" w14:paraId="0b57923" w:rsidRDefault="004F3F86" w:rsidP="004F3F86" w:rsidR="004F3F8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F86" w:rsidP="004F3F86" w:rsidR="004F3F8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F3F86" w:rsidP="004F3F86" w:rsidR="004F3F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F3F86" w:rsidP="004F3F86" w:rsidR="004F3F8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F3F86" w:rsidP="004F3F86" w:rsidR="004F3F8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F3F86" w:rsidP="004F3F86" w:rsidR="004F3F8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F3F86" w:rsidP="004F3F86" w:rsidR="004F3F86" w:rsidRPr="005D578C">
      <w:pPr>
        <w:jc w:val="center"/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F3F86" w:rsidP="004F3F86" w:rsidR="004F3F86" w:rsidRPr="005D578C">
      <w:pPr>
        <w:rPr>
          <w:rFonts w:cs="Times New Roman" w:eastAsia="Times New Roman"/>
          <w:szCs w:val="24"/>
        </w:rPr>
      </w:pPr>
    </w:p>
    <w:p w:rsidRDefault="004F3F86" w:rsidP="004F3F86" w:rsidR="004F3F86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proofErr w:type="spellStart"/>
      <w:r w:rsidRPr="008C0525">
        <w:rPr>
          <w:rFonts w:cs="Times New Roman" w:eastAsia="Times New Roman"/>
          <w:szCs w:val="24"/>
        </w:rPr>
        <w:t>Giardini</w:t>
      </w:r>
      <w:proofErr w:type="spellEnd"/>
      <w:r w:rsidRPr="008C0525">
        <w:rPr>
          <w:rFonts w:cs="Times New Roman" w:eastAsia="Times New Roman"/>
          <w:szCs w:val="24"/>
        </w:rPr>
        <w:t xml:space="preserve"> 5</w:t>
      </w:r>
      <w:r>
        <w:rPr>
          <w:rFonts w:cs="Times New Roman" w:eastAsia="Times New Roman"/>
          <w:szCs w:val="24"/>
        </w:rPr>
        <w:t xml:space="preserve">, nad pravnom osobom (dužnikom) DRUŠTVO ZA POVIJEST I KULTURNI RAZVITAK ISTRE, Pula, </w:t>
      </w:r>
      <w:proofErr w:type="spellStart"/>
      <w:r>
        <w:rPr>
          <w:rFonts w:cs="Times New Roman" w:eastAsia="Times New Roman"/>
          <w:szCs w:val="24"/>
        </w:rPr>
        <w:t>Carrarina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4F3F86">
        <w:rPr>
          <w:rFonts w:cs="Times New Roman" w:eastAsia="Times New Roman"/>
          <w:szCs w:val="24"/>
        </w:rPr>
        <w:t>16248201697</w:t>
      </w:r>
      <w:r>
        <w:rPr>
          <w:rFonts w:cs="Times New Roman" w:eastAsia="Times New Roman"/>
          <w:szCs w:val="24"/>
        </w:rPr>
        <w:t>, reg. br. 18000663, 26. travnja 2016.</w:t>
      </w:r>
    </w:p>
    <w:p w:rsidRDefault="004F3F86" w:rsidP="004F3F86" w:rsidR="004F3F86" w:rsidRPr="005D578C">
      <w:pPr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F3F86" w:rsidP="004F3F86" w:rsidR="004F3F86" w:rsidRPr="005D578C">
      <w:pPr>
        <w:rPr>
          <w:rFonts w:cs="Times New Roman" w:eastAsia="Times New Roman"/>
          <w:szCs w:val="24"/>
        </w:rPr>
      </w:pPr>
    </w:p>
    <w:p w:rsidRDefault="004F3F86" w:rsidP="004F3F86" w:rsidR="004F3F86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DRUŠTVO ZA POVIJEST I KULTURNI RAZVITAK ISTRE, Pula, </w:t>
      </w:r>
      <w:proofErr w:type="spellStart"/>
      <w:r>
        <w:rPr>
          <w:rFonts w:cs="Times New Roman" w:eastAsia="Times New Roman"/>
          <w:szCs w:val="24"/>
        </w:rPr>
        <w:t>Carrarina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4F3F86">
        <w:rPr>
          <w:rFonts w:cs="Times New Roman" w:eastAsia="Times New Roman"/>
          <w:szCs w:val="24"/>
        </w:rPr>
        <w:t>16248201697</w:t>
      </w:r>
      <w:r>
        <w:rPr>
          <w:rFonts w:cs="Times New Roman" w:eastAsia="Times New Roman"/>
          <w:szCs w:val="24"/>
        </w:rPr>
        <w:t>, reg. br. 18000663.</w:t>
      </w:r>
    </w:p>
    <w:p w:rsidRDefault="004F3F86" w:rsidP="004F3F86" w:rsidR="004F3F86" w:rsidRPr="005D578C">
      <w:pPr>
        <w:ind w:firstLine="709"/>
        <w:rPr>
          <w:rFonts w:cs="Times New Roman" w:eastAsia="Times New Roman"/>
          <w:szCs w:val="24"/>
        </w:rPr>
      </w:pPr>
    </w:p>
    <w:p w:rsidRDefault="004F3F86" w:rsidP="004F3F86" w:rsidR="004F3F86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Nikola Delić iz Pule,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OIB 58474163165.</w:t>
      </w:r>
    </w:p>
    <w:p w:rsidRDefault="004F3F86" w:rsidP="004F3F86" w:rsidR="004F3F86">
      <w:pPr>
        <w:ind w:firstLine="708"/>
        <w:rPr>
          <w:rFonts w:cs="Times New Roman" w:eastAsia="Times New Roman"/>
          <w:szCs w:val="20"/>
        </w:rPr>
      </w:pPr>
    </w:p>
    <w:p w:rsidRDefault="004F3F86" w:rsidP="004F3F86" w:rsidR="004F3F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DRUŠTVO ZA POVIJEST I KULTURNI RAZVITAK ISTRE, Pula, </w:t>
      </w:r>
      <w:proofErr w:type="spellStart"/>
      <w:r>
        <w:rPr>
          <w:rFonts w:cs="Times New Roman" w:eastAsia="Times New Roman"/>
          <w:szCs w:val="24"/>
        </w:rPr>
        <w:t>Carrarina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4F3F86">
        <w:rPr>
          <w:rFonts w:cs="Times New Roman" w:eastAsia="Times New Roman"/>
          <w:szCs w:val="24"/>
        </w:rPr>
        <w:t>16248201697</w:t>
      </w:r>
      <w:r>
        <w:rPr>
          <w:rFonts w:cs="Times New Roman" w:eastAsia="Times New Roman"/>
          <w:szCs w:val="24"/>
        </w:rPr>
        <w:t>, reg. br. 18000663.</w:t>
      </w:r>
    </w:p>
    <w:p w:rsidRDefault="004F3F86" w:rsidP="004F3F86" w:rsidR="004F3F86">
      <w:pPr>
        <w:ind w:firstLine="709"/>
        <w:rPr>
          <w:rFonts w:cs="Times New Roman" w:eastAsia="Times New Roman"/>
          <w:szCs w:val="24"/>
        </w:rPr>
      </w:pPr>
    </w:p>
    <w:p w:rsidRDefault="004F3F86" w:rsidP="004F3F86" w:rsidR="004F3F8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DRUŠTVO ZA POVIJEST I KULTURNI RAZVITAK ISTRE, Pula, </w:t>
      </w:r>
      <w:proofErr w:type="spellStart"/>
      <w:r>
        <w:rPr>
          <w:rFonts w:cs="Times New Roman" w:eastAsia="Times New Roman"/>
          <w:szCs w:val="24"/>
        </w:rPr>
        <w:t>Carrarina</w:t>
      </w:r>
      <w:proofErr w:type="spellEnd"/>
      <w:r>
        <w:rPr>
          <w:rFonts w:cs="Times New Roman" w:eastAsia="Times New Roman"/>
          <w:szCs w:val="24"/>
        </w:rPr>
        <w:t xml:space="preserve"> 3, OIB </w:t>
      </w:r>
      <w:r w:rsidRPr="004F3F86">
        <w:rPr>
          <w:rFonts w:cs="Times New Roman" w:eastAsia="Times New Roman"/>
          <w:szCs w:val="24"/>
        </w:rPr>
        <w:t>16248201697</w:t>
      </w:r>
      <w:r>
        <w:rPr>
          <w:rFonts w:cs="Times New Roman" w:eastAsia="Times New Roman"/>
          <w:szCs w:val="24"/>
        </w:rPr>
        <w:t>, reg. br. 18000663, iz Registra udruga u Republici Hrvatskoj.</w:t>
      </w:r>
    </w:p>
    <w:p w:rsidRDefault="004F3F86" w:rsidP="004F3F86" w:rsidR="004F3F86">
      <w:pPr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F3F86" w:rsidP="004F3F86" w:rsidR="004F3F86">
      <w:pPr>
        <w:ind w:firstLine="708"/>
        <w:rPr>
          <w:rFonts w:cs="Times New Roman" w:eastAsia="Times New Roman"/>
          <w:szCs w:val="24"/>
        </w:rPr>
      </w:pPr>
    </w:p>
    <w:p w:rsidRDefault="004F3F86" w:rsidP="00140CCD" w:rsidR="004F3F86" w:rsidRPr="00140CCD">
      <w:pPr>
        <w:ind w:firstLine="708"/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DRUŠTVO ZA POVIJEST I KULTURNI RAZVITAK ISTRE,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</w:t>
      </w:r>
      <w:r w:rsidR="00140CCD">
        <w:t xml:space="preserve">(dužnik je na dan 1. rujna 2015. imao neizvršene osnove za plaćanje u neprekinutom razdoblju od 574 dana u ukupnom iznosu 6.557,98 kuna) </w:t>
      </w:r>
      <w:r>
        <w:t xml:space="preserve">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je, sukladno čl. 430. Stečajnog zakona, 12. siječnja </w:t>
      </w:r>
      <w:r>
        <w:rPr>
          <w:rFonts w:eastAsiaTheme="minorHAnsi"/>
          <w:lang w:eastAsia="en-US"/>
        </w:rPr>
        <w:lastRenderedPageBreak/>
        <w:t>2016.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St-858/2015-3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F3F86" w:rsidP="004F3F86" w:rsidR="004F3F8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="00140CCD">
        <w:rPr>
          <w:rFonts w:cs="Times New Roman" w:eastAsia="Times New Roman"/>
          <w:szCs w:val="24"/>
        </w:rPr>
        <w:t xml:space="preserve"> u roku od 15 </w:t>
      </w:r>
      <w:r w:rsidRPr="00D649EA">
        <w:rPr>
          <w:rFonts w:cs="Times New Roman" w:eastAsia="Times New Roman"/>
          <w:szCs w:val="24"/>
        </w:rPr>
        <w:t xml:space="preserve">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="00140CCD"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F3F86" w:rsidP="004F3F86" w:rsidR="004F3F86" w:rsidRPr="005D578C">
      <w:pPr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26.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F3F86" w:rsidP="004F3F86" w:rsidR="004F3F86" w:rsidRPr="005D578C">
      <w:pPr>
        <w:jc w:val="center"/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F3F86" w:rsidP="004F3F86" w:rsidR="004F3F8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F003D">
        <w:rPr>
          <w:rFonts w:cs="Times New Roman" w:eastAsia="Times New Roman"/>
          <w:szCs w:val="24"/>
        </w:rPr>
        <w:t>, v.r.</w:t>
      </w:r>
    </w:p>
    <w:p w:rsidRDefault="004F3F86" w:rsidP="004F3F86" w:rsidR="004F3F86">
      <w:pPr>
        <w:jc w:val="left"/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jc w:val="left"/>
        <w:rPr>
          <w:rFonts w:cs="Times New Roman" w:eastAsia="Times New Roman"/>
          <w:szCs w:val="24"/>
        </w:rPr>
      </w:pPr>
    </w:p>
    <w:p w:rsidRDefault="004F3F86" w:rsidP="004F3F86" w:rsidR="004F3F8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40CCD" w:rsidP="00140CCD" w:rsidR="00140CCD" w:rsidRPr="00140CCD">
      <w:pPr>
        <w:ind w:firstLine="708"/>
        <w:rPr>
          <w:rFonts w:cs="Times New Roman" w:eastAsia="Times New Roman"/>
          <w:szCs w:val="24"/>
        </w:rPr>
      </w:pPr>
      <w:r w:rsidRPr="00140CCD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4F3F86" w:rsidP="004F3F86" w:rsidR="004F3F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F3F86" w:rsidP="004F3F86" w:rsidR="004F3F86">
      <w:pPr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rPr>
          <w:rFonts w:cs="Times New Roman" w:eastAsia="Times New Roman"/>
          <w:szCs w:val="24"/>
        </w:rPr>
      </w:pPr>
    </w:p>
    <w:p w:rsidRDefault="004F3F86" w:rsidP="004F3F86" w:rsidR="004F3F8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F3F86" w:rsidP="004F3F86" w:rsidR="004F3F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4F3F86" w:rsidP="004F3F86" w:rsidR="004F3F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DRUŠTVO ZA POVIJEST I KULTURNI RAZVITAK ISTRE, Pula, </w:t>
      </w:r>
      <w:proofErr w:type="spellStart"/>
      <w:r>
        <w:rPr>
          <w:rFonts w:cs="Times New Roman" w:eastAsia="Times New Roman"/>
          <w:szCs w:val="24"/>
        </w:rPr>
        <w:t>Carrarina</w:t>
      </w:r>
      <w:proofErr w:type="spellEnd"/>
      <w:r>
        <w:rPr>
          <w:rFonts w:cs="Times New Roman" w:eastAsia="Times New Roman"/>
          <w:szCs w:val="24"/>
        </w:rPr>
        <w:t xml:space="preserve"> 3, </w:t>
      </w:r>
    </w:p>
    <w:p w:rsidRDefault="004F3F86" w:rsidP="004F3F86" w:rsidR="004F3F8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>
        <w:rPr>
          <w:rFonts w:cs="Times New Roman" w:eastAsia="Times New Roman"/>
          <w:szCs w:val="20"/>
        </w:rPr>
        <w:t>Carrarina</w:t>
      </w:r>
      <w:proofErr w:type="spellEnd"/>
      <w:r>
        <w:rPr>
          <w:rFonts w:cs="Times New Roman" w:eastAsia="Times New Roman"/>
          <w:szCs w:val="20"/>
        </w:rPr>
        <w:t xml:space="preserve"> 5,  </w:t>
      </w:r>
    </w:p>
    <w:p w:rsidRDefault="004F3F86" w:rsidP="004F3F86" w:rsidR="004F3F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>
        <w:rPr>
          <w:rFonts w:cs="Times New Roman" w:eastAsia="Times New Roman"/>
          <w:szCs w:val="24"/>
        </w:rPr>
        <w:t>Kranjčevićeva</w:t>
      </w:r>
      <w:proofErr w:type="spellEnd"/>
      <w:r>
        <w:rPr>
          <w:rFonts w:cs="Times New Roman" w:eastAsia="Times New Roman"/>
          <w:szCs w:val="24"/>
        </w:rPr>
        <w:t xml:space="preserve"> 8,</w:t>
      </w:r>
    </w:p>
    <w:p w:rsidRDefault="004F3F86" w:rsidP="004F3F86" w:rsidR="004F3F8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</w:t>
      </w:r>
      <w:proofErr w:type="spellStart"/>
      <w:r>
        <w:rPr>
          <w:rFonts w:cs="Times New Roman" w:eastAsia="Times New Roman"/>
          <w:szCs w:val="20"/>
        </w:rPr>
        <w:t>Kranjčevićeva</w:t>
      </w:r>
      <w:proofErr w:type="spellEnd"/>
      <w:r>
        <w:rPr>
          <w:rFonts w:cs="Times New Roman" w:eastAsia="Times New Roman"/>
          <w:szCs w:val="20"/>
        </w:rPr>
        <w:t xml:space="preserve"> 16, </w:t>
      </w:r>
    </w:p>
    <w:p w:rsidRDefault="004F3F86" w:rsidP="004F3F86" w:rsidR="004F3F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F3F86" w:rsidP="004F3F86" w:rsidR="004F3F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4F3F86" w:rsidP="004F3F86" w:rsidR="004F3F8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4F3F86" w:rsidP="004F3F86" w:rsidR="004F3F86"/>
    <w:p w:rsidRDefault="004F3F86" w:rsidP="004F3F86" w:rsidR="004F3F86"/>
    <w:p w:rsidRDefault="004F3F86" w:rsidP="004F3F86" w:rsidR="004F3F86"/>
    <w:p w:rsidRDefault="004F003D" w:rsidR="00387208"/>
    <w:sectPr w:rsidSect="004F3F86" w:rsidR="00387208">
      <w:headerReference w:type="default" r:id="rId9"/>
      <w:headerReference w:type="first" r:id="rId10"/>
      <w:pgSz w:h="16838" w:w="11906"/>
      <w:pgMar w:gutter="0" w:footer="737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F86" w:rsidP="004F3F86" w:rsidR="004F3F86">
      <w:r>
        <w:separator/>
      </w:r>
    </w:p>
  </w:endnote>
  <w:endnote w:id="0" w:type="continuationSeparator">
    <w:p w:rsidRDefault="004F3F86" w:rsidP="004F3F86" w:rsidR="004F3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F86" w:rsidP="004F3F86" w:rsidR="004F3F86">
      <w:r>
        <w:separator/>
      </w:r>
    </w:p>
  </w:footnote>
  <w:footnote w:id="0" w:type="continuationSeparator">
    <w:p w:rsidRDefault="004F3F86" w:rsidP="004F3F86" w:rsidR="004F3F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4F3F86" w:rsidR="004F3F86" w:rsidRPr="00A074C3">
    <w:pPr>
      <w:pStyle w:val="Zaglavlje"/>
      <w:jc w:val="right"/>
      <w:rPr>
        <w:szCs w:val="24"/>
      </w:rPr>
    </w:pPr>
    <w:r>
      <w:tab/>
    </w:r>
    <w:r>
      <w:rPr>
        <w:szCs w:val="24"/>
      </w:rPr>
      <w:t>9 St-858/2015-6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9 St-858/2015-6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A18"/>
    <w:rsid w:val="00140CCD"/>
    <w:rsid w:val="004F003D"/>
    <w:rsid w:val="004F3F86"/>
    <w:rsid w:val="0075528E"/>
    <w:rsid w:val="0079403F"/>
    <w:rsid w:val="00D2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3F8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F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F3F8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F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F8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F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3F8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03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003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00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003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3F8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3F8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F3F8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3F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F8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3F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3F8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0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03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003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00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003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POVIJEST I KULTURNI RAZVITAK ISTRE, PULA</izvorni_sadrzaj>
    <derivirana_varijabla naziv="DomainObject.Predmet.ProtustrankaFormated_1">  DRUŠTVO ZA POVIJEST I KULTURNI RAZVITAK ISTRE, PULA</derivirana_varijabla>
  </DomainObject.Predmet.ProtustrankaFormated>
  <DomainObject.Predmet.ProtustrankaFormatedOIB>
    <izvorni_sadrzaj>  DRUŠTVO ZA POVIJEST I KULTURNI RAZVITAK ISTRE, PULA, OIB 16248201697</izvorni_sadrzaj>
    <derivirana_varijabla naziv="DomainObject.Predmet.ProtustrankaFormatedOIB_1">  DRUŠTVO ZA POVIJEST I KULTURNI RAZVITAK ISTRE, PULA, OIB 16248201697</derivirana_varijabla>
  </DomainObject.Predmet.ProtustrankaFormatedOIB>
  <DomainObject.Predmet.ProtustrankaFormatedWithAdress>
    <izvorni_sadrzaj> DRUŠTVO ZA POVIJEST I KULTURNI RAZVITAK ISTRE, PULA, CARRARINA 3, 52100 Pula</izvorni_sadrzaj>
    <derivirana_varijabla naziv="DomainObject.Predmet.ProtustrankaFormatedWithAdress_1"> DRUŠTVO ZA POVIJEST I KULTURNI RAZVITAK ISTRE, PULA, CARRARINA 3, 52100 Pula</derivirana_varijabla>
  </DomainObject.Predmet.ProtustrankaFormatedWithAdress>
  <DomainObject.Predmet.ProtustrankaFormatedWithAdressOIB>
    <izvorni_sadrzaj> DRUŠTVO ZA POVIJEST I KULTURNI RAZVITAK ISTRE, PULA, OIB 16248201697, CARRARINA 3, 52100 Pula</izvorni_sadrzaj>
    <derivirana_varijabla naziv="DomainObject.Predmet.ProtustrankaFormatedWithAdressOIB_1"> DRUŠTVO ZA POVIJEST I KULTURNI RAZVITAK ISTRE, PULA, OIB 16248201697, CARRARINA 3, 52100 Pula</derivirana_varijabla>
  </DomainObject.Predmet.ProtustrankaFormatedWithAdressOIB>
  <DomainObject.Predmet.ProtustrankaWithAdress>
    <izvorni_sadrzaj>DRUŠTVO ZA POVIJEST I KULTURNI RAZVITAK ISTRE, PULA CARRARINA 3, 52100 Pula</izvorni_sadrzaj>
    <derivirana_varijabla naziv="DomainObject.Predmet.ProtustrankaWithAdress_1">DRUŠTVO ZA POVIJEST I KULTURNI RAZVITAK ISTRE, PULA CARRARINA 3, 52100 Pula</derivirana_varijabla>
  </DomainObject.Predmet.ProtustrankaWithAdress>
  <DomainObject.Predmet.ProtustrankaWithAdressOIB>
    <izvorni_sadrzaj>DRUŠTVO ZA POVIJEST I KULTURNI RAZVITAK ISTRE, PULA, OIB 16248201697, CARRARINA 3, 52100 Pula</izvorni_sadrzaj>
    <derivirana_varijabla naziv="DomainObject.Predmet.ProtustrankaWithAdressOIB_1">DRUŠTVO ZA POVIJEST I KULTURNI RAZVITAK ISTRE, PULA, OIB 16248201697, CARRARINA 3, 52100 Pula</derivirana_varijabla>
  </DomainObject.Predmet.ProtustrankaWithAdressOIB>
  <DomainObject.Predmet.ProtustrankaNazivFormated>
    <izvorni_sadrzaj>DRUŠTVO ZA POVIJEST I KULTURNI RAZVITAK ISTRE, PULA</izvorni_sadrzaj>
    <derivirana_varijabla naziv="DomainObject.Predmet.ProtustrankaNazivFormated_1">DRUŠTVO ZA POVIJEST I KULTURNI RAZVITAK ISTRE, PULA</derivirana_varijabla>
  </DomainObject.Predmet.ProtustrankaNazivFormated>
  <DomainObject.Predmet.ProtustrankaNazivFormatedOIB>
    <izvorni_sadrzaj>DRUŠTVO ZA POVIJEST I KULTURNI RAZVITAK ISTRE, PULA, OIB 16248201697</izvorni_sadrzaj>
    <derivirana_varijabla naziv="DomainObject.Predmet.ProtustrankaNazivFormatedOIB_1">DRUŠTVO ZA POVIJEST I KULTURNI RAZVITAK ISTRE, PULA, OIB 16248201697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6557.98</izvorni_sadrzaj>
    <derivirana_varijabla naziv="DomainObject.Predmet.TrenutnaVrijednost_1">6557.98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DRUŠTVO ZA POVIJEST I KULTURNI RAZVITAK ISTRE, PULA</item>
    </izvorni_sadrzaj>
    <derivirana_varijabla naziv="DomainObject.Predmet.ProtuStrankaListFormated_1">
      <item>DRUŠTVO ZA POVIJEST I KULTURNI RAZVITAK ISTRE, PULA</item>
    </derivirana_varijabla>
  </DomainObject.Predmet.ProtuStrankaListFormated>
  <DomainObject.Predmet.ProtuStrankaListFormatedOIB>
    <izvorni_sadrzaj>
      <item>DRUŠTVO ZA POVIJEST I KULTURNI RAZVITAK ISTRE, PULA, OIB 16248201697</item>
    </izvorni_sadrzaj>
    <derivirana_varijabla naziv="DomainObject.Predmet.ProtuStrankaListFormatedOIB_1">
      <item>DRUŠTVO ZA POVIJEST I KULTURNI RAZVITAK ISTRE, PULA, OIB 16248201697</item>
    </derivirana_varijabla>
  </DomainObject.Predmet.ProtuStrankaListFormatedOIB>
  <DomainObject.Predmet.ProtuStrankaListFormatedWithAdress>
    <izvorni_sadrzaj>
      <item>DRUŠTVO ZA POVIJEST I KULTURNI RAZVITAK ISTRE, PULA, CARRARINA 3, 52100 Pula</item>
    </izvorni_sadrzaj>
    <derivirana_varijabla naziv="DomainObject.Predmet.ProtuStrankaListFormatedWithAdress_1">
      <item>DRUŠTVO ZA POVIJEST I KULTURNI RAZVITAK ISTRE, PULA, CARRARINA 3, 52100 Pula</item>
    </derivirana_varijabla>
  </DomainObject.Predmet.ProtuStrankaListFormatedWithAdress>
  <DomainObject.Predmet.ProtuStrankaListFormatedWithAdressOIB>
    <izvorni_sadrzaj>
      <item>DRUŠTVO ZA POVIJEST I KULTURNI RAZVITAK ISTRE, PULA, OIB 16248201697, CARRARINA 3, 52100 Pula</item>
    </izvorni_sadrzaj>
    <derivirana_varijabla naziv="DomainObject.Predmet.ProtuStrankaListFormatedWithAdressOIB_1">
      <item>DRUŠTVO ZA POVIJEST I KULTURNI RAZVITAK ISTRE, PULA, OIB 16248201697, CARRARINA 3, 52100 Pula</item>
    </derivirana_varijabla>
  </DomainObject.Predmet.ProtuStrankaListFormatedWithAdressOIB>
  <DomainObject.Predmet.ProtuStrankaListNazivFormated>
    <izvorni_sadrzaj>
      <item>DRUŠTVO ZA POVIJEST I KULTURNI RAZVITAK ISTRE, PULA</item>
    </izvorni_sadrzaj>
    <derivirana_varijabla naziv="DomainObject.Predmet.ProtuStrankaListNazivFormated_1">
      <item>DRUŠTVO ZA POVIJEST I KULTURNI RAZVITAK ISTRE, PULA</item>
    </derivirana_varijabla>
  </DomainObject.Predmet.ProtuStrankaListNazivFormated>
  <DomainObject.Predmet.ProtuStrankaListNazivFormatedOIB>
    <izvorni_sadrzaj>
      <item>DRUŠTVO ZA POVIJEST I KULTURNI RAZVITAK ISTRE, PULA, OIB 16248201697</item>
    </izvorni_sadrzaj>
    <derivirana_varijabla naziv="DomainObject.Predmet.ProtuStrankaListNazivFormatedOIB_1">
      <item>DRUŠTVO ZA POVIJEST I KULTURNI RAZVITAK ISTRE, PULA, OIB 16248201697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DRUŠTVO ZA POVIJEST I KULTURNI RAZVITAK ISTRE, PULA</izvorni_sadrzaj>
    <derivirana_varijabla naziv="DomainObject.Predmet.ProtustrankaIDrugi_1">DRUŠTVO ZA POVIJEST I KULTURNI RAZVITAK ISTRE,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DRUŠTVO ZA POVIJEST I KULTURNI RAZVITAK ISTRE, PULA, OIB 16248201697, CARRARINA 3, 52100 Pula</izvorni_sadrzaj>
    <derivirana_varijabla naziv="DomainObject.Predmet.ProtustrankaIDrugiAdressOIB_1">DRUŠTVO ZA POVIJEST I KULTURNI RAZVITAK ISTRE, PULA, OIB 16248201697, CARRARINA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DRUŠTVO ZA POVIJEST I KULTURNI RAZVITAK ISTRE, PULA</item>
    </izvorni_sadrzaj>
    <derivirana_varijabla naziv="DomainObject.Predmet.SudioniciListNaziv_1">
      <item>FINANCIJSKA AGENCIJA, RC RIJEKA, PODRUŽNICA PULA, PULA</item>
      <item>DRUŠTVO ZA POVIJEST I KULTURNI RAZVITAK ISTRE,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DRUŠTVO ZA POVIJEST I KULTURNI RAZVITAK ISTRE, PULA, OIB 16248201697, CARRARINA 3,52100 Pula</item>
    </izvorni_sadrzaj>
    <derivirana_varijabla naziv="DomainObject.Predmet.SudioniciListAdressOIB_1">
      <item>FINANCIJSKA AGENCIJA, RC RIJEKA, PODRUŽNICA PULA, PULA, OIB 85821130368, GIARDINI 5,52100 Pula</item>
      <item>DRUŠTVO ZA POVIJEST I KULTURNI RAZVITAK ISTRE, PULA, OIB 16248201697, CARRARINA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16248201697</item>
    </izvorni_sadrzaj>
    <derivirana_varijabla naziv="DomainObject.Predmet.SudioniciListNazivOIB_1">
      <item>, OIB 85821130368</item>
      <item>, OIB 16248201697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3972</properties:Characters>
  <properties:Lines>92</properties:Lines>
  <properties:Paragraphs>29</properties:Paragraphs>
  <properties:TotalTime>16</properties:TotalTime>
  <properties:ScaleCrop>false</properties:ScaleCrop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2016-04-25T10:57:00Z</dcterms:created>
  <dc:creator>Mihaela Kaligari</dc:creator>
  <dc:description/>
  <cp:keywords/>
  <cp:lastModifiedBy>Ana Jeromela</cp:lastModifiedBy>
  <cp:lastPrinted>2016-04-26T06:28:00Z</cp:lastPrinted>
  <dcterms:modified xmlns:xsi="http://www.w3.org/2001/XMLSchema-instance" xsi:type="dcterms:W3CDTF">2016-04-26T06:28:00Z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