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405c42" w14:paraId="2405c42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0218D7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0218D7">
              <w:t>419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218D7">
        <w:rPr>
          <w:rFonts w:eastAsia="Times New Roman" w:hAnsi="Times New Roman" w:ascii="Times New Roman"/>
          <w:color w:themeColor="text1" w:val="000000"/>
          <w:sz w:val="24"/>
          <w:szCs w:val="24"/>
        </w:rPr>
        <w:t>DRAŽENKA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0218D7">
        <w:rPr>
          <w:rFonts w:eastAsia="Times New Roman" w:hAnsi="Times New Roman" w:ascii="Times New Roman"/>
          <w:color w:themeColor="text1" w:val="000000"/>
          <w:sz w:val="24"/>
          <w:szCs w:val="24"/>
        </w:rPr>
        <w:t>j.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</w:t>
      </w:r>
      <w:r w:rsidR="000218D7">
        <w:rPr>
          <w:rFonts w:eastAsia="Times New Roman" w:hAnsi="Times New Roman" w:ascii="Times New Roman"/>
          <w:color w:themeColor="text1" w:val="000000"/>
          <w:sz w:val="24"/>
          <w:szCs w:val="24"/>
        </w:rPr>
        <w:t>Varaždin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0218D7">
        <w:rPr>
          <w:rFonts w:eastAsia="Times New Roman" w:hAnsi="Times New Roman" w:ascii="Times New Roman"/>
          <w:color w:themeColor="text1" w:val="000000"/>
          <w:sz w:val="24"/>
          <w:szCs w:val="24"/>
        </w:rPr>
        <w:t>Vladimira Gortana 36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0218D7" w:rsidRPr="000218D7">
        <w:rPr>
          <w:rFonts w:eastAsia="Times New Roman" w:hAnsi="Times New Roman" w:ascii="Times New Roman"/>
          <w:color w:themeColor="text1" w:val="000000"/>
          <w:sz w:val="24"/>
          <w:szCs w:val="24"/>
        </w:rPr>
        <w:t>76941298548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0218D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22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218D7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0218D7" w:rsidRPr="000218D7">
        <w:rPr>
          <w:rFonts w:eastAsia="Times New Roman" w:hAnsi="Times New Roman" w:ascii="Times New Roman"/>
          <w:color w:themeColor="text1" w:val="000000"/>
          <w:sz w:val="24"/>
          <w:szCs w:val="24"/>
        </w:rPr>
        <w:t>DRAŽENKA j.d.o.o., Varaždin, Vladimira Gortana 36, OIB: 76941298548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218D7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27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studenog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2018.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10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00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218D7">
        <w:rPr>
          <w:rFonts w:eastAsia="Times New Roman" w:hAnsi="Times New Roman" w:ascii="Times New Roman"/>
          <w:sz w:val="24"/>
          <w:szCs w:val="24"/>
          <w:lang w:eastAsia="hr-HR"/>
        </w:rPr>
        <w:t>Draženka Bešvir, Varaždin, Vladimira Gortana 36</w:t>
      </w:r>
    </w:p>
    <w:p w:rsidRDefault="00316B1E" w:rsidP="00316B1E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Raiffeisenbank Austria d.d., Zagreb, Magazinska cesta 69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316B1E" w:rsidR="0009785E" w:rsidRPr="0009785E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direktoru dužnika </w:t>
      </w:r>
      <w:r w:rsidR="000218D7">
        <w:rPr>
          <w:rFonts w:eastAsia="Times New Roman" w:hAnsi="Times New Roman" w:ascii="Times New Roman"/>
          <w:color w:themeColor="text1" w:val="000000"/>
          <w:sz w:val="24"/>
          <w:szCs w:val="24"/>
        </w:rPr>
        <w:t>DRAŽENKA</w:t>
      </w:r>
      <w:r w:rsidR="000218D7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0218D7">
        <w:rPr>
          <w:rFonts w:eastAsia="Times New Roman" w:hAnsi="Times New Roman" w:ascii="Times New Roman"/>
          <w:color w:themeColor="text1" w:val="000000"/>
          <w:sz w:val="24"/>
          <w:szCs w:val="24"/>
        </w:rPr>
        <w:t>j.</w:t>
      </w:r>
      <w:r w:rsidR="000218D7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</w:t>
      </w:r>
      <w:r w:rsidR="000218D7">
        <w:rPr>
          <w:rFonts w:eastAsia="Times New Roman" w:hAnsi="Times New Roman" w:ascii="Times New Roman"/>
          <w:color w:themeColor="text1" w:val="000000"/>
          <w:sz w:val="24"/>
          <w:szCs w:val="24"/>
        </w:rPr>
        <w:t>Varaždin</w:t>
      </w:r>
      <w:r w:rsidR="000218D7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0218D7">
        <w:rPr>
          <w:rFonts w:eastAsia="Times New Roman" w:hAnsi="Times New Roman" w:ascii="Times New Roman"/>
          <w:color w:themeColor="text1" w:val="000000"/>
          <w:sz w:val="24"/>
          <w:szCs w:val="24"/>
        </w:rPr>
        <w:t>Draženki Bešvir iz Varaždina, Vladimira Gortana 36</w:t>
      </w:r>
      <w:r w:rsidR="00316B1E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0218D7">
        <w:rPr>
          <w:rFonts w:eastAsia="Times New Roman" w:hAnsi="Times New Roman" w:ascii="Times New Roman"/>
          <w:sz w:val="24"/>
          <w:szCs w:val="24"/>
        </w:rPr>
        <w:t>04492988854</w:t>
      </w:r>
      <w:r w:rsidR="00316B1E">
        <w:rPr>
          <w:rFonts w:eastAsia="Times New Roman" w:hAnsi="Times New Roman" w:ascii="Times New Roman"/>
          <w:sz w:val="24"/>
          <w:szCs w:val="24"/>
        </w:rPr>
        <w:t>,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da do dana održavanja ročišta iz točke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dostavi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0218D7" w:rsidP="0009785E" w:rsidR="000218D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0218D7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0218D7">
        <w:rPr>
          <w:rFonts w:eastAsia="Times New Roman" w:hAnsi="Times New Roman" w:ascii="Times New Roman"/>
          <w:sz w:val="24"/>
          <w:szCs w:val="24"/>
          <w:lang w:eastAsia="hr-HR"/>
        </w:rPr>
        <w:t>5.475,18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0218D7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CBA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613168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0218D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22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2B3EC5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316B1E" w:rsidP="00316B1E" w:rsidR="000218D7" w:rsidRPr="000218D7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218D7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 dužnika: </w:t>
      </w:r>
      <w:r w:rsidR="000218D7" w:rsidRPr="000218D7">
        <w:rPr>
          <w:rFonts w:eastAsia="Times New Roman" w:hAnsi="Times New Roman" w:ascii="Times New Roman"/>
          <w:color w:themeColor="text1" w:val="000000"/>
          <w:sz w:val="24"/>
          <w:szCs w:val="24"/>
        </w:rPr>
        <w:t>Draženka Bešvir, Varaždin, Vladimira Gortana 36</w:t>
      </w:r>
    </w:p>
    <w:p w:rsidRDefault="00316B1E" w:rsidP="00316B1E" w:rsidR="00316B1E" w:rsidRPr="000218D7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218D7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Raiffeisenbank Austria d.d., Zagreb, Magazinska cesta 69 </w:t>
      </w:r>
    </w:p>
    <w:p w:rsidRDefault="00316B1E" w:rsidP="00316B1E" w:rsidR="00316B1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ab/>
        <w:t>Županijsko državno odvjetništvo,  građansko - upravni odjel</w:t>
      </w:r>
    </w:p>
    <w:p w:rsidRDefault="004D5A58" w:rsidP="00316B1E" w:rsidR="0009785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C013F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2C17B7" w:rsidRPr="002C17B7">
      <w:rPr>
        <w:rFonts w:hAnsi="Times New Roman" w:ascii="Times New Roman"/>
        <w:bCs/>
        <w:noProof/>
        <w:sz w:val="24"/>
        <w:szCs w:val="24"/>
      </w:rPr>
      <w:t>Poslovni broj: 10 St-419/2018-3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C17B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218D7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C17B7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85195"/>
    <w:rsid w:val="006F7BE7"/>
    <w:rsid w:val="00706C0E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CF7A16"/>
    <w:rsid w:val="00D06C64"/>
    <w:rsid w:val="00D228AD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7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7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7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7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7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7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7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7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DRAŽENKA j.d.o.o. za ugostiteljstvo zastupanog po punomoćniku Draženka Bešvir</izvorni_sadrzaj>
    <derivirana_varijabla naziv="DomainObject.Predmet.ProtustrankaFormated_1">  DRAŽENKA j.d.o.o. za ugostiteljstvo zastupanog po punomoćniku Draženka Bešvir</derivirana_varijabla>
  </DomainObject.Predmet.ProtustrankaFormated>
  <DomainObject.Predmet.ProtustrankaFormatedOIB>
    <izvorni_sadrzaj>  DRAŽENKA j.d.o.o. za ugostiteljstvo, OIB 76941298548 zastupanog po punomoćniku Draženka Bešvir</izvorni_sadrzaj>
    <derivirana_varijabla naziv="DomainObject.Predmet.ProtustrankaFormatedOIB_1">  DRAŽENKA j.d.o.o. za ugostiteljstvo, OIB 76941298548 zastupanog po punomoćniku Draženka Bešvir</derivirana_varijabla>
  </DomainObject.Predmet.ProtustrankaFormatedOIB>
  <DomainObject.Predmet.ProtustrankaFormatedWithAdress>
    <izvorni_sadrzaj> DRAŽENKA j.d.o.o. za ugostiteljstvo, Vladimira Gortana 36, 42000 Varaždin zastupanog po punomoćniku Draženka Bešvir</izvorni_sadrzaj>
    <derivirana_varijabla naziv="DomainObject.Predmet.ProtustrankaFormatedWithAdress_1"> DRAŽENKA j.d.o.o. za ugostiteljstvo, Vladimira Gortana 36, 42000 Varaždin zastupanog po punomoćniku Draženka Bešvir</derivirana_varijabla>
  </DomainObject.Predmet.ProtustrankaFormatedWithAdress>
  <DomainObject.Predmet.ProtustrankaFormatedWithAdressOIB>
    <izvorni_sadrzaj> DRAŽENKA j.d.o.o. za ugostiteljstvo, OIB 76941298548, Vladimira Gortana 36, 42000 Varaždin zastupanog po punomoćniku Draženka Bešvir</izvorni_sadrzaj>
    <derivirana_varijabla naziv="DomainObject.Predmet.ProtustrankaFormatedWithAdressOIB_1"> DRAŽENKA j.d.o.o. za ugostiteljstvo, OIB 76941298548, Vladimira Gortana 36, 42000 Varaždin zastupanog po punomoćniku Draženka Bešvir</derivirana_varijabla>
  </DomainObject.Predmet.ProtustrankaFormatedWithAdressOIB>
  <DomainObject.Predmet.ProtustrankaWithAdress>
    <izvorni_sadrzaj>DRAŽENKA j.d.o.o. za ugostiteljstvo Vladimira Gortana 36, 42000 Varaždin</izvorni_sadrzaj>
    <derivirana_varijabla naziv="DomainObject.Predmet.ProtustrankaWithAdress_1">DRAŽENKA j.d.o.o. za ugostiteljstvo Vladimira Gortana 36, 42000 Varaždin</derivirana_varijabla>
  </DomainObject.Predmet.ProtustrankaWithAdress>
  <DomainObject.Predmet.ProtustrankaWithAdressOIB>
    <izvorni_sadrzaj>DRAŽENKA j.d.o.o. za ugostiteljstvo, OIB 76941298548, Vladimira Gortana 36, 42000 Varaždin</izvorni_sadrzaj>
    <derivirana_varijabla naziv="DomainObject.Predmet.ProtustrankaWithAdressOIB_1">DRAŽENKA j.d.o.o. za ugostiteljstvo, OIB 76941298548, Vladimira Gortana 36, 42000 Varaždin</derivirana_varijabla>
  </DomainObject.Predmet.ProtustrankaWithAdressOIB>
  <DomainObject.Predmet.ProtustrankaNazivFormated>
    <izvorni_sadrzaj>DRAŽENKA j.d.o.o. za ugostiteljstvo</izvorni_sadrzaj>
    <derivirana_varijabla naziv="DomainObject.Predmet.ProtustrankaNazivFormated_1">DRAŽENKA j.d.o.o. za ugostiteljstvo</derivirana_varijabla>
  </DomainObject.Predmet.ProtustrankaNazivFormated>
  <DomainObject.Predmet.ProtustrankaNazivFormatedOIB>
    <izvorni_sadrzaj>DRAŽENKA j.d.o.o. za ugostiteljstvo, OIB 76941298548</izvorni_sadrzaj>
    <derivirana_varijabla naziv="DomainObject.Predmet.ProtustrankaNazivFormatedOIB_1">DRAŽENKA j.d.o.o. za ugostiteljstvo, OIB 76941298548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5475.18</izvorni_sadrzaj>
    <derivirana_varijabla naziv="DomainObject.Predmet.TrenutnaVrijednost_1">5475.18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DRAŽENKA j.d.o.o. za ugostiteljstvo zastupanog po punomoćniku Draženka Bešvir</item>
    </izvorni_sadrzaj>
    <derivirana_varijabla naziv="DomainObject.Predmet.ProtuStrankaListFormated_1">
      <item>DRAŽENKA j.d.o.o. za ugostiteljstvo zastupanog po punomoćniku Draženka Bešvir</item>
    </derivirana_varijabla>
  </DomainObject.Predmet.ProtuStrankaListFormated>
  <DomainObject.Predmet.ProtuStrankaListFormatedOIB>
    <izvorni_sadrzaj>
      <item>DRAŽENKA j.d.o.o. za ugostiteljstvo, OIB 76941298548 zastupanog po punomoćniku Draženka Bešvir</item>
    </izvorni_sadrzaj>
    <derivirana_varijabla naziv="DomainObject.Predmet.ProtuStrankaListFormatedOIB_1">
      <item>DRAŽENKA j.d.o.o. za ugostiteljstvo, OIB 76941298548 zastupanog po punomoćniku Draženka Bešvir</item>
    </derivirana_varijabla>
  </DomainObject.Predmet.ProtuStrankaListFormatedOIB>
  <DomainObject.Predmet.ProtuStrankaListFormatedWithAdress>
    <izvorni_sadrzaj>
      <item>DRAŽENKA j.d.o.o. za ugostiteljstvo, Vladimira Gortana 36, 42000 Varaždin zastupanog po punomoćniku Draženka Bešvir</item>
    </izvorni_sadrzaj>
    <derivirana_varijabla naziv="DomainObject.Predmet.ProtuStrankaListFormatedWithAdress_1">
      <item>DRAŽENKA j.d.o.o. za ugostiteljstvo, Vladimira Gortana 36, 42000 Varaždin zastupanog po punomoćniku Draženka Bešvir</item>
    </derivirana_varijabla>
  </DomainObject.Predmet.ProtuStrankaListFormatedWithAdress>
  <DomainObject.Predmet.ProtuStrankaListFormatedWithAdressOIB>
    <izvorni_sadrzaj>
      <item>DRAŽENKA j.d.o.o. za ugostiteljstvo, OIB 76941298548, Vladimira Gortana 36, 42000 Varaždin zastupanog po punomoćniku Draženka Bešvir</item>
    </izvorni_sadrzaj>
    <derivirana_varijabla naziv="DomainObject.Predmet.ProtuStrankaListFormatedWithAdressOIB_1">
      <item>DRAŽENKA j.d.o.o. za ugostiteljstvo, OIB 76941298548, Vladimira Gortana 36, 42000 Varaždin zastupanog po punomoćniku Draženka Bešvir</item>
    </derivirana_varijabla>
  </DomainObject.Predmet.ProtuStrankaListFormatedWithAdressOIB>
  <DomainObject.Predmet.ProtuStrankaListNazivFormated>
    <izvorni_sadrzaj>
      <item>DRAŽENKA j.d.o.o. za ugostiteljstvo</item>
    </izvorni_sadrzaj>
    <derivirana_varijabla naziv="DomainObject.Predmet.ProtuStrankaListNazivFormated_1">
      <item>DRAŽENKA j.d.o.o. za ugostiteljstvo</item>
    </derivirana_varijabla>
  </DomainObject.Predmet.ProtuStrankaListNazivFormated>
  <DomainObject.Predmet.ProtuStrankaListNazivFormatedOIB>
    <izvorni_sadrzaj>
      <item>DRAŽENKA j.d.o.o. za ugostiteljstvo, OIB 76941298548</item>
    </izvorni_sadrzaj>
    <derivirana_varijabla naziv="DomainObject.Predmet.ProtuStrankaListNazivFormatedOIB_1">
      <item>DRAŽENKA j.d.o.o. za ugostiteljstvo, OIB 76941298548</item>
    </derivirana_varijabla>
  </DomainObject.Predmet.ProtuStrankaListNazivFormatedOIB>
  <DomainObject.Predmet.OstaliListFormated>
    <izvorni_sadrzaj>
      <item>Sudski registar</item>
      <item>Draženka Bešvir punomoćnica sudionika u postupku DRAŽENKA j.d.o.o. za ugostiteljstvo</item>
      <item>Županijsko državno odvjetništvo</item>
      <item>Raiffeisenbank Austria d.d.</item>
    </izvorni_sadrzaj>
    <derivirana_varijabla naziv="DomainObject.Predmet.OstaliListFormated_1">
      <item>Sudski registar</item>
      <item>Draženka Bešvir punomoćnica sudionika u postupku DRAŽENKA j.d.o.o. za ugostiteljstvo</item>
      <item>Županijsko državno odvjetništvo</item>
      <item>Raiffeisenbank Austria d.d.</item>
    </derivirana_varijabla>
  </DomainObject.Predmet.OstaliListFormated>
  <DomainObject.Predmet.OstaliListFormatedOIB>
    <izvorni_sadrzaj>
      <item>Sudski registar</item>
      <item>Draženka Bešvir, OIB 04492988854 punomoćnica sudionika u postupku DRAŽENKA j.d.o.o. za ugostiteljstvo</item>
      <item>Županijsko državno odvjetništvo</item>
      <item>Raiffeisenbank Austria d.d.</item>
    </izvorni_sadrzaj>
    <derivirana_varijabla naziv="DomainObject.Predmet.OstaliListFormatedOIB_1">
      <item>Sudski registar</item>
      <item>Draženka Bešvir, OIB 04492988854 punomoćnica sudionika u postupku DRAŽENKA j.d.o.o. za ugostiteljstvo</item>
      <item>Županijsko državno odvjetništvo</item>
      <item>Raiffeisenbank Austria d.d.</item>
    </derivirana_varijabla>
  </DomainObject.Predmet.OstaliListFormatedOIB>
  <DomainObject.Predmet.OstaliListFormatedWithAdress>
    <izvorni_sadrzaj>
      <item>Sudski registar</item>
      <item>Draženka Bešvir, Vladimira Gortana 36, 42000 Varaždin punomoćnica sudionika u postupku DRAŽENKA j.d.o.o. za ugostiteljstvo</item>
      <item>Županijsko državno odvjetništvo</item>
      <item>Raiffeisenbank Austria d.d., Magazinska cesta 69, 10000 Zagreb</item>
    </izvorni_sadrzaj>
    <derivirana_varijabla naziv="DomainObject.Predmet.OstaliListFormatedWithAdress_1">
      <item>Sudski registar</item>
      <item>Draženka Bešvir, Vladimira Gortana 36, 42000 Varaždin punomoćnica sudionika u postupku DRAŽENKA j.d.o.o. za ugostiteljstvo</item>
      <item>Županijsko državno odvjetništvo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Draženka Bešvir, OIB 04492988854, Vladimira Gortana 36, 42000 Varaždin punomoćnica sudionika u postupku DRAŽENKA j.d.o.o. za ugostiteljstvo</item>
      <item>Županijsko državno odvjetništvo</item>
      <item>Raiffeisenbank Austria d.d., Magazinska cesta 69, 10000 Zagreb</item>
    </izvorni_sadrzaj>
    <derivirana_varijabla naziv="DomainObject.Predmet.OstaliListFormatedWithAdressOIB_1">
      <item>Sudski registar</item>
      <item>Draženka Bešvir, OIB 04492988854, Vladimira Gortana 36, 42000 Varaždin punomoćnica sudionika u postupku DRAŽENKA j.d.o.o. za ugostiteljstvo</item>
      <item>Županijsko državno odvjetništvo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Draženka Bešvir</item>
      <item>Županijsko državno odvjetništvo</item>
      <item>Raiffeisenbank Austria d.d.</item>
    </izvorni_sadrzaj>
    <derivirana_varijabla naziv="DomainObject.Predmet.OstaliListNazivFormated_1">
      <item>Sudski registar</item>
      <item>Draženka Bešvir</item>
      <item>Županijsko državno odvjetništvo</item>
      <item>Raiffeisenbank Austria d.d.</item>
    </derivirana_varijabla>
  </DomainObject.Predmet.OstaliListNazivFormated>
  <DomainObject.Predmet.OstaliListNazivFormatedOIB>
    <izvorni_sadrzaj>
      <item>Sudski registar</item>
      <item>Draženka Bešvir, OIB 04492988854</item>
      <item>Županijsko državno odvjetništvo</item>
      <item>Raiffeisenbank Austria d.d.</item>
    </izvorni_sadrzaj>
    <derivirana_varijabla naziv="DomainObject.Predmet.OstaliListNazivFormatedOIB_1">
      <item>Sudski registar</item>
      <item>Draženka Bešvir, OIB 04492988854</item>
      <item>Županijsko državno odvjetništvo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DRAŽENKA j.d.o.o. za ugostiteljstvo</izvorni_sadrzaj>
    <derivirana_varijabla naziv="DomainObject.Predmet.ProtustrankaIDrugi_1">DRAŽENKA j.d.o.o.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DRAŽENKA j.d.o.o. za ugostiteljstvo, OIB 76941298548, Vladimira Gortana 36, 42000 Varaždin</izvorni_sadrzaj>
    <derivirana_varijabla naziv="DomainObject.Predmet.ProtustrankaIDrugiAdressOIB_1">DRAŽENKA j.d.o.o. za ugostiteljstvo, OIB 76941298548, Vladimira Gortana 36,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DRAŽENKA j.d.o.o. za ugostiteljstvo</item>
      <item>Sudski registar</item>
      <item>Draženka Bešvir</item>
      <item>Županijsko državno odvjetništvo</item>
      <item>Raiffeisenbank Austria d.d.</item>
    </izvorni_sadrzaj>
    <derivirana_varijabla naziv="DomainObject.Predmet.SudioniciListNaziv_1">
      <item>Financijska agencija</item>
      <item>DRAŽENKA j.d.o.o. za ugostiteljstvo</item>
      <item>Sudski registar</item>
      <item>Draženka Bešvir</item>
      <item>Županijsko državno odvjetništvo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DRAŽENKA j.d.o.o. za ugostiteljstvo, OIB 76941298548, Vladimira Gortana 36,42000 Varaždin</item>
      <item>Sudski registar</item>
      <item>Draženka Bešvir, OIB 04492988854, Vladimira Gortana 36,42000 Varaždin</item>
      <item>Županijsko državno odvjetništvo</item>
      <item>Raiffeisenbank Austria d.d., Magazinska cesta 69,10000 Zagreb</item>
    </izvorni_sadrzaj>
    <derivirana_varijabla naziv="DomainObject.Predmet.SudioniciListAdressOIB_1">
      <item>Financijska agencija, OIB 85821130368, A. Cesarca 2,42000 Varaždin</item>
      <item>DRAŽENKA j.d.o.o. za ugostiteljstvo, OIB 76941298548, Vladimira Gortana 36,42000 Varaždin</item>
      <item>Sudski registar</item>
      <item>Draženka Bešvir, OIB 04492988854, Vladimira Gortana 36,42000 Varaždin</item>
      <item>Županijsko državno odvjetništvo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76941298548</item>
      <item>, OIB null</item>
      <item>, OIB 04492988854</item>
      <item>, OIB null</item>
      <item>, OIB null</item>
    </izvorni_sadrzaj>
    <derivirana_varijabla naziv="DomainObject.Predmet.SudioniciListNazivOIB_1">
      <item>, OIB 85821130368</item>
      <item>, OIB 76941298548</item>
      <item>, OIB null</item>
      <item>, OIB 04492988854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3FA91-CF29-40DD-94DF-F3BEF1B14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2383</properties:Characters>
  <properties:Lines>83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2018-10-22T07:00:00Z</dcterms:created>
  <dc:creator>Mirjana Mlinarić</dc:creator>
  <cp:lastModifiedBy>Nevenka Vuković</cp:lastModifiedBy>
  <cp:lastPrinted>2018-10-22T07:11:00Z</cp:lastPrinted>
  <dcterms:modified xmlns:xsi="http://www.w3.org/2001/XMLSchema-instance" xsi:type="dcterms:W3CDTF">2018-10-22T07:11:00Z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(St-419-18-3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