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a395" w14:paraId="533a395" w:rsidRDefault="00084993" w:rsidP="00084993" w:rsidR="0008499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4993" w:rsidP="00084993" w:rsidR="0008499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84993" w:rsidP="00084993" w:rsidR="0008499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84993" w:rsidP="00084993" w:rsidR="00084993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84993" w:rsidP="00084993" w:rsidR="00084993"/>
    <w:p w:rsidRDefault="00084993" w:rsidP="00084993" w:rsidR="0008499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84993" w:rsidP="00084993" w:rsidR="0008499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84993" w:rsidP="00084993" w:rsidR="0008499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8512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VED - MOR d. o. o. Umag, Zemljoradnička 16, OIB 72755270333, MBS 040070333, 4. prosinca 2015.</w:t>
      </w:r>
    </w:p>
    <w:p w:rsidRDefault="00084993" w:rsidP="00084993" w:rsidR="0008499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84993" w:rsidP="00084993" w:rsidR="0008499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4993" w:rsidP="00084993" w:rsidR="0008499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VED - MOR d. o. o. Umag, Zemljoradnička 16, OIB 72755270333, MBS 040070333.</w:t>
      </w:r>
    </w:p>
    <w:p w:rsidRDefault="00084993" w:rsidP="00084993" w:rsidR="0008499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84993" w:rsidP="00084993" w:rsidR="0008499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VED - MOR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1435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261.612,61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84993" w:rsidP="00084993" w:rsidR="0008499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84993" w:rsidP="00084993" w:rsidR="0008499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84993" w:rsidP="00084993" w:rsidR="0008499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84993" w:rsidP="00084993" w:rsidR="0008499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84993" w:rsidP="00084993" w:rsidR="0008499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B3CA4">
        <w:rPr>
          <w:rFonts w:cs="Times New Roman" w:eastAsia="Times New Roman"/>
          <w:szCs w:val="24"/>
          <w:lang w:eastAsia="hr-HR"/>
        </w:rPr>
        <w:t>, v. r.</w:t>
      </w:r>
    </w:p>
    <w:p w:rsidRDefault="00084993" w:rsidP="00084993" w:rsidR="0008499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84993" w:rsidP="00084993" w:rsidR="0008499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84993" w:rsidP="00084993" w:rsidR="0008499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84993" w:rsidP="00084993" w:rsidR="0008499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84993" w:rsidP="00084993" w:rsidR="0008499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84993" w:rsidP="00084993" w:rsidR="0008499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84993" w:rsidP="00084993" w:rsidR="00084993"/>
    <w:p w:rsidRDefault="0023751A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993" w:rsidP="00084993" w:rsidR="00084993">
      <w:r>
        <w:separator/>
      </w:r>
    </w:p>
  </w:endnote>
  <w:endnote w:id="0" w:type="continuationSeparator">
    <w:p w:rsidRDefault="00084993" w:rsidP="00084993" w:rsidR="00084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993" w:rsidP="00084993" w:rsidR="00084993">
      <w:r>
        <w:separator/>
      </w:r>
    </w:p>
  </w:footnote>
  <w:footnote w:id="0" w:type="continuationSeparator">
    <w:p w:rsidRDefault="00084993" w:rsidP="00084993" w:rsidR="00084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993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751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527/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993" w:rsidP="00537044" w:rsidR="00537044">
    <w:pPr>
      <w:pStyle w:val="Zaglavlje"/>
      <w:jc w:val="right"/>
    </w:pPr>
    <w:r>
      <w:t>11 St-527/2015-3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38F"/>
    <w:rsid w:val="00084993"/>
    <w:rsid w:val="0023751A"/>
    <w:rsid w:val="004B3CA4"/>
    <w:rsid w:val="007A5C5B"/>
    <w:rsid w:val="00C9611B"/>
    <w:rsid w:val="00E0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499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49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49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4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99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4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499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7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5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51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5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5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499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49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49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4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99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4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499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7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5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51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5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5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- MOR d.o.o. UMAG</izvorni_sadrzaj>
    <derivirana_varijabla naziv="DomainObject.Predmet.ProtustrankaFormated_1">  VED - MOR d.o.o. UMAG</derivirana_varijabla>
  </DomainObject.Predmet.ProtustrankaFormated>
  <DomainObject.Predmet.ProtustrankaFormatedOIB>
    <izvorni_sadrzaj>  VED - MOR d.o.o. UMAG, OIB 72755270333</izvorni_sadrzaj>
    <derivirana_varijabla naziv="DomainObject.Predmet.ProtustrankaFormatedOIB_1">  VED - MOR d.o.o. UMAG, OIB 72755270333</derivirana_varijabla>
  </DomainObject.Predmet.ProtustrankaFormatedOIB>
  <DomainObject.Predmet.ProtustrankaFormatedWithAdress>
    <izvorni_sadrzaj> VED - MOR d.o.o. UMAG, Zemljoradnička 16, 52470 Umag</izvorni_sadrzaj>
    <derivirana_varijabla naziv="DomainObject.Predmet.ProtustrankaFormatedWithAdress_1"> VED - MOR d.o.o. UMAG, Zemljoradnička 16, 52470 Umag</derivirana_varijabla>
  </DomainObject.Predmet.ProtustrankaFormatedWithAdress>
  <DomainObject.Predmet.ProtustrankaFormatedWithAdressOIB>
    <izvorni_sadrzaj> VED - MOR d.o.o. UMAG, OIB 72755270333, Zemljoradnička 16, 52470 Umag</izvorni_sadrzaj>
    <derivirana_varijabla naziv="DomainObject.Predmet.ProtustrankaFormatedWithAdressOIB_1"> VED - MOR d.o.o. UMAG, OIB 72755270333, Zemljoradnička 16, 52470 Umag</derivirana_varijabla>
  </DomainObject.Predmet.ProtustrankaFormatedWithAdressOIB>
  <DomainObject.Predmet.ProtustrankaWithAdress>
    <izvorni_sadrzaj>VED - MOR d.o.o. UMAG Zemljoradnička 16, 52470 Umag</izvorni_sadrzaj>
    <derivirana_varijabla naziv="DomainObject.Predmet.ProtustrankaWithAdress_1">VED - MOR d.o.o. UMAG Zemljoradnička 16, 52470 Umag</derivirana_varijabla>
  </DomainObject.Predmet.ProtustrankaWithAdress>
  <DomainObject.Predmet.ProtustrankaWithAdressOIB>
    <izvorni_sadrzaj>VED - MOR d.o.o. UMAG, OIB 72755270333, Zemljoradnička 16, 52470 Umag</izvorni_sadrzaj>
    <derivirana_varijabla naziv="DomainObject.Predmet.ProtustrankaWithAdressOIB_1">VED - MOR d.o.o. UMAG, OIB 72755270333, Zemljoradnička 16, 52470 Umag</derivirana_varijabla>
  </DomainObject.Predmet.ProtustrankaWithAdressOIB>
  <DomainObject.Predmet.ProtustrankaNazivFormated>
    <izvorni_sadrzaj>VED - MOR d.o.o. UMAG</izvorni_sadrzaj>
    <derivirana_varijabla naziv="DomainObject.Predmet.ProtustrankaNazivFormated_1">VED - MOR d.o.o. UMAG</derivirana_varijabla>
  </DomainObject.Predmet.ProtustrankaNazivFormated>
  <DomainObject.Predmet.ProtustrankaNazivFormatedOIB>
    <izvorni_sadrzaj>VED - MOR d.o.o. UMAG, OIB 72755270333</izvorni_sadrzaj>
    <derivirana_varijabla naziv="DomainObject.Predmet.ProtustrankaNazivFormatedOIB_1">VED - MOR d.o.o. UMAG, OIB 72755270333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261612.61</izvorni_sadrzaj>
    <derivirana_varijabla naziv="DomainObject.Predmet.TrenutnaVrijednost_1">261612.61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VED - MOR d.o.o. UMAG</item>
    </izvorni_sadrzaj>
    <derivirana_varijabla naziv="DomainObject.Predmet.ProtuStrankaListFormated_1">
      <item>VED - MOR d.o.o. UMAG</item>
    </derivirana_varijabla>
  </DomainObject.Predmet.ProtuStrankaListFormated>
  <DomainObject.Predmet.ProtuStrankaListFormatedOIB>
    <izvorni_sadrzaj>
      <item>VED - MOR d.o.o. UMAG, OIB 72755270333</item>
    </izvorni_sadrzaj>
    <derivirana_varijabla naziv="DomainObject.Predmet.ProtuStrankaListFormatedOIB_1">
      <item>VED - MOR d.o.o. UMAG, OIB 72755270333</item>
    </derivirana_varijabla>
  </DomainObject.Predmet.ProtuStrankaListFormatedOIB>
  <DomainObject.Predmet.ProtuStrankaListFormatedWithAdress>
    <izvorni_sadrzaj>
      <item>VED - MOR d.o.o. UMAG, Zemljoradnička 16, 52470 Umag</item>
    </izvorni_sadrzaj>
    <derivirana_varijabla naziv="DomainObject.Predmet.ProtuStrankaListFormatedWithAdress_1">
      <item>VED - MOR d.o.o. UMAG, Zemljoradnička 16, 52470 Umag</item>
    </derivirana_varijabla>
  </DomainObject.Predmet.ProtuStrankaListFormatedWithAdress>
  <DomainObject.Predmet.ProtuStrankaListFormatedWithAdressOIB>
    <izvorni_sadrzaj>
      <item>VED - MOR d.o.o. UMAG, OIB 72755270333, Zemljoradnička 16, 52470 Umag</item>
    </izvorni_sadrzaj>
    <derivirana_varijabla naziv="DomainObject.Predmet.ProtuStrankaListFormatedWithAdressOIB_1">
      <item>VED - MOR d.o.o. UMAG, OIB 72755270333, Zemljoradnička 16, 52470 Umag</item>
    </derivirana_varijabla>
  </DomainObject.Predmet.ProtuStrankaListFormatedWithAdressOIB>
  <DomainObject.Predmet.ProtuStrankaListNazivFormated>
    <izvorni_sadrzaj>
      <item>VED - MOR d.o.o. UMAG</item>
    </izvorni_sadrzaj>
    <derivirana_varijabla naziv="DomainObject.Predmet.ProtuStrankaListNazivFormated_1">
      <item>VED - MOR d.o.o. UMAG</item>
    </derivirana_varijabla>
  </DomainObject.Predmet.ProtuStrankaListNazivFormated>
  <DomainObject.Predmet.ProtuStrankaListNazivFormatedOIB>
    <izvorni_sadrzaj>
      <item>VED - MOR d.o.o. UMAG, OIB 72755270333</item>
    </izvorni_sadrzaj>
    <derivirana_varijabla naziv="DomainObject.Predmet.ProtuStrankaListNazivFormatedOIB_1">
      <item>VED - MOR d.o.o. UMAG, OIB 72755270333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VED - MOR d.o.o. UMAG</izvorni_sadrzaj>
    <derivirana_varijabla naziv="DomainObject.Predmet.ProtustrankaIDrugi_1">VED - MOR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VED - MOR d.o.o. UMAG, OIB 72755270333, Zemljoradnička 16, 52470 Umag</izvorni_sadrzaj>
    <derivirana_varijabla naziv="DomainObject.Predmet.ProtustrankaIDrugiAdressOIB_1">VED - MOR d.o.o. UMAG, OIB 72755270333, Zemljoradnička 16,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VED - MOR d.o.o. UMAG</item>
    </izvorni_sadrzaj>
    <derivirana_varijabla naziv="DomainObject.Predmet.SudioniciListNaziv_1">
      <item>FINANCIJSKA AGENCIJA, RC RIJEKA, PODRUŽNICA PULA, PULA</item>
      <item>VED - MOR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VED - MOR d.o.o. UMAG, OIB 72755270333, Zemljoradnička 16,52470 Umag</item>
    </izvorni_sadrzaj>
    <derivirana_varijabla naziv="DomainObject.Predmet.SudioniciListAdressOIB_1">
      <item>FINANCIJSKA AGENCIJA, RC RIJEKA, PODRUŽNICA PULA, PULA, OIB 85821130368, Giardini 5,52100 Pula</item>
      <item>VED - MOR d.o.o. UMAG, OIB 72755270333, Zemljoradnička 16,52470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72755270333</item>
    </izvorni_sadrzaj>
    <derivirana_varijabla naziv="DomainObject.Predmet.SudioniciListNazivOIB_1">
      <item>, OIB 85821130368</item>
      <item>, OIB 72755270333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2008</properties:Characters>
  <properties:Lines>51</properties:Lines>
  <properties:Paragraphs>20</properties:Paragraphs>
  <properties:TotalTime>3</properties:TotalTime>
  <properties:ScaleCrop>false</properties:ScaleCrop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2015-12-04T06:33:00Z</dcterms:created>
  <dc:creator>Mihaela Kaligari</dc:creator>
  <dc:description/>
  <cp:keywords/>
  <cp:lastModifiedBy>Ana Jeromela</cp:lastModifiedBy>
  <cp:lastPrinted>2015-12-16T11:01:00Z</cp:lastPrinted>
  <dcterms:modified xmlns:xsi="http://www.w3.org/2001/XMLSchema-instance" xsi:type="dcterms:W3CDTF">2015-12-16T11:01:00Z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