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f9bfb" w14:paraId="e2f9bfb" w:rsidRDefault="003324A8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EB0DD1">
        <w:rPr>
          <w:sz w:val="24"/>
        </w:rPr>
        <w:t>52/2017-3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R="00006653">
      <w:pPr>
        <w:rPr>
          <w:sz w:val="24"/>
        </w:rPr>
      </w:pP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F4EE4">
      <w:pPr>
        <w:jc w:val="both"/>
        <w:rPr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>U postupku</w:t>
      </w:r>
      <w:r w:rsidR="00DB106C">
        <w:rPr>
          <w:sz w:val="24"/>
        </w:rPr>
        <w:t xml:space="preserve"> </w:t>
      </w:r>
      <w:r w:rsidR="00831D5A">
        <w:rPr>
          <w:sz w:val="24"/>
        </w:rPr>
        <w:t xml:space="preserve">povodom prijedloga FINE </w:t>
      </w:r>
      <w:r w:rsidR="00DB106C">
        <w:rPr>
          <w:sz w:val="24"/>
        </w:rPr>
        <w:t>za otvaranje stečajnog postupka nad dužnikom</w:t>
      </w:r>
      <w:r w:rsidR="00D71987">
        <w:rPr>
          <w:sz w:val="24"/>
        </w:rPr>
        <w:t xml:space="preserve"> </w:t>
      </w:r>
      <w:r w:rsidR="00B11887">
        <w:rPr>
          <w:sz w:val="24"/>
        </w:rPr>
        <w:t xml:space="preserve"> </w:t>
      </w:r>
      <w:r w:rsidR="00860CC3">
        <w:rPr>
          <w:sz w:val="24"/>
        </w:rPr>
        <w:t xml:space="preserve"> </w:t>
      </w:r>
      <w:r w:rsidR="00EB0DD1">
        <w:rPr>
          <w:sz w:val="24"/>
          <w:szCs w:val="24"/>
        </w:rPr>
        <w:t>VUKAS TRANSPORT j.d.o.o Tominovac 62, OIB 75977425877</w:t>
      </w:r>
    </w:p>
    <w:p w:rsidRDefault="006757B6" w:rsidP="0038293C" w:rsidR="006757B6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DB4083">
        <w:rPr>
          <w:sz w:val="24"/>
        </w:rPr>
        <w:t>izjašnjenja</w:t>
      </w:r>
      <w:r w:rsidR="00A938BB">
        <w:rPr>
          <w:sz w:val="24"/>
        </w:rPr>
        <w:t xml:space="preserve"> o prijedlogu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6706FB">
        <w:rPr>
          <w:b/>
          <w:sz w:val="24"/>
        </w:rPr>
        <w:t>16.svibnja</w:t>
      </w:r>
      <w:r w:rsidR="00831D5A">
        <w:rPr>
          <w:b/>
          <w:sz w:val="24"/>
        </w:rPr>
        <w:t xml:space="preserve"> 2017. u </w:t>
      </w:r>
      <w:r w:rsidR="006706FB">
        <w:rPr>
          <w:b/>
          <w:sz w:val="24"/>
        </w:rPr>
        <w:t>9</w:t>
      </w:r>
      <w:r w:rsidR="00EB0DD1">
        <w:rPr>
          <w:b/>
          <w:sz w:val="24"/>
        </w:rPr>
        <w:t>,45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</w:p>
    <w:p w:rsidRDefault="002F1BF0" w:rsidP="00E70061" w:rsidR="00DB4083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81020A">
        <w:rPr>
          <w:sz w:val="24"/>
        </w:rPr>
        <w:t>zastupnik po zakonu</w:t>
      </w:r>
      <w:r w:rsidR="0068145E">
        <w:rPr>
          <w:sz w:val="24"/>
        </w:rPr>
        <w:t xml:space="preserve"> </w:t>
      </w:r>
      <w:r w:rsidR="00EB0DD1">
        <w:rPr>
          <w:sz w:val="24"/>
          <w:szCs w:val="24"/>
        </w:rPr>
        <w:t>Robert Vukas</w:t>
      </w:r>
      <w:r w:rsidR="00AF30F8">
        <w:rPr>
          <w:sz w:val="24"/>
          <w:szCs w:val="24"/>
        </w:rPr>
        <w:t>, Tominovac 62, OIB 85313535442</w:t>
      </w:r>
      <w:r w:rsidR="00E36DA1">
        <w:rPr>
          <w:sz w:val="24"/>
          <w:szCs w:val="24"/>
        </w:rPr>
        <w:t>, uz prijedlog</w:t>
      </w:r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2B24DA" w:rsidP="002B24DA" w:rsidR="002B24DA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>
        <w:rPr>
          <w:sz w:val="24"/>
          <w:szCs w:val="24"/>
        </w:rPr>
        <w:t>zakonskom zastupniku dužnika</w:t>
      </w:r>
      <w:r w:rsidR="00E97BA5">
        <w:rPr>
          <w:sz w:val="24"/>
          <w:szCs w:val="24"/>
        </w:rPr>
        <w:t xml:space="preserve"> </w:t>
      </w:r>
      <w:r w:rsidR="00AF30F8">
        <w:rPr>
          <w:sz w:val="24"/>
        </w:rPr>
        <w:t>Robertu Vukasu, Tominovac 62</w:t>
      </w:r>
      <w:r>
        <w:rPr>
          <w:sz w:val="24"/>
          <w:szCs w:val="24"/>
        </w:rPr>
        <w:t>, da najkasnije do zakazanog ročišta dostavi stečajnom sucu javnobilježnički ovjerovljeni popis imovine i obveza na propisanom obrascu, te bilance za posljednje tri poslovne godine.</w:t>
      </w:r>
    </w:p>
    <w:p w:rsidRDefault="002F1BF0" w:rsidP="005D05BE" w:rsidR="00555D7C">
      <w:pPr>
        <w:jc w:val="both"/>
        <w:rPr>
          <w:sz w:val="24"/>
        </w:rPr>
      </w:pPr>
      <w:r>
        <w:rPr>
          <w:sz w:val="24"/>
        </w:rPr>
        <w:tab/>
      </w:r>
      <w:r w:rsidR="00A71D7B"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Slav.Brodu, </w:t>
      </w:r>
      <w:r w:rsidR="006706FB">
        <w:rPr>
          <w:sz w:val="24"/>
        </w:rPr>
        <w:t>10.travnja</w:t>
      </w:r>
      <w:r w:rsidR="00831D5A">
        <w:rPr>
          <w:sz w:val="24"/>
        </w:rPr>
        <w:t xml:space="preserve"> 2017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P="004930E2" w:rsidR="00A705DD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>
        <w:rPr>
          <w:sz w:val="24"/>
        </w:rPr>
        <w:t xml:space="preserve">Vesna Vukelić </w:t>
      </w:r>
      <w:r w:rsidR="008F44C7">
        <w:rPr>
          <w:sz w:val="24"/>
        </w:rPr>
        <w:t>v.r.</w:t>
      </w:r>
    </w:p>
    <w:p w:rsidRDefault="008F44C7" w:rsidP="004930E2" w:rsidR="008F44C7">
      <w:pPr>
        <w:rPr>
          <w:sz w:val="24"/>
        </w:rPr>
      </w:pPr>
    </w:p>
    <w:p w:rsidRDefault="008F44C7" w:rsidP="004930E2" w:rsidR="008F44C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Za točnost otpravka-ovlašteni službenik</w:t>
      </w:r>
    </w:p>
    <w:p w:rsidRDefault="008F44C7" w:rsidP="004930E2" w:rsidR="008F44C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Anica Ižaković</w:t>
      </w: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036E"/>
    <w:rsid w:val="00072127"/>
    <w:rsid w:val="000A289C"/>
    <w:rsid w:val="000A5BA7"/>
    <w:rsid w:val="000B407B"/>
    <w:rsid w:val="000B4C24"/>
    <w:rsid w:val="000C59E2"/>
    <w:rsid w:val="000D0F27"/>
    <w:rsid w:val="000D19BE"/>
    <w:rsid w:val="000E56A7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16613"/>
    <w:rsid w:val="00223913"/>
    <w:rsid w:val="0022455A"/>
    <w:rsid w:val="00227CE2"/>
    <w:rsid w:val="002427DC"/>
    <w:rsid w:val="002518B6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B24DA"/>
    <w:rsid w:val="002C417E"/>
    <w:rsid w:val="002C5C00"/>
    <w:rsid w:val="002E0205"/>
    <w:rsid w:val="002E1909"/>
    <w:rsid w:val="002F1BF0"/>
    <w:rsid w:val="002F2CE0"/>
    <w:rsid w:val="002F5E6D"/>
    <w:rsid w:val="003202C5"/>
    <w:rsid w:val="003324A8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8503B"/>
    <w:rsid w:val="00390486"/>
    <w:rsid w:val="00395E2A"/>
    <w:rsid w:val="003A1C26"/>
    <w:rsid w:val="003A53B2"/>
    <w:rsid w:val="003A5859"/>
    <w:rsid w:val="003C7BD6"/>
    <w:rsid w:val="003D5038"/>
    <w:rsid w:val="003D60B3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91EB1"/>
    <w:rsid w:val="004930E2"/>
    <w:rsid w:val="004A6ACB"/>
    <w:rsid w:val="004C724C"/>
    <w:rsid w:val="004D30A4"/>
    <w:rsid w:val="004D472F"/>
    <w:rsid w:val="004E524A"/>
    <w:rsid w:val="004E5A2B"/>
    <w:rsid w:val="004E5C4B"/>
    <w:rsid w:val="00516017"/>
    <w:rsid w:val="005236D7"/>
    <w:rsid w:val="00532A0A"/>
    <w:rsid w:val="00545834"/>
    <w:rsid w:val="00547C0F"/>
    <w:rsid w:val="00555D7C"/>
    <w:rsid w:val="00560C67"/>
    <w:rsid w:val="00563180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E50A5"/>
    <w:rsid w:val="006033C9"/>
    <w:rsid w:val="0061720F"/>
    <w:rsid w:val="00620203"/>
    <w:rsid w:val="006257E8"/>
    <w:rsid w:val="00643476"/>
    <w:rsid w:val="006472A1"/>
    <w:rsid w:val="00660BC1"/>
    <w:rsid w:val="00663757"/>
    <w:rsid w:val="006706FB"/>
    <w:rsid w:val="006757B6"/>
    <w:rsid w:val="0068145E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944D0"/>
    <w:rsid w:val="007B1A28"/>
    <w:rsid w:val="007B3848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31D5A"/>
    <w:rsid w:val="00836D84"/>
    <w:rsid w:val="00846BD7"/>
    <w:rsid w:val="00860CC3"/>
    <w:rsid w:val="008655AC"/>
    <w:rsid w:val="0089398F"/>
    <w:rsid w:val="008D3832"/>
    <w:rsid w:val="008D61F3"/>
    <w:rsid w:val="008D63E1"/>
    <w:rsid w:val="008D6BC4"/>
    <w:rsid w:val="008F2185"/>
    <w:rsid w:val="008F44C7"/>
    <w:rsid w:val="008F749F"/>
    <w:rsid w:val="00906CDA"/>
    <w:rsid w:val="00910768"/>
    <w:rsid w:val="00931F7F"/>
    <w:rsid w:val="00932563"/>
    <w:rsid w:val="009435D5"/>
    <w:rsid w:val="009549FE"/>
    <w:rsid w:val="00954C94"/>
    <w:rsid w:val="009746A2"/>
    <w:rsid w:val="00980D1E"/>
    <w:rsid w:val="00982BE7"/>
    <w:rsid w:val="00985E31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60490"/>
    <w:rsid w:val="00A60CA2"/>
    <w:rsid w:val="00A6683B"/>
    <w:rsid w:val="00A66934"/>
    <w:rsid w:val="00A705DD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76C7"/>
    <w:rsid w:val="00AA199A"/>
    <w:rsid w:val="00AC176D"/>
    <w:rsid w:val="00AC383D"/>
    <w:rsid w:val="00AD4383"/>
    <w:rsid w:val="00AF30F8"/>
    <w:rsid w:val="00AF73AD"/>
    <w:rsid w:val="00AF7A36"/>
    <w:rsid w:val="00B01D0B"/>
    <w:rsid w:val="00B1073A"/>
    <w:rsid w:val="00B11887"/>
    <w:rsid w:val="00B3033E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BF511D"/>
    <w:rsid w:val="00BF5D55"/>
    <w:rsid w:val="00C00F36"/>
    <w:rsid w:val="00C029DF"/>
    <w:rsid w:val="00C04D42"/>
    <w:rsid w:val="00C074B3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26B10"/>
    <w:rsid w:val="00E36DA1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97BA5"/>
    <w:rsid w:val="00EA60EA"/>
    <w:rsid w:val="00EB0DD1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56926"/>
    <w:rsid w:val="00F7469B"/>
    <w:rsid w:val="00F75D60"/>
    <w:rsid w:val="00F765CB"/>
    <w:rsid w:val="00F8524A"/>
    <w:rsid w:val="00F97E70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384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B38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38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38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38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384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B38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38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38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38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st.1.</izvorni_sadrzaj>
    <derivirana_varijabla naziv="DomainObject.Predmet.Opis_1">čl. 110.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St-52/2017</izvorni_sadrzaj>
    <derivirana_varijabla naziv="DomainObject.Predmet.OznakaBroj_1">St-52/2017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VUKAS TRANSPORT j.d.o.o. za usluge, ugostiteljstvo i poljoprivredu</izvorni_sadrzaj>
    <derivirana_varijabla naziv="DomainObject.Predmet.ProtustrankaFormated_1">  VUKAS TRANSPORT j.d.o.o. za usluge, ugostiteljstvo i poljoprivredu</derivirana_varijabla>
  </DomainObject.Predmet.ProtustrankaFormated>
  <DomainObject.Predmet.ProtustrankaFormatedOIB>
    <izvorni_sadrzaj>  VUKAS TRANSPORT j.d.o.o. za usluge, ugostiteljstvo i poljoprivredu, OIB 75977425877</izvorni_sadrzaj>
    <derivirana_varijabla naziv="DomainObject.Predmet.ProtustrankaFormatedOIB_1">  VUKAS TRANSPORT j.d.o.o. za usluge, ugostiteljstvo i poljoprivredu, OIB 75977425877</derivirana_varijabla>
  </DomainObject.Predmet.ProtustrankaFormatedOIB>
  <DomainObject.Predmet.ProtustrankaFormatedWithAdress>
    <izvorni_sadrzaj> VUKAS TRANSPORT j.d.o.o. za usluge, ugostiteljstvo i poljoprivredu, Tominovac 62, 34340 Tominovac</izvorni_sadrzaj>
    <derivirana_varijabla naziv="DomainObject.Predmet.ProtustrankaFormatedWithAdress_1"> VUKAS TRANSPORT j.d.o.o. za usluge, ugostiteljstvo i poljoprivredu, Tominovac 62, 34340 Tominovac</derivirana_varijabla>
  </DomainObject.Predmet.ProtustrankaFormatedWithAdress>
  <DomainObject.Predmet.ProtustrankaFormatedWithAdressOIB>
    <izvorni_sadrzaj> VUKAS TRANSPORT j.d.o.o. za usluge, ugostiteljstvo i poljoprivredu, OIB 75977425877, Tominovac 62, 34340 Tominovac</izvorni_sadrzaj>
    <derivirana_varijabla naziv="DomainObject.Predmet.ProtustrankaFormatedWithAdressOIB_1"> VUKAS TRANSPORT j.d.o.o. za usluge, ugostiteljstvo i poljoprivredu, OIB 75977425877, Tominovac 62, 34340 Tominovac</derivirana_varijabla>
  </DomainObject.Predmet.ProtustrankaFormatedWithAdressOIB>
  <DomainObject.Predmet.ProtustrankaWithAdress>
    <izvorni_sadrzaj>VUKAS TRANSPORT j.d.o.o. za usluge, ugostiteljstvo i poljoprivredu Tominovac 62, 34340 Tominovac</izvorni_sadrzaj>
    <derivirana_varijabla naziv="DomainObject.Predmet.ProtustrankaWithAdress_1">VUKAS TRANSPORT j.d.o.o. za usluge, ugostiteljstvo i poljoprivredu Tominovac 62, 34340 Tominovac</derivirana_varijabla>
  </DomainObject.Predmet.ProtustrankaWithAdress>
  <DomainObject.Predmet.ProtustrankaWithAdressOIB>
    <izvorni_sadrzaj>VUKAS TRANSPORT j.d.o.o. za usluge, ugostiteljstvo i poljoprivredu, OIB 75977425877, Tominovac 62, 34340 Tominovac</izvorni_sadrzaj>
    <derivirana_varijabla naziv="DomainObject.Predmet.ProtustrankaWithAdressOIB_1">VUKAS TRANSPORT j.d.o.o. za usluge, ugostiteljstvo i poljoprivredu, OIB 75977425877, Tominovac 62, 34340 Tominovac</derivirana_varijabla>
  </DomainObject.Predmet.ProtustrankaWithAdressOIB>
  <DomainObject.Predmet.ProtustrankaNazivFormated>
    <izvorni_sadrzaj>VUKAS TRANSPORT j.d.o.o. za usluge, ugostiteljstvo i poljoprivredu</izvorni_sadrzaj>
    <derivirana_varijabla naziv="DomainObject.Predmet.ProtustrankaNazivFormated_1">VUKAS TRANSPORT j.d.o.o. za usluge, ugostiteljstvo i poljoprivredu</derivirana_varijabla>
  </DomainObject.Predmet.ProtustrankaNazivFormated>
  <DomainObject.Predmet.ProtustrankaNazivFormatedOIB>
    <izvorni_sadrzaj>VUKAS TRANSPORT j.d.o.o. za usluge, ugostiteljstvo i poljoprivredu, OIB 75977425877</izvorni_sadrzaj>
    <derivirana_varijabla naziv="DomainObject.Predmet.ProtustrankaNazivFormatedOIB_1">VUKAS TRANSPORT j.d.o.o. za usluge, ugostiteljstvo i poljoprivredu, OIB 75977425877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L. JAGERA 3, 31000 Osijek</izvorni_sadrzaj>
    <derivirana_varijabla naziv="DomainObject.Predmet.StrankaFormatedWithAdress_1"> Financijska agencija, L. JAGERA 3, 31000 Osijek</derivirana_varijabla>
  </DomainObject.Predmet.StrankaFormatedWithAdress>
  <DomainObject.Predmet.StrankaFormatedWithAdressOIB>
    <izvorni_sadrzaj> Financijska agencija, OIB 85821130368, L. JAGERA 3, 31000 Osijek</izvorni_sadrzaj>
    <derivirana_varijabla naziv="DomainObject.Predmet.StrankaFormatedWithAdressOIB_1"> Financijska agencija, OIB 85821130368, L. JAGERA 3, 31000 Osijek</derivirana_varijabla>
  </DomainObject.Predmet.StrankaFormatedWithAdressOIB>
  <DomainObject.Predmet.StrankaWithAdress>
    <izvorni_sadrzaj>Financijska agencija L. JAGERA 3,31000 Osijek</izvorni_sadrzaj>
    <derivirana_varijabla naziv="DomainObject.Predmet.StrankaWithAdress_1">Financijska agencija L. JAGERA 3,31000 Osijek</derivirana_varijabla>
  </DomainObject.Predmet.StrankaWithAdress>
  <DomainObject.Predmet.StrankaWithAdressOIB>
    <izvorni_sadrzaj>Financijska agencija, OIB 85821130368, L. JAGERA 3,31000 Osijek</izvorni_sadrzaj>
    <derivirana_varijabla naziv="DomainObject.Predmet.StrankaWithAdressOIB_1">Financijska agencija, OIB 85821130368, L. JAGERA 3,31000 Osijek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322932.88</izvorni_sadrzaj>
    <derivirana_varijabla naziv="DomainObject.Predmet.TrenutnaVrijednost_1">322932.88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L. JAGERA 3, 31000 Osijek</item>
    </izvorni_sadrzaj>
    <derivirana_varijabla naziv="DomainObject.Predmet.StrankaListFormatedWithAdress_1">
      <item>Financijska agencija, L. JAGERA 3, 31000 Osijek</item>
    </derivirana_varijabla>
  </DomainObject.Predmet.StrankaListFormatedWithAdress>
  <DomainObject.Predmet.StrankaListFormatedWithAdressOIB>
    <izvorni_sadrzaj>
      <item>Financijska agencija, OIB 85821130368, L. JAGERA 3, 31000 Osijek</item>
    </izvorni_sadrzaj>
    <derivirana_varijabla naziv="DomainObject.Predmet.StrankaListFormatedWithAdressOIB_1">
      <item>Financijska agencija, OIB 85821130368, L. JAGERA 3, 31000 Osijek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VUKAS TRANSPORT j.d.o.o. za usluge, ugostiteljstvo i poljoprivredu</item>
    </izvorni_sadrzaj>
    <derivirana_varijabla naziv="DomainObject.Predmet.ProtuStrankaListFormated_1">
      <item>VUKAS TRANSPORT j.d.o.o. za usluge, ugostiteljstvo i poljoprivredu</item>
    </derivirana_varijabla>
  </DomainObject.Predmet.ProtuStrankaListFormated>
  <DomainObject.Predmet.ProtuStrankaListFormatedOIB>
    <izvorni_sadrzaj>
      <item>VUKAS TRANSPORT j.d.o.o. za usluge, ugostiteljstvo i poljoprivredu, OIB 75977425877</item>
    </izvorni_sadrzaj>
    <derivirana_varijabla naziv="DomainObject.Predmet.ProtuStrankaListFormatedOIB_1">
      <item>VUKAS TRANSPORT j.d.o.o. za usluge, ugostiteljstvo i poljoprivredu, OIB 75977425877</item>
    </derivirana_varijabla>
  </DomainObject.Predmet.ProtuStrankaListFormatedOIB>
  <DomainObject.Predmet.ProtuStrankaListFormatedWithAdress>
    <izvorni_sadrzaj>
      <item>VUKAS TRANSPORT j.d.o.o. za usluge, ugostiteljstvo i poljoprivredu, Tominovac 62, 34340 Tominovac</item>
    </izvorni_sadrzaj>
    <derivirana_varijabla naziv="DomainObject.Predmet.ProtuStrankaListFormatedWithAdress_1">
      <item>VUKAS TRANSPORT j.d.o.o. za usluge, ugostiteljstvo i poljoprivredu, Tominovac 62, 34340 Tominovac</item>
    </derivirana_varijabla>
  </DomainObject.Predmet.ProtuStrankaListFormatedWithAdress>
  <DomainObject.Predmet.ProtuStrankaListFormatedWithAdressOIB>
    <izvorni_sadrzaj>
      <item>VUKAS TRANSPORT j.d.o.o. za usluge, ugostiteljstvo i poljoprivredu, OIB 75977425877, Tominovac 62, 34340 Tominovac</item>
    </izvorni_sadrzaj>
    <derivirana_varijabla naziv="DomainObject.Predmet.ProtuStrankaListFormatedWithAdressOIB_1">
      <item>VUKAS TRANSPORT j.d.o.o. za usluge, ugostiteljstvo i poljoprivredu, OIB 75977425877, Tominovac 62, 34340 Tominovac</item>
    </derivirana_varijabla>
  </DomainObject.Predmet.ProtuStrankaListFormatedWithAdressOIB>
  <DomainObject.Predmet.ProtuStrankaListNazivFormated>
    <izvorni_sadrzaj>
      <item>VUKAS TRANSPORT j.d.o.o. za usluge, ugostiteljstvo i poljoprivredu</item>
    </izvorni_sadrzaj>
    <derivirana_varijabla naziv="DomainObject.Predmet.ProtuStrankaListNazivFormated_1">
      <item>VUKAS TRANSPORT j.d.o.o. za usluge, ugostiteljstvo i poljoprivredu</item>
    </derivirana_varijabla>
  </DomainObject.Predmet.ProtuStrankaListNazivFormated>
  <DomainObject.Predmet.ProtuStrankaListNazivFormatedOIB>
    <izvorni_sadrzaj>
      <item>VUKAS TRANSPORT j.d.o.o. za usluge, ugostiteljstvo i poljoprivredu, OIB 75977425877</item>
    </izvorni_sadrzaj>
    <derivirana_varijabla naziv="DomainObject.Predmet.ProtuStrankaListNazivFormatedOIB_1">
      <item>VUKAS TRANSPORT j.d.o.o. za usluge, ugostiteljstvo i poljoprivredu, OIB 75977425877</item>
    </derivirana_varijabla>
  </DomainObject.Predmet.ProtuStrankaListNazivFormatedOIB>
  <DomainObject.Predmet.OstaliListFormated>
    <izvorni_sadrzaj>
      <item>ROBERT VUKAS</item>
    </izvorni_sadrzaj>
    <derivirana_varijabla naziv="DomainObject.Predmet.OstaliListFormated_1">
      <item>ROBERT VUKAS</item>
    </derivirana_varijabla>
  </DomainObject.Predmet.OstaliListFormated>
  <DomainObject.Predmet.OstaliListFormatedOIB>
    <izvorni_sadrzaj>
      <item>ROBERT VUKAS, OIB 85313535342</item>
    </izvorni_sadrzaj>
    <derivirana_varijabla naziv="DomainObject.Predmet.OstaliListFormatedOIB_1">
      <item>ROBERT VUKAS, OIB 85313535342</item>
    </derivirana_varijabla>
  </DomainObject.Predmet.OstaliListFormatedOIB>
  <DomainObject.Predmet.OstaliListFormatedWithAdress>
    <izvorni_sadrzaj>
      <item>ROBERT VUKAS, TOMINOVAC 62, 34340 Tominovac</item>
    </izvorni_sadrzaj>
    <derivirana_varijabla naziv="DomainObject.Predmet.OstaliListFormatedWithAdress_1">
      <item>ROBERT VUKAS, TOMINOVAC 62, 34340 Tominovac</item>
    </derivirana_varijabla>
  </DomainObject.Predmet.OstaliListFormatedWithAdress>
  <DomainObject.Predmet.OstaliListFormatedWithAdressOIB>
    <izvorni_sadrzaj>
      <item>ROBERT VUKAS, OIB 85313535342, TOMINOVAC 62, 34340 Tominovac</item>
    </izvorni_sadrzaj>
    <derivirana_varijabla naziv="DomainObject.Predmet.OstaliListFormatedWithAdressOIB_1">
      <item>ROBERT VUKAS, OIB 85313535342, TOMINOVAC 62, 34340 Tominovac</item>
    </derivirana_varijabla>
  </DomainObject.Predmet.OstaliListFormatedWithAdressOIB>
  <DomainObject.Predmet.OstaliListNazivFormated>
    <izvorni_sadrzaj>
      <item>ROBERT VUKAS</item>
    </izvorni_sadrzaj>
    <derivirana_varijabla naziv="DomainObject.Predmet.OstaliListNazivFormated_1">
      <item>ROBERT VUKAS</item>
    </derivirana_varijabla>
  </DomainObject.Predmet.OstaliListNazivFormated>
  <DomainObject.Predmet.OstaliListNazivFormatedOIB>
    <izvorni_sadrzaj>
      <item>ROBERT VUKAS, OIB 85313535342</item>
    </izvorni_sadrzaj>
    <derivirana_varijabla naziv="DomainObject.Predmet.OstaliListNazivFormatedOIB_1">
      <item>ROBERT VUKAS, OIB 85313535342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VUKAS TRANSPORT j.d.o.o. za usluge, ugostiteljstvo i poljoprivredu</izvorni_sadrzaj>
    <derivirana_varijabla naziv="DomainObject.Predmet.ProtustrankaIDrugi_1">VUKAS TRANSPORT j.d.o.o. za usluge, ugostiteljstvo i poljoprivredu</derivirana_varijabla>
  </DomainObject.Predmet.ProtustrankaIDrugi>
  <DomainObject.Predmet.StrankaIDrugiAdressOIB>
    <izvorni_sadrzaj>Financijska agencija, OIB 85821130368, L. JAGERA 3, 31000 Osijek</izvorni_sadrzaj>
    <derivirana_varijabla naziv="DomainObject.Predmet.StrankaIDrugiAdressOIB_1">Financijska agencija, OIB 85821130368, L. JAGERA 3, 31000 Osijek</derivirana_varijabla>
  </DomainObject.Predmet.StrankaIDrugiAdressOIB>
  <DomainObject.Predmet.ProtustrankaIDrugiAdressOIB>
    <izvorni_sadrzaj>VUKAS TRANSPORT j.d.o.o. za usluge, ugostiteljstvo i poljoprivredu, OIB 75977425877, Tominovac 62, 34340 Tominovac</izvorni_sadrzaj>
    <derivirana_varijabla naziv="DomainObject.Predmet.ProtustrankaIDrugiAdressOIB_1">VUKAS TRANSPORT j.d.o.o. za usluge, ugostiteljstvo i poljoprivredu, OIB 75977425877, Tominovac 62, 34340 Tominovac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VUKAS TRANSPORT j.d.o.o. za usluge, ugostiteljstvo i poljoprivredu</item>
      <item>ROBERT VUKAS</item>
    </izvorni_sadrzaj>
    <derivirana_varijabla naziv="DomainObject.Predmet.SudioniciListNaziv_1">
      <item>Financijska agencija</item>
      <item>VUKAS TRANSPORT j.d.o.o. za usluge, ugostiteljstvo i poljoprivredu</item>
      <item>ROBERT VUKAS</item>
    </derivirana_varijabla>
  </DomainObject.Predmet.SudioniciListNaziv>
  <DomainObject.Predmet.SudioniciListAdressOIB>
    <izvorni_sadrzaj>
      <item>Financijska agencija, OIB 85821130368, L. JAGERA 3,31000 Osijek</item>
      <item>VUKAS TRANSPORT j.d.o.o. za usluge, ugostiteljstvo i poljoprivredu, OIB 75977425877, Tominovac 62,34340 Tominovac</item>
      <item>ROBERT VUKAS, OIB 85313535342, TOMINOVAC 62,34340 Tominovac</item>
    </izvorni_sadrzaj>
    <derivirana_varijabla naziv="DomainObject.Predmet.SudioniciListAdressOIB_1">
      <item>Financijska agencija, OIB 85821130368, L. JAGERA 3,31000 Osijek</item>
      <item>VUKAS TRANSPORT j.d.o.o. za usluge, ugostiteljstvo i poljoprivredu, OIB 75977425877, Tominovac 62,34340 Tominovac</item>
      <item>ROBERT VUKAS, OIB 85313535342, TOMINOVAC 62,34340 Tominovac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75977425877</item>
      <item>, OIB 85313535342</item>
    </izvorni_sadrzaj>
    <derivirana_varijabla naziv="DomainObject.Predmet.SudioniciListNazivOIB_1">
      <item>, OIB 85821130368</item>
      <item>, OIB 75977425877</item>
      <item>, OIB 85313535342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139</properties:Words>
  <properties:Characters>828</properties:Characters>
  <properties:Lines>39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2017-04-10T11:25:00Z</dcterms:created>
  <dc:creator>Trgovacki sud</dc:creator>
  <cp:lastModifiedBy>wsadmin</cp:lastModifiedBy>
  <cp:lastPrinted>2017-04-10T10:10:00Z</cp:lastPrinted>
  <dcterms:modified xmlns:xsi="http://www.w3.org/2001/XMLSchema-instance" xsi:type="dcterms:W3CDTF">2017-04-10T11:26:00Z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