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c50a" w14:paraId="837c50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107EC">
        <w:rPr>
          <w:rFonts w:hAnsi="Times New Roman" w:ascii="Times New Roman"/>
        </w:rPr>
        <w:t>5090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E107EC" w:rsidRPr="00E107EC">
        <w:rPr>
          <w:rFonts w:hAnsi="Times New Roman" w:ascii="Times New Roman"/>
        </w:rPr>
        <w:t>KONTRA PROMET j.d.o.o., Zagreb, K. Zagradnika 8, OIB: 37170819732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BB2D3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107EC" w:rsidRPr="00E107EC">
        <w:rPr>
          <w:rFonts w:hAnsi="Times New Roman" w:ascii="Times New Roman"/>
        </w:rPr>
        <w:t>KONTRA PROMET j.d.o.o., Zagreb, K. Zagradnika 8, OIB: 37170819732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E107EC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 w:rsidR="00E107EC">
        <w:rPr>
          <w:rFonts w:hAnsi="Times New Roman" w:ascii="Times New Roman"/>
        </w:rPr>
        <w:t>d., Zagreb, pozivom na broj 05-5090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E107EC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D10660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C63A1">
        <w:rPr>
          <w:rFonts w:hAnsi="Times New Roman" w:ascii="Times New Roman"/>
        </w:rPr>
        <w:t>, v.r.</w:t>
      </w:r>
    </w:p>
    <w:p w:rsidRDefault="004C63A1" w:rsidP="00B87AEB" w:rsidR="004C63A1">
      <w:pPr>
        <w:jc w:val="right"/>
        <w:rPr>
          <w:rFonts w:hAnsi="Times New Roman" w:ascii="Times New Roman"/>
        </w:rPr>
      </w:pPr>
    </w:p>
    <w:p w:rsidRDefault="004C63A1" w:rsidP="00B87AEB" w:rsidR="004C63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C63A1" w:rsidP="00B87AEB" w:rsidR="004C63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C63A1" w:rsidP="00B87AEB" w:rsidR="004C63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3A1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E107EC">
      <w:rPr>
        <w:rFonts w:hAnsi="Times New Roman" w:ascii="Times New Roman"/>
      </w:rPr>
      <w:t>5090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7993"/>
    <w:rsid w:val="002E4C78"/>
    <w:rsid w:val="002F75B0"/>
    <w:rsid w:val="00354C62"/>
    <w:rsid w:val="00363216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4C63A1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97202"/>
    <w:rsid w:val="007A1F44"/>
    <w:rsid w:val="007B5EFC"/>
    <w:rsid w:val="007D1A24"/>
    <w:rsid w:val="007D7FC7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B4A66"/>
    <w:rsid w:val="008D18B2"/>
    <w:rsid w:val="00924507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87AEB"/>
    <w:rsid w:val="00B969B8"/>
    <w:rsid w:val="00BB2D39"/>
    <w:rsid w:val="00BC41A7"/>
    <w:rsid w:val="00BC580B"/>
    <w:rsid w:val="00C3624C"/>
    <w:rsid w:val="00C51E6A"/>
    <w:rsid w:val="00CA4F2A"/>
    <w:rsid w:val="00CF7AB9"/>
    <w:rsid w:val="00D10660"/>
    <w:rsid w:val="00D301E4"/>
    <w:rsid w:val="00D83115"/>
    <w:rsid w:val="00DC30D9"/>
    <w:rsid w:val="00DE5A25"/>
    <w:rsid w:val="00E00E55"/>
    <w:rsid w:val="00E107EC"/>
    <w:rsid w:val="00E77DD8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6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3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6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3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St-5090/2016</izvorni_sadrzaj>
    <derivirana_varijabla naziv="DomainObject.Predmet.OznakaBroj_1">St-5090/2016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KONTRA PROMET j.d.o.o. za prijevoz i usluge zastupanog po punomoćniku Kristina Prebeg Konjevod</izvorni_sadrzaj>
    <derivirana_varijabla naziv="DomainObject.Predmet.ProtustrankaFormated_1">  KONTRA PROMET j.d.o.o. za prijevoz i usluge zastupanog po punomoćniku Kristina Prebeg Konjevod</derivirana_varijabla>
  </DomainObject.Predmet.ProtustrankaFormated>
  <DomainObject.Predmet.ProtustrankaFormatedOIB>
    <izvorni_sadrzaj>  KONTRA PROMET j.d.o.o. za prijevoz i usluge, OIB 37170819732 zastupanog po punomoćniku Kristina Prebeg Konjevod</izvorni_sadrzaj>
    <derivirana_varijabla naziv="DomainObject.Predmet.ProtustrankaFormatedOIB_1">  KONTRA PROMET j.d.o.o. za prijevoz i usluge, OIB 37170819732 zastupanog po punomoćniku Kristina Prebeg Konjevod</derivirana_varijabla>
  </DomainObject.Predmet.ProtustrankaFormatedOIB>
  <DomainObject.Predmet.ProtustrankaFormatedWithAdress>
    <izvorni_sadrzaj> KONTRA PROMET j.d.o.o. za prijevoz i usluge, K. Zahradnika 8, 10000 Zagreb zastupanog po punomoćniku Kristina Prebeg Konjevod</izvorni_sadrzaj>
    <derivirana_varijabla naziv="DomainObject.Predmet.ProtustrankaFormatedWithAdress_1"> KONTRA PROMET j.d.o.o. za prijevoz i usluge, K. Zahradnika 8, 10000 Zagreb zastupanog po punomoćniku Kristina Prebeg Konjevod</derivirana_varijabla>
  </DomainObject.Predmet.ProtustrankaFormatedWithAdress>
  <DomainObject.Predmet.ProtustrankaFormatedWithAdressOIB>
    <izvorni_sadrzaj> KONTRA PROMET j.d.o.o. za prijevoz i usluge, OIB 37170819732, K. Zahradnika 8, 10000 Zagreb zastupanog po punomoćniku Kristina Prebeg Konjevod</izvorni_sadrzaj>
    <derivirana_varijabla naziv="DomainObject.Predmet.ProtustrankaFormatedWithAdressOIB_1"> KONTRA PROMET j.d.o.o. za prijevoz i usluge, OIB 37170819732, K. Zahradnika 8, 10000 Zagreb zastupanog po punomoćniku Kristina Prebeg Konjevod</derivirana_varijabla>
  </DomainObject.Predmet.ProtustrankaFormatedWithAdressOIB>
  <DomainObject.Predmet.ProtustrankaWithAdress>
    <izvorni_sadrzaj>KONTRA PROMET j.d.o.o. za prijevoz i usluge K. Zahradnika 8, 10000 Zagreb</izvorni_sadrzaj>
    <derivirana_varijabla naziv="DomainObject.Predmet.ProtustrankaWithAdress_1">KONTRA PROMET j.d.o.o. za prijevoz i usluge K. Zahradnika 8, 10000 Zagreb</derivirana_varijabla>
  </DomainObject.Predmet.ProtustrankaWithAdress>
  <DomainObject.Predmet.ProtustrankaWithAdressOIB>
    <izvorni_sadrzaj>KONTRA PROMET j.d.o.o. za prijevoz i usluge, OIB 37170819732, K. Zahradnika 8, 10000 Zagreb</izvorni_sadrzaj>
    <derivirana_varijabla naziv="DomainObject.Predmet.ProtustrankaWithAdressOIB_1">KONTRA PROMET j.d.o.o. za prijevoz i usluge, OIB 37170819732, K. Zahradnika 8, 10000 Zagreb</derivirana_varijabla>
  </DomainObject.Predmet.ProtustrankaWithAdressOIB>
  <DomainObject.Predmet.ProtustrankaNazivFormated>
    <izvorni_sadrzaj>KONTRA PROMET j.d.o.o. za prijevoz i usluge</izvorni_sadrzaj>
    <derivirana_varijabla naziv="DomainObject.Predmet.ProtustrankaNazivFormated_1">KONTRA PROMET j.d.o.o. za prijevoz i usluge</derivirana_varijabla>
  </DomainObject.Predmet.ProtustrankaNazivFormated>
  <DomainObject.Predmet.ProtustrankaNazivFormatedOIB>
    <izvorni_sadrzaj>KONTRA PROMET j.d.o.o. za prijevoz i usluge, OIB 37170819732</izvorni_sadrzaj>
    <derivirana_varijabla naziv="DomainObject.Predmet.ProtustrankaNazivFormatedOIB_1">KONTRA PROMET j.d.o.o. za prijevoz i usluge, OIB 37170819732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KONTRA PROMET j.d.o.o. za prijevoz i usluge zastupanog po punomoćniku Kristina Prebeg Konjevod</item>
    </izvorni_sadrzaj>
    <derivirana_varijabla naziv="DomainObject.Predmet.ProtuStrankaListFormated_1">
      <item>KONTRA PROMET j.d.o.o. za prijevoz i usluge zastupanog po punomoćniku Kristina Prebeg Konjevod</item>
    </derivirana_varijabla>
  </DomainObject.Predmet.ProtuStrankaListFormated>
  <DomainObject.Predmet.ProtuStrankaListFormatedOIB>
    <izvorni_sadrzaj>
      <item>KONTRA PROMET j.d.o.o. za prijevoz i usluge, OIB 37170819732 zastupanog po punomoćniku Kristina Prebeg Konjevod</item>
    </izvorni_sadrzaj>
    <derivirana_varijabla naziv="DomainObject.Predmet.ProtuStrankaListFormatedOIB_1">
      <item>KONTRA PROMET j.d.o.o. za prijevoz i usluge, OIB 37170819732 zastupanog po punomoćniku Kristina Prebeg Konjevod</item>
    </derivirana_varijabla>
  </DomainObject.Predmet.ProtuStrankaListFormatedOIB>
  <DomainObject.Predmet.ProtuStrankaListFormatedWithAdress>
    <izvorni_sadrzaj>
      <item>KONTRA PROMET j.d.o.o. za prijevoz i usluge, K. Zahradnika 8, 10000 Zagreb zastupanog po punomoćniku Kristina Prebeg Konjevod</item>
    </izvorni_sadrzaj>
    <derivirana_varijabla naziv="DomainObject.Predmet.ProtuStrankaListFormatedWithAdress_1">
      <item>KONTRA PROMET j.d.o.o. za prijevoz i usluge, K. Zahradnika 8, 10000 Zagreb zastupanog po punomoćniku Kristina Prebeg Konjevod</item>
    </derivirana_varijabla>
  </DomainObject.Predmet.ProtuStrankaListFormatedWithAdress>
  <DomainObject.Predmet.ProtuStrankaListFormatedWithAdressOIB>
    <izvorni_sadrzaj>
      <item>KONTRA PROMET j.d.o.o. za prijevoz i usluge, OIB 37170819732, K. Zahradnika 8, 10000 Zagreb zastupanog po punomoćniku Kristina Prebeg Konjevod</item>
    </izvorni_sadrzaj>
    <derivirana_varijabla naziv="DomainObject.Predmet.ProtuStrankaListFormatedWithAdressOIB_1">
      <item>KONTRA PROMET j.d.o.o. za prijevoz i usluge, OIB 37170819732, K. Zahradnika 8, 10000 Zagreb zastupanog po punomoćniku Kristina Prebeg Konjevod</item>
    </derivirana_varijabla>
  </DomainObject.Predmet.ProtuStrankaListFormatedWithAdressOIB>
  <DomainObject.Predmet.ProtuStrankaListNazivFormated>
    <izvorni_sadrzaj>
      <item>KONTRA PROMET j.d.o.o. za prijevoz i usluge</item>
    </izvorni_sadrzaj>
    <derivirana_varijabla naziv="DomainObject.Predmet.ProtuStrankaListNazivFormated_1">
      <item>KONTRA PROMET j.d.o.o. za prijevoz i usluge</item>
    </derivirana_varijabla>
  </DomainObject.Predmet.ProtuStrankaListNazivFormated>
  <DomainObject.Predmet.ProtuStrankaListNazivFormatedOIB>
    <izvorni_sadrzaj>
      <item>KONTRA PROMET j.d.o.o. za prijevoz i usluge, OIB 37170819732</item>
    </izvorni_sadrzaj>
    <derivirana_varijabla naziv="DomainObject.Predmet.ProtuStrankaListNazivFormatedOIB_1">
      <item>KONTRA PROMET j.d.o.o. za prijevoz i usluge, OIB 37170819732</item>
    </derivirana_varijabla>
  </DomainObject.Predmet.ProtuStrankaListNazivFormatedOIB>
  <DomainObject.Predmet.OstaliListFormated>
    <izvorni_sadrzaj>
      <item>Kristina Prebeg Konjevod punomoćnik sudionika u postupku KONTRA PROMET j.d.o.o. za prijevoz i usluge</item>
    </izvorni_sadrzaj>
    <derivirana_varijabla naziv="DomainObject.Predmet.OstaliListFormated_1">
      <item>Kristina Prebeg Konjevod punomoćnik sudionika u postupku KONTRA PROMET j.d.o.o. za prijevoz i usluge</item>
    </derivirana_varijabla>
  </DomainObject.Predmet.OstaliListFormated>
  <DomainObject.Predmet.OstaliListFormatedOIB>
    <izvorni_sadrzaj>
      <item>Kristina Prebeg Konjevod, OIB 51723528624 punomoćnik sudionika u postupku KONTRA PROMET j.d.o.o. za prijevoz i usluge</item>
    </izvorni_sadrzaj>
    <derivirana_varijabla naziv="DomainObject.Predmet.OstaliListFormatedOIB_1">
      <item>Kristina Prebeg Konjevod, OIB 51723528624 punomoćnik sudionika u postupku KONTRA PROMET j.d.o.o. za prijevoz i usluge</item>
    </derivirana_varijabla>
  </DomainObject.Predmet.OstaliListFormatedOIB>
  <DomainObject.Predmet.OstaliListFormatedWithAdress>
    <izvorni_sadrzaj>
      <item>Kristina Prebeg Konjevod, Cvetković 129 B, 10450 Cvetković punomoćnik sudionika u postupku KONTRA PROMET j.d.o.o. za prijevoz i usluge</item>
    </izvorni_sadrzaj>
    <derivirana_varijabla naziv="DomainObject.Predmet.OstaliListFormatedWithAdress_1">
      <item>Kristina Prebeg Konjevod, Cvetković 129 B, 10450 Cvetković punomoćnik sudionika u postupku KONTRA PROMET j.d.o.o. za prijevoz i usluge</item>
    </derivirana_varijabla>
  </DomainObject.Predmet.OstaliListFormatedWithAdress>
  <DomainObject.Predmet.OstaliListFormatedWithAdressOIB>
    <izvorni_sadrzaj>
      <item>Kristina Prebeg Konjevod, OIB 51723528624, Cvetković 129 B, 10450 Cvetković punomoćnik sudionika u postupku KONTRA PROMET j.d.o.o. za prijevoz i usluge</item>
    </izvorni_sadrzaj>
    <derivirana_varijabla naziv="DomainObject.Predmet.OstaliListFormatedWithAdressOIB_1">
      <item>Kristina Prebeg Konjevod, OIB 51723528624, Cvetković 129 B, 10450 Cvetković punomoćnik sudionika u postupku KONTRA PROMET j.d.o.o. za prijevoz i usluge</item>
    </derivirana_varijabla>
  </DomainObject.Predmet.OstaliListFormatedWithAdressOIB>
  <DomainObject.Predmet.OstaliListNazivFormated>
    <izvorni_sadrzaj>
      <item>Kristina Prebeg Konjevod</item>
    </izvorni_sadrzaj>
    <derivirana_varijabla naziv="DomainObject.Predmet.OstaliListNazivFormated_1">
      <item>Kristina Prebeg Konjevod</item>
    </derivirana_varijabla>
  </DomainObject.Predmet.OstaliListNazivFormated>
  <DomainObject.Predmet.OstaliListNazivFormatedOIB>
    <izvorni_sadrzaj>
      <item>Kristina Prebeg Konjevod, OIB 51723528624</item>
    </izvorni_sadrzaj>
    <derivirana_varijabla naziv="DomainObject.Predmet.OstaliListNazivFormatedOIB_1">
      <item>Kristina Prebeg Konjevod, OIB 51723528624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KONTRA PROMET j.d.o.o. za prijevoz i usluge</izvorni_sadrzaj>
    <derivirana_varijabla naziv="DomainObject.Predmet.ProtustrankaIDrugi_1">KONTRA PROMET j.d.o.o. za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KONTRA PROMET j.d.o.o. za prijevoz i usluge, OIB 37170819732, K. Zahradnika 8, 10000 Zagreb</izvorni_sadrzaj>
    <derivirana_varijabla naziv="DomainObject.Predmet.ProtustrankaIDrugiAdressOIB_1">KONTRA PROMET j.d.o.o. za prijevoz i usluge, OIB 37170819732, K. Zahradnika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KONTRA PROMET j.d.o.o. za prijevoz i usluge</item>
      <item>Kristina Prebeg Konjevod</item>
    </izvorni_sadrzaj>
    <derivirana_varijabla naziv="DomainObject.Predmet.SudioniciListNaziv_1">
      <item>FINA Regionalni centar Zagreb</item>
      <item>KONTRA PROMET j.d.o.o. za prijevoz i usluge</item>
      <item>Kristina Prebeg Konjevod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KONTRA PROMET j.d.o.o. za prijevoz i usluge, OIB 37170819732, K. Zahradnika 8,10000 Zagreb</item>
      <item>Kristina Prebeg Konjevod, OIB 51723528624, Cvetković 129 B,10450 Cvetković</item>
    </izvorni_sadrzaj>
    <derivirana_varijabla naziv="DomainObject.Predmet.SudioniciListAdressOIB_1">
      <item>FINA Regionalni centar Zagreb, OIB 85821130368, Trg svibanjskih žrtava 1995. br. 1,10000 Zagreb</item>
      <item>KONTRA PROMET j.d.o.o. za prijevoz i usluge, OIB 37170819732, K. Zahradnika 8,10000 Zagreb</item>
      <item>Kristina Prebeg Konjevod, OIB 51723528624, Cvetković 129 B,10450 Cvetković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37170819732</item>
      <item>, OIB 51723528624</item>
    </izvorni_sadrzaj>
    <derivirana_varijabla naziv="DomainObject.Predmet.SudioniciListNazivOIB_1">
      <item>, OIB 85821130368</item>
      <item>, OIB 37170819732</item>
      <item>, OIB 51723528624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87EC6-E443-4EED-A0B2-03C307E82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1769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2017-02-23T08:24:00Z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2017-02-23T08:29:00Z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