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7c256" w14:paraId="a87c256" w:rsidRDefault="00273052" w:rsidP="00273052" w:rsidR="00273052" w:rsidRPr="002956A3">
      <w:pPr>
        <w:jc w:val="both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2956A3">
        <w:rPr>
          <w:rFonts w:cs="Times New Roman" w:eastAsia="Times New Roman"/>
          <w:szCs w:val="24"/>
          <w:lang w:eastAsia="hr-HR"/>
        </w:rPr>
        <w:t xml:space="preserve">         </w:t>
      </w:r>
      <w:r w:rsidRPr="002956A3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3052" w:rsidP="00273052" w:rsidR="00273052" w:rsidRPr="002956A3">
      <w:pPr>
        <w:jc w:val="both"/>
        <w:rPr>
          <w:rFonts w:cs="Times New Roman"/>
          <w:szCs w:val="24"/>
        </w:rPr>
      </w:pPr>
      <w:r w:rsidRPr="002956A3">
        <w:rPr>
          <w:rFonts w:cs="Times New Roman"/>
          <w:szCs w:val="24"/>
        </w:rPr>
        <w:t xml:space="preserve">   Republika Hrvatska                                                                                           35.St-</w:t>
      </w:r>
      <w:r w:rsidR="0009651E">
        <w:rPr>
          <w:rFonts w:cs="Times New Roman"/>
          <w:szCs w:val="24"/>
        </w:rPr>
        <w:t>9086</w:t>
      </w:r>
      <w:r>
        <w:rPr>
          <w:rFonts w:cs="Times New Roman"/>
          <w:szCs w:val="24"/>
        </w:rPr>
        <w:t>/15</w:t>
      </w:r>
    </w:p>
    <w:p w:rsidRDefault="00273052" w:rsidP="00273052" w:rsidR="00273052" w:rsidRPr="002956A3">
      <w:pPr>
        <w:jc w:val="both"/>
        <w:rPr>
          <w:rFonts w:cs="Times New Roman"/>
          <w:szCs w:val="24"/>
        </w:rPr>
      </w:pPr>
      <w:r w:rsidRPr="002956A3">
        <w:rPr>
          <w:rFonts w:cs="Times New Roman"/>
          <w:szCs w:val="24"/>
        </w:rPr>
        <w:t>Trgovački sud u Zagrebu</w:t>
      </w:r>
    </w:p>
    <w:p w:rsidRDefault="00273052" w:rsidP="00273052" w:rsidR="00273052" w:rsidRPr="002956A3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/>
          <w:szCs w:val="24"/>
        </w:rPr>
        <w:t>Zagreb</w:t>
      </w:r>
    </w:p>
    <w:p w:rsidRDefault="00273052" w:rsidP="00273052" w:rsidR="00273052" w:rsidRPr="002956A3">
      <w:pPr>
        <w:jc w:val="both"/>
        <w:rPr>
          <w:rFonts w:cs="Times New Roman" w:eastAsia="Times New Roman"/>
          <w:szCs w:val="24"/>
          <w:lang w:eastAsia="hr-HR"/>
        </w:rPr>
      </w:pPr>
    </w:p>
    <w:p w:rsidRDefault="00273052" w:rsidP="00273052" w:rsidR="00273052" w:rsidRPr="002956A3">
      <w:pPr>
        <w:jc w:val="center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273052" w:rsidP="00273052" w:rsidR="00273052" w:rsidRPr="002956A3">
      <w:pPr>
        <w:jc w:val="center"/>
        <w:rPr>
          <w:rFonts w:cs="Times New Roman" w:eastAsia="Times New Roman"/>
          <w:szCs w:val="24"/>
          <w:lang w:eastAsia="hr-HR"/>
        </w:rPr>
      </w:pPr>
    </w:p>
    <w:p w:rsidRDefault="00273052" w:rsidP="00273052" w:rsidR="00273052" w:rsidRPr="002956A3">
      <w:pPr>
        <w:jc w:val="center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>R J E Š E N J E</w:t>
      </w:r>
    </w:p>
    <w:p w:rsidRDefault="00273052" w:rsidP="00273052" w:rsidR="00273052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273052" w:rsidP="00273052" w:rsidR="00273052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>Trgovački sud u Zagrebu po sucu pojedincu Maji Jurovicki, na temelju prijedloga sudske savjetnice Nikoline Mikulić, u skraće</w:t>
      </w:r>
      <w:r w:rsidR="000F2A06">
        <w:rPr>
          <w:rFonts w:cs="Times New Roman" w:eastAsia="Times New Roman"/>
          <w:szCs w:val="24"/>
          <w:lang w:eastAsia="hr-HR"/>
        </w:rPr>
        <w:t>nom stečajnom postupku pokrenuto</w:t>
      </w:r>
      <w:r w:rsidRPr="002956A3">
        <w:rPr>
          <w:rFonts w:cs="Times New Roman" w:eastAsia="Times New Roman"/>
          <w:szCs w:val="24"/>
          <w:lang w:eastAsia="hr-HR"/>
        </w:rPr>
        <w:t xml:space="preserve">m nad dužnikom </w:t>
      </w:r>
      <w:r w:rsidR="00845101">
        <w:rPr>
          <w:rFonts w:cs="Times New Roman" w:eastAsia="Times New Roman"/>
          <w:szCs w:val="24"/>
          <w:lang w:eastAsia="hr-HR"/>
        </w:rPr>
        <w:t>MEĐAK GRAĐENJE</w:t>
      </w:r>
      <w:r>
        <w:rPr>
          <w:rFonts w:cs="Times New Roman" w:eastAsia="Times New Roman"/>
          <w:szCs w:val="24"/>
          <w:lang w:eastAsia="hr-HR"/>
        </w:rPr>
        <w:t xml:space="preserve"> d.o.o.</w:t>
      </w:r>
      <w:r w:rsidRPr="002956A3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OIB </w:t>
      </w:r>
      <w:r w:rsidR="00845101">
        <w:rPr>
          <w:rFonts w:cs="Times New Roman" w:eastAsia="Times New Roman"/>
          <w:szCs w:val="24"/>
          <w:lang w:eastAsia="hr-HR"/>
        </w:rPr>
        <w:t>90513189659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845101">
        <w:rPr>
          <w:rFonts w:cs="Times New Roman" w:eastAsia="Times New Roman"/>
          <w:szCs w:val="24"/>
          <w:lang w:eastAsia="hr-HR"/>
        </w:rPr>
        <w:t>080768799</w:t>
      </w:r>
      <w:r>
        <w:rPr>
          <w:rFonts w:cs="Times New Roman" w:eastAsia="Times New Roman"/>
          <w:szCs w:val="24"/>
          <w:lang w:eastAsia="hr-HR"/>
        </w:rPr>
        <w:t xml:space="preserve">, iz </w:t>
      </w:r>
      <w:r w:rsidR="00845101">
        <w:rPr>
          <w:rFonts w:cs="Times New Roman" w:eastAsia="Times New Roman"/>
          <w:szCs w:val="24"/>
          <w:lang w:eastAsia="hr-HR"/>
        </w:rPr>
        <w:t>Zaprešića, Jablanovec, Stubička 223A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Pr="002956A3">
        <w:rPr>
          <w:rFonts w:cs="Times New Roman" w:eastAsia="Times New Roman"/>
          <w:szCs w:val="24"/>
          <w:lang w:eastAsia="hr-HR"/>
        </w:rPr>
        <w:t>2</w:t>
      </w:r>
      <w:r>
        <w:rPr>
          <w:rFonts w:cs="Times New Roman" w:eastAsia="Times New Roman"/>
          <w:szCs w:val="24"/>
          <w:lang w:eastAsia="hr-HR"/>
        </w:rPr>
        <w:t>8</w:t>
      </w:r>
      <w:r w:rsidRPr="002956A3">
        <w:rPr>
          <w:rFonts w:cs="Times New Roman" w:eastAsia="Times New Roman"/>
          <w:szCs w:val="24"/>
          <w:lang w:eastAsia="hr-HR"/>
        </w:rPr>
        <w:t xml:space="preserve">. veljače 2017. </w:t>
      </w:r>
    </w:p>
    <w:p w:rsidRDefault="00845101" w:rsidP="00273052" w:rsidR="00845101" w:rsidRPr="002956A3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273052" w:rsidP="00273052" w:rsidR="00273052" w:rsidRPr="002956A3">
      <w:pPr>
        <w:jc w:val="center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>r i j e š i o    je</w:t>
      </w:r>
    </w:p>
    <w:p w:rsidRDefault="00273052" w:rsidP="00273052" w:rsidR="00273052" w:rsidRPr="002956A3">
      <w:pPr>
        <w:jc w:val="both"/>
        <w:rPr>
          <w:rFonts w:cs="Times New Roman" w:eastAsia="Times New Roman"/>
          <w:szCs w:val="24"/>
          <w:lang w:eastAsia="hr-HR"/>
        </w:rPr>
      </w:pPr>
    </w:p>
    <w:p w:rsidRDefault="00273052" w:rsidP="00845101" w:rsidR="00845101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      </w:t>
      </w:r>
      <w:r w:rsidRPr="002956A3">
        <w:rPr>
          <w:rFonts w:cs="Times New Roman" w:eastAsia="Times New Roman"/>
          <w:szCs w:val="24"/>
          <w:lang w:eastAsia="hr-HR"/>
        </w:rPr>
        <w:t xml:space="preserve">Otvara se stečajni postupak nad dužnikom </w:t>
      </w:r>
      <w:r w:rsidR="00845101">
        <w:rPr>
          <w:rFonts w:cs="Times New Roman" w:eastAsia="Times New Roman"/>
          <w:szCs w:val="24"/>
          <w:lang w:eastAsia="hr-HR"/>
        </w:rPr>
        <w:t>MEĐAK GRAĐENJE d.o.o.</w:t>
      </w:r>
      <w:r w:rsidR="00845101" w:rsidRPr="002956A3">
        <w:rPr>
          <w:rFonts w:cs="Times New Roman" w:eastAsia="Times New Roman"/>
          <w:szCs w:val="24"/>
          <w:lang w:eastAsia="hr-HR"/>
        </w:rPr>
        <w:t xml:space="preserve">, </w:t>
      </w:r>
      <w:r w:rsidR="00845101">
        <w:rPr>
          <w:rFonts w:cs="Times New Roman" w:eastAsia="Times New Roman"/>
          <w:szCs w:val="24"/>
          <w:lang w:eastAsia="hr-HR"/>
        </w:rPr>
        <w:t>OIB</w:t>
      </w:r>
    </w:p>
    <w:p w:rsidRDefault="00845101" w:rsidP="00845101" w:rsidR="00273052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90513189659, MBS 080768799, iz Zaprešića, Jablanovec, Stubička 223A.</w:t>
      </w:r>
    </w:p>
    <w:p w:rsidRDefault="00845101" w:rsidP="00845101" w:rsidR="00845101" w:rsidRPr="002956A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273052" w:rsidP="00273052" w:rsidR="00273052" w:rsidRPr="002956A3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</w:t>
      </w:r>
      <w:r w:rsidRPr="002956A3">
        <w:rPr>
          <w:rFonts w:cs="Times New Roman" w:eastAsia="Times New Roman"/>
          <w:szCs w:val="24"/>
          <w:lang w:eastAsia="hr-HR"/>
        </w:rPr>
        <w:t>Stečajni postupak otvoren je 2</w:t>
      </w:r>
      <w:r>
        <w:rPr>
          <w:rFonts w:cs="Times New Roman" w:eastAsia="Times New Roman"/>
          <w:szCs w:val="24"/>
          <w:lang w:eastAsia="hr-HR"/>
        </w:rPr>
        <w:t>8</w:t>
      </w:r>
      <w:r w:rsidRPr="002956A3">
        <w:rPr>
          <w:rFonts w:cs="Times New Roman" w:eastAsia="Times New Roman"/>
          <w:szCs w:val="24"/>
          <w:lang w:eastAsia="hr-HR"/>
        </w:rPr>
        <w:t xml:space="preserve">. veljače 2017. u </w:t>
      </w:r>
      <w:r>
        <w:rPr>
          <w:rFonts w:cs="Times New Roman" w:eastAsia="Times New Roman"/>
          <w:szCs w:val="24"/>
          <w:lang w:eastAsia="hr-HR"/>
        </w:rPr>
        <w:t>09</w:t>
      </w:r>
      <w:r w:rsidRPr="002956A3">
        <w:rPr>
          <w:rFonts w:cs="Times New Roman" w:eastAsia="Times New Roman"/>
          <w:szCs w:val="24"/>
          <w:lang w:eastAsia="hr-HR"/>
        </w:rPr>
        <w:t xml:space="preserve">,00 sati i </w:t>
      </w:r>
      <w:r>
        <w:rPr>
          <w:rFonts w:cs="Times New Roman" w:eastAsia="Times New Roman"/>
          <w:szCs w:val="24"/>
          <w:lang w:eastAsia="hr-HR"/>
        </w:rPr>
        <w:t>20</w:t>
      </w:r>
      <w:r w:rsidRPr="002956A3">
        <w:rPr>
          <w:rFonts w:cs="Times New Roman" w:eastAsia="Times New Roman"/>
          <w:szCs w:val="24"/>
          <w:lang w:eastAsia="hr-HR"/>
        </w:rPr>
        <w:t xml:space="preserve"> minuta kada je ovo rješenje objavljeno na mrežnoj stranici e-Oglasna ploča ovog suda.</w:t>
      </w:r>
    </w:p>
    <w:p w:rsidRDefault="00273052" w:rsidP="00273052" w:rsidR="00273052" w:rsidRPr="002956A3">
      <w:pPr>
        <w:overflowPunct w:val="false"/>
        <w:autoSpaceDE w:val="false"/>
        <w:autoSpaceDN w:val="false"/>
        <w:adjustRightInd w:val="false"/>
        <w:ind w:left="1440"/>
        <w:jc w:val="both"/>
        <w:rPr>
          <w:rFonts w:cs="Times New Roman" w:eastAsia="Times New Roman"/>
          <w:szCs w:val="24"/>
          <w:lang w:eastAsia="hr-HR"/>
        </w:rPr>
      </w:pPr>
    </w:p>
    <w:p w:rsidRDefault="00273052" w:rsidP="00614E51" w:rsidR="005055AA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     </w:t>
      </w:r>
      <w:r w:rsidRPr="002956A3">
        <w:rPr>
          <w:rFonts w:cs="Times New Roman" w:eastAsia="Times New Roman"/>
          <w:szCs w:val="24"/>
          <w:lang w:eastAsia="hr-HR"/>
        </w:rPr>
        <w:t xml:space="preserve">Za stečajnog upravitelja imenuje se </w:t>
      </w:r>
      <w:r w:rsidR="005055AA">
        <w:rPr>
          <w:rFonts w:cs="Times New Roman" w:eastAsia="Times New Roman"/>
          <w:szCs w:val="24"/>
          <w:lang w:eastAsia="hr-HR"/>
        </w:rPr>
        <w:t>Nikola Remenar, OIB 48313195864, iz Velike</w:t>
      </w:r>
    </w:p>
    <w:p w:rsidRDefault="005055AA" w:rsidP="00614E51" w:rsidR="00273052" w:rsidRPr="002956A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u w:val="single"/>
          <w:lang w:eastAsia="hr-HR"/>
        </w:rPr>
      </w:pPr>
      <w:r>
        <w:rPr>
          <w:rFonts w:cs="Times New Roman" w:eastAsia="Times New Roman"/>
          <w:szCs w:val="24"/>
          <w:lang w:eastAsia="hr-HR"/>
        </w:rPr>
        <w:t>Gorice, Dubrovačka 14.</w:t>
      </w:r>
    </w:p>
    <w:p w:rsidRDefault="00273052" w:rsidP="00273052" w:rsidR="00273052" w:rsidRPr="002956A3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cs="Times New Roman" w:eastAsia="Times New Roman"/>
          <w:szCs w:val="24"/>
          <w:lang w:eastAsia="hr-HR"/>
        </w:rPr>
      </w:pPr>
    </w:p>
    <w:p w:rsidRDefault="00273052" w:rsidP="00845101" w:rsidR="00845101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 xml:space="preserve">III  </w:t>
      </w:r>
      <w:r>
        <w:rPr>
          <w:rFonts w:cs="Times New Roman" w:eastAsia="Times New Roman"/>
          <w:szCs w:val="24"/>
          <w:lang w:eastAsia="hr-HR"/>
        </w:rPr>
        <w:t xml:space="preserve">  </w:t>
      </w:r>
      <w:r w:rsidRPr="002956A3">
        <w:rPr>
          <w:rFonts w:cs="Times New Roman" w:eastAsia="Times New Roman"/>
          <w:szCs w:val="24"/>
          <w:lang w:eastAsia="hr-HR"/>
        </w:rPr>
        <w:t xml:space="preserve">Zaključuje se stečajni postupak nad dužnikom </w:t>
      </w:r>
      <w:r w:rsidR="00845101">
        <w:rPr>
          <w:rFonts w:cs="Times New Roman" w:eastAsia="Times New Roman"/>
          <w:szCs w:val="24"/>
          <w:lang w:eastAsia="hr-HR"/>
        </w:rPr>
        <w:t>MEĐAK GRAĐENJE d.o.o.</w:t>
      </w:r>
      <w:r w:rsidR="00845101" w:rsidRPr="002956A3">
        <w:rPr>
          <w:rFonts w:cs="Times New Roman" w:eastAsia="Times New Roman"/>
          <w:szCs w:val="24"/>
          <w:lang w:eastAsia="hr-HR"/>
        </w:rPr>
        <w:t xml:space="preserve">, </w:t>
      </w:r>
      <w:r w:rsidR="00845101">
        <w:rPr>
          <w:rFonts w:cs="Times New Roman" w:eastAsia="Times New Roman"/>
          <w:szCs w:val="24"/>
          <w:lang w:eastAsia="hr-HR"/>
        </w:rPr>
        <w:t>OIB</w:t>
      </w:r>
    </w:p>
    <w:p w:rsidRDefault="00845101" w:rsidP="00845101" w:rsidR="00273052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90513189659, MBS 080768799, iz Zaprešića, Jablanovec, Stubička 223A.</w:t>
      </w:r>
    </w:p>
    <w:p w:rsidRDefault="00845101" w:rsidP="00845101" w:rsidR="00845101" w:rsidRPr="002956A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273052" w:rsidP="00273052" w:rsidR="00273052" w:rsidRPr="002956A3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    </w:t>
      </w:r>
      <w:r w:rsidRPr="002956A3">
        <w:rPr>
          <w:rFonts w:cs="Times New Roman" w:eastAsia="Times New Roman"/>
          <w:szCs w:val="24"/>
          <w:lang w:eastAsia="hr-HR"/>
        </w:rPr>
        <w:t>Nakon pravomoćnosti ovog rješenja dužnik će se brisati iz sudskog registra.</w:t>
      </w:r>
    </w:p>
    <w:p w:rsidRDefault="00273052" w:rsidP="00273052" w:rsidR="00273052" w:rsidRPr="002956A3">
      <w:pPr>
        <w:jc w:val="both"/>
        <w:rPr>
          <w:rFonts w:cs="Times New Roman" w:eastAsia="Times New Roman"/>
          <w:szCs w:val="24"/>
          <w:lang w:eastAsia="hr-HR"/>
        </w:rPr>
      </w:pPr>
    </w:p>
    <w:p w:rsidRDefault="00273052" w:rsidP="00273052" w:rsidR="00273052" w:rsidRPr="002956A3">
      <w:pPr>
        <w:ind w:left="360"/>
        <w:jc w:val="center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>Obrazloženje</w:t>
      </w:r>
    </w:p>
    <w:p w:rsidRDefault="00273052" w:rsidP="00273052" w:rsidR="00273052" w:rsidRPr="002956A3">
      <w:pPr>
        <w:jc w:val="both"/>
        <w:rPr>
          <w:rFonts w:cs="Times New Roman" w:eastAsia="Times New Roman"/>
          <w:szCs w:val="24"/>
          <w:lang w:eastAsia="hr-HR"/>
        </w:rPr>
      </w:pPr>
    </w:p>
    <w:p w:rsidRDefault="00273052" w:rsidP="00273052" w:rsidR="00273052" w:rsidRPr="002956A3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</w:t>
      </w:r>
      <w:r w:rsidRPr="002956A3">
        <w:rPr>
          <w:rFonts w:cs="Times New Roman" w:eastAsia="Times New Roman"/>
          <w:szCs w:val="24"/>
          <w:lang w:eastAsia="hr-HR"/>
        </w:rPr>
        <w:t xml:space="preserve">Zahtjev za provedbu skraćenog stečajnog postupka podnijela je ovome sudu Financijska agencija RC Zagreb, Podružnica Zagreb (dalje: FINA), temeljem odredbe čl. 444 st.1 </w:t>
      </w:r>
      <w:r w:rsidRPr="002956A3">
        <w:rPr>
          <w:rFonts w:cs="Times New Roman" w:eastAsia="Times New Roman"/>
          <w:szCs w:val="20"/>
          <w:lang w:eastAsia="hr-HR"/>
        </w:rPr>
        <w:t>Stečajnog zakona (NN 71/15, dalje SZ).</w:t>
      </w:r>
    </w:p>
    <w:p w:rsidRDefault="00273052" w:rsidP="00273052" w:rsidR="00273052" w:rsidRPr="002956A3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</w:t>
      </w:r>
      <w:r w:rsidRPr="002956A3">
        <w:rPr>
          <w:rFonts w:cs="Times New Roman" w:eastAsia="Times New Roman"/>
          <w:szCs w:val="20"/>
          <w:lang w:eastAsia="hr-HR"/>
        </w:rPr>
        <w:t xml:space="preserve">Zaključkom od </w:t>
      </w:r>
      <w:r w:rsidR="008637CA">
        <w:rPr>
          <w:rFonts w:cs="Times New Roman" w:eastAsia="Times New Roman"/>
          <w:szCs w:val="20"/>
          <w:lang w:eastAsia="hr-HR"/>
        </w:rPr>
        <w:t>12</w:t>
      </w:r>
      <w:r w:rsidRPr="002956A3">
        <w:rPr>
          <w:rFonts w:cs="Times New Roman" w:eastAsia="Times New Roman"/>
          <w:szCs w:val="20"/>
          <w:lang w:eastAsia="hr-HR"/>
        </w:rPr>
        <w:t>.</w:t>
      </w:r>
      <w:r w:rsidR="008637CA">
        <w:rPr>
          <w:rFonts w:cs="Times New Roman" w:eastAsia="Times New Roman"/>
          <w:szCs w:val="20"/>
          <w:lang w:eastAsia="hr-HR"/>
        </w:rPr>
        <w:t>01</w:t>
      </w:r>
      <w:r w:rsidRPr="002956A3">
        <w:rPr>
          <w:rFonts w:cs="Times New Roman" w:eastAsia="Times New Roman"/>
          <w:szCs w:val="20"/>
          <w:lang w:eastAsia="hr-HR"/>
        </w:rPr>
        <w:t>.201</w:t>
      </w:r>
      <w:r w:rsidR="008637CA">
        <w:rPr>
          <w:rFonts w:cs="Times New Roman" w:eastAsia="Times New Roman"/>
          <w:szCs w:val="20"/>
          <w:lang w:eastAsia="hr-HR"/>
        </w:rPr>
        <w:t>6</w:t>
      </w:r>
      <w:r w:rsidRPr="002956A3">
        <w:rPr>
          <w:rFonts w:cs="Times New Roman" w:eastAsia="Times New Roman"/>
          <w:szCs w:val="20"/>
          <w:lang w:eastAsia="hr-HR"/>
        </w:rPr>
        <w:t xml:space="preserve">. pozvane su osobe ovlaštene za zastupanje dužnika po zakonu, dostaviti javnobilježnički ovjerovljen popis imovine i obveza dužnika  na propisanom obrascu, sukladno čl. 430, 17  i 13 </w:t>
      </w:r>
      <w:r w:rsidR="008637CA">
        <w:rPr>
          <w:rFonts w:cs="Times New Roman" w:eastAsia="Times New Roman"/>
          <w:szCs w:val="20"/>
          <w:lang w:eastAsia="hr-HR"/>
        </w:rPr>
        <w:t xml:space="preserve">SZ-a. Zaključak je dostavljen </w:t>
      </w:r>
      <w:r>
        <w:rPr>
          <w:rFonts w:cs="Times New Roman" w:eastAsia="Times New Roman"/>
          <w:szCs w:val="20"/>
          <w:lang w:eastAsia="hr-HR"/>
        </w:rPr>
        <w:t>1</w:t>
      </w:r>
      <w:r w:rsidR="005055AA">
        <w:rPr>
          <w:rFonts w:cs="Times New Roman" w:eastAsia="Times New Roman"/>
          <w:szCs w:val="20"/>
          <w:lang w:eastAsia="hr-HR"/>
        </w:rPr>
        <w:t>5</w:t>
      </w:r>
      <w:r w:rsidRPr="002956A3">
        <w:rPr>
          <w:rFonts w:cs="Times New Roman" w:eastAsia="Times New Roman"/>
          <w:szCs w:val="20"/>
          <w:lang w:eastAsia="hr-HR"/>
        </w:rPr>
        <w:t>.</w:t>
      </w:r>
      <w:r>
        <w:rPr>
          <w:rFonts w:cs="Times New Roman" w:eastAsia="Times New Roman"/>
          <w:szCs w:val="20"/>
          <w:lang w:eastAsia="hr-HR"/>
        </w:rPr>
        <w:t>0</w:t>
      </w:r>
      <w:r w:rsidR="005055AA">
        <w:rPr>
          <w:rFonts w:cs="Times New Roman" w:eastAsia="Times New Roman"/>
          <w:szCs w:val="20"/>
          <w:lang w:eastAsia="hr-HR"/>
        </w:rPr>
        <w:t>4</w:t>
      </w:r>
      <w:r w:rsidRPr="002956A3">
        <w:rPr>
          <w:rFonts w:cs="Times New Roman" w:eastAsia="Times New Roman"/>
          <w:szCs w:val="20"/>
          <w:lang w:eastAsia="hr-HR"/>
        </w:rPr>
        <w:t>.201</w:t>
      </w:r>
      <w:r>
        <w:rPr>
          <w:rFonts w:cs="Times New Roman" w:eastAsia="Times New Roman"/>
          <w:szCs w:val="20"/>
          <w:lang w:eastAsia="hr-HR"/>
        </w:rPr>
        <w:t>6</w:t>
      </w:r>
      <w:r w:rsidRPr="002956A3">
        <w:rPr>
          <w:rFonts w:cs="Times New Roman" w:eastAsia="Times New Roman"/>
          <w:szCs w:val="20"/>
          <w:lang w:eastAsia="hr-HR"/>
        </w:rPr>
        <w:t xml:space="preserve">., međutim, po istom nije postupljeno. </w:t>
      </w:r>
    </w:p>
    <w:p w:rsidRDefault="00273052" w:rsidP="00273052" w:rsidR="00273052" w:rsidRPr="002956A3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</w:t>
      </w:r>
      <w:r w:rsidRPr="002956A3">
        <w:rPr>
          <w:rFonts w:cs="Times New Roman" w:eastAsia="Times New Roman"/>
          <w:szCs w:val="20"/>
          <w:lang w:eastAsia="hr-HR"/>
        </w:rPr>
        <w:t xml:space="preserve">Oglasom od </w:t>
      </w:r>
      <w:r w:rsidR="008637CA">
        <w:rPr>
          <w:rFonts w:cs="Times New Roman" w:eastAsia="Times New Roman"/>
          <w:szCs w:val="20"/>
          <w:lang w:eastAsia="hr-HR"/>
        </w:rPr>
        <w:t>1</w:t>
      </w:r>
      <w:r>
        <w:rPr>
          <w:rFonts w:cs="Times New Roman" w:eastAsia="Times New Roman"/>
          <w:szCs w:val="20"/>
          <w:lang w:eastAsia="hr-HR"/>
        </w:rPr>
        <w:t>2</w:t>
      </w:r>
      <w:r w:rsidRPr="002956A3">
        <w:rPr>
          <w:rFonts w:cs="Times New Roman" w:eastAsia="Times New Roman"/>
          <w:szCs w:val="20"/>
          <w:lang w:eastAsia="hr-HR"/>
        </w:rPr>
        <w:t>.</w:t>
      </w:r>
      <w:r w:rsidR="008637CA">
        <w:rPr>
          <w:rFonts w:cs="Times New Roman" w:eastAsia="Times New Roman"/>
          <w:szCs w:val="20"/>
          <w:lang w:eastAsia="hr-HR"/>
        </w:rPr>
        <w:t>01</w:t>
      </w:r>
      <w:r w:rsidRPr="002956A3">
        <w:rPr>
          <w:rFonts w:cs="Times New Roman" w:eastAsia="Times New Roman"/>
          <w:szCs w:val="20"/>
          <w:lang w:eastAsia="hr-HR"/>
        </w:rPr>
        <w:t>.201</w:t>
      </w:r>
      <w:r w:rsidR="008637CA">
        <w:rPr>
          <w:rFonts w:cs="Times New Roman" w:eastAsia="Times New Roman"/>
          <w:szCs w:val="20"/>
          <w:lang w:eastAsia="hr-HR"/>
        </w:rPr>
        <w:t>6</w:t>
      </w:r>
      <w:r w:rsidRPr="002956A3">
        <w:rPr>
          <w:rFonts w:cs="Times New Roman" w:eastAsia="Times New Roman"/>
          <w:szCs w:val="20"/>
          <w:lang w:eastAsia="hr-HR"/>
        </w:rPr>
        <w:t xml:space="preserve">. pozvani su dužnikovi vjerovnici sukladno članku 430 i 431 SZ-a, predložiti otvaranje stečajnog postupka na dužnikom te predujmiti sredstva za namirenje troškova postupka, uz upozorenje na pravne posljedice nepodnošenja istog.        </w:t>
      </w:r>
    </w:p>
    <w:p w:rsidRDefault="00273052" w:rsidP="00273052" w:rsidR="00273052">
      <w:pPr>
        <w:jc w:val="both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 xml:space="preserve">         Niti jedan od vjerovnika nije u ostavljenom roku podnio prijedlog za otvaranjem redovnog stečajnog postupka. </w:t>
      </w:r>
    </w:p>
    <w:p w:rsidRDefault="0009651E" w:rsidP="00273052" w:rsidR="0009651E" w:rsidRPr="002956A3">
      <w:pPr>
        <w:jc w:val="both"/>
        <w:rPr>
          <w:rFonts w:cs="Times New Roman" w:eastAsia="Times New Roman"/>
          <w:szCs w:val="20"/>
          <w:lang w:eastAsia="hr-HR"/>
        </w:rPr>
      </w:pPr>
    </w:p>
    <w:p w:rsidRDefault="00273052" w:rsidP="00273052" w:rsidR="00273052" w:rsidRPr="002956A3">
      <w:pPr>
        <w:jc w:val="both"/>
        <w:rPr>
          <w:rFonts w:cs="Times New Roman" w:eastAsia="Times New Roman"/>
          <w:szCs w:val="20"/>
          <w:lang w:eastAsia="hr-HR"/>
        </w:rPr>
      </w:pPr>
    </w:p>
    <w:p w:rsidRDefault="00273052" w:rsidP="00273052" w:rsidR="00273052" w:rsidRPr="002956A3">
      <w:pPr>
        <w:jc w:val="both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lastRenderedPageBreak/>
        <w:tab/>
        <w:t>Temeljem gore navedenog, smatra se da je</w:t>
      </w:r>
      <w:r>
        <w:rPr>
          <w:rFonts w:cs="Times New Roman" w:eastAsia="Times New Roman"/>
          <w:szCs w:val="20"/>
          <w:lang w:eastAsia="hr-HR"/>
        </w:rPr>
        <w:t xml:space="preserve"> dužnik  nesposoban za plaćanje</w:t>
      </w:r>
      <w:r w:rsidRPr="002956A3">
        <w:rPr>
          <w:rFonts w:cs="Times New Roman" w:eastAsia="Times New Roman"/>
          <w:szCs w:val="20"/>
          <w:lang w:eastAsia="hr-HR"/>
        </w:rPr>
        <w:t>, te je stoga odlučeno kao u izreci ovog rješenja temeljem odredbe čl.431 SZ-a. Izbor stečajnog upravitelja odabran je primjenom odredbe čl.432 SZ-a.</w:t>
      </w:r>
    </w:p>
    <w:p w:rsidRDefault="00273052" w:rsidP="00273052" w:rsidR="00273052" w:rsidRPr="002956A3">
      <w:pPr>
        <w:jc w:val="both"/>
        <w:rPr>
          <w:rFonts w:cs="Times New Roman" w:eastAsia="Times New Roman"/>
          <w:szCs w:val="20"/>
          <w:lang w:eastAsia="hr-HR"/>
        </w:rPr>
      </w:pPr>
    </w:p>
    <w:p w:rsidRDefault="00273052" w:rsidP="00273052" w:rsidR="00273052" w:rsidRPr="002956A3">
      <w:pPr>
        <w:jc w:val="center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>U Zagrebu, 2</w:t>
      </w:r>
      <w:r>
        <w:rPr>
          <w:rFonts w:cs="Times New Roman" w:eastAsia="Times New Roman"/>
          <w:szCs w:val="20"/>
          <w:lang w:eastAsia="hr-HR"/>
        </w:rPr>
        <w:t>8</w:t>
      </w:r>
      <w:r w:rsidRPr="002956A3">
        <w:rPr>
          <w:rFonts w:cs="Times New Roman" w:eastAsia="Times New Roman"/>
          <w:szCs w:val="20"/>
          <w:lang w:eastAsia="hr-HR"/>
        </w:rPr>
        <w:t>. veljače 2017.</w:t>
      </w:r>
    </w:p>
    <w:p w:rsidRDefault="00273052" w:rsidP="00273052" w:rsidR="00273052" w:rsidRPr="002956A3">
      <w:pPr>
        <w:jc w:val="center"/>
        <w:rPr>
          <w:rFonts w:cs="Times New Roman" w:eastAsia="Times New Roman"/>
          <w:szCs w:val="20"/>
          <w:lang w:eastAsia="hr-HR"/>
        </w:rPr>
      </w:pPr>
    </w:p>
    <w:p w:rsidRDefault="00273052" w:rsidP="00273052" w:rsidR="00273052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 xml:space="preserve">      SUDAC</w:t>
      </w:r>
    </w:p>
    <w:p w:rsidRDefault="00273052" w:rsidP="00273052" w:rsidR="00273052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>Maja Jurovicki</w:t>
      </w:r>
    </w:p>
    <w:p w:rsidRDefault="00273052" w:rsidP="00273052" w:rsidR="00273052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273052" w:rsidP="00273052" w:rsidR="00273052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273052" w:rsidP="00273052" w:rsidR="00273052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 xml:space="preserve">Nacrt odluke izradila </w:t>
      </w:r>
    </w:p>
    <w:p w:rsidRDefault="00273052" w:rsidP="00273052" w:rsidR="00273052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>sudska savjetnica</w:t>
      </w:r>
    </w:p>
    <w:p w:rsidRDefault="00273052" w:rsidP="00273052" w:rsidR="00273052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 xml:space="preserve">Nikolina Mikulić </w:t>
      </w:r>
    </w:p>
    <w:p w:rsidRDefault="00273052" w:rsidP="00273052" w:rsidR="00273052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273052" w:rsidP="00273052" w:rsidR="00273052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273052" w:rsidP="00273052" w:rsidR="00273052" w:rsidRPr="002956A3">
      <w:pPr>
        <w:jc w:val="both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>UPUTA O PRAVNOM LIJEKU:</w:t>
      </w:r>
    </w:p>
    <w:p w:rsidRDefault="00273052" w:rsidP="00273052" w:rsidR="00273052" w:rsidRPr="002956A3">
      <w:pPr>
        <w:jc w:val="both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 xml:space="preserve">Protiv ovog rješenja dopuštena je  žalba Visokom trgovačkom sudu RH, a koja se podnosi ovom sudu u roku od 8 (osam) dana od dana primitka rješenja, u 3 (tri) istovjetna primjerka.  </w:t>
      </w:r>
    </w:p>
    <w:p w:rsidRDefault="00273052" w:rsidP="00273052" w:rsidR="00273052" w:rsidRPr="002956A3">
      <w:pPr>
        <w:jc w:val="both"/>
        <w:rPr>
          <w:rFonts w:cs="Times New Roman" w:eastAsia="Times New Roman" w:hAnsi="Arial" w:ascii="Arial"/>
          <w:szCs w:val="20"/>
          <w:lang w:eastAsia="hr-HR" w:val="en-GB"/>
        </w:rPr>
      </w:pPr>
    </w:p>
    <w:p w:rsidRDefault="00273052" w:rsidP="00273052" w:rsidR="00273052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>DNA:</w:t>
      </w:r>
    </w:p>
    <w:p w:rsidRDefault="00273052" w:rsidP="00273052" w:rsidR="00273052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>1-Podnositelju zahtjeva (FINA)</w:t>
      </w:r>
    </w:p>
    <w:p w:rsidRDefault="00273052" w:rsidP="00273052" w:rsidR="00273052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>2-Ministarstvu pravosuđa RH, po ŽDO-u Zagreb</w:t>
      </w:r>
    </w:p>
    <w:p w:rsidRDefault="00273052" w:rsidP="00273052" w:rsidR="00273052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 xml:space="preserve">3-Ministarstvu financija RH, Poreznoj upravi </w:t>
      </w:r>
    </w:p>
    <w:p w:rsidRDefault="00273052" w:rsidP="00273052" w:rsidR="00273052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>4-Mrežnoj stranici e-Oglasne ploče –za dužnika i za javnost</w:t>
      </w:r>
    </w:p>
    <w:p w:rsidRDefault="00273052" w:rsidP="00273052" w:rsidR="00273052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 xml:space="preserve">5-Stečajnom upravitelju </w:t>
      </w:r>
    </w:p>
    <w:p w:rsidRDefault="00273052" w:rsidP="00273052" w:rsidR="00273052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>6-Sudski registar-elektronski i neposredno, po pravomoćnosti</w:t>
      </w:r>
    </w:p>
    <w:p w:rsidRDefault="00273052" w:rsidP="00273052" w:rsidR="00273052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>7-Preporučeno poštom za zakonskog zastupnika i dužnika</w:t>
      </w:r>
    </w:p>
    <w:p w:rsidRDefault="00273052" w:rsidP="00273052" w:rsidR="00273052" w:rsidRPr="002956A3"/>
    <w:p w:rsidRDefault="00273052" w:rsidP="00273052" w:rsidR="00273052"/>
    <w:p w:rsidRDefault="00273052" w:rsidP="00273052" w:rsidR="00273052"/>
    <w:p w:rsidRDefault="00273052" w:rsidP="00273052" w:rsidR="00273052"/>
    <w:p w:rsidRDefault="00273052" w:rsidP="00273052" w:rsidR="00273052"/>
    <w:p w:rsidRDefault="00A064E5" w:rsidR="00A064E5"/>
    <w:sectPr w:rsidSect="006E5747" w:rsidR="00A064E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651E" w:rsidP="0009651E" w:rsidR="0009651E">
      <w:r>
        <w:separator/>
      </w:r>
    </w:p>
  </w:endnote>
  <w:endnote w:id="0" w:type="continuationSeparator">
    <w:p w:rsidRDefault="0009651E" w:rsidP="0009651E" w:rsidR="000965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651E" w:rsidP="0009651E" w:rsidR="0009651E">
      <w:r>
        <w:separator/>
      </w:r>
    </w:p>
  </w:footnote>
  <w:footnote w:id="0" w:type="continuationSeparator">
    <w:p w:rsidRDefault="0009651E" w:rsidP="0009651E" w:rsidR="000965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55AA" w:rsidP="006E5747" w:rsidR="006E5747" w:rsidRPr="006E5747">
    <w:pPr>
      <w:pStyle w:val="Zaglavlje"/>
      <w:tabs>
        <w:tab w:pos="6750" w:val="left"/>
      </w:tabs>
    </w:pPr>
    <w:r>
      <w:tab/>
    </w:r>
    <w:sdt>
      <w:sdtPr>
        <w:id w:val="147413342"/>
        <w:docPartObj>
          <w:docPartGallery w:val="Page Numbers (Top of Page)"/>
          <w:docPartUnique/>
        </w:docPartObj>
      </w:sdtPr>
      <w:sdtEndPr/>
      <w:sdtContent>
        <w:r w:rsidRPr="006E5747">
          <w:fldChar w:fldCharType="begin"/>
        </w:r>
        <w:r w:rsidRPr="006E5747">
          <w:instrText>PAGE   \* MERGEFORMAT</w:instrText>
        </w:r>
        <w:r w:rsidRPr="006E5747">
          <w:fldChar w:fldCharType="separate"/>
        </w:r>
        <w:r w:rsidR="009D5E81">
          <w:rPr>
            <w:noProof/>
          </w:rPr>
          <w:t>2</w:t>
        </w:r>
        <w:r w:rsidRPr="006E5747">
          <w:fldChar w:fldCharType="end"/>
        </w:r>
      </w:sdtContent>
    </w:sdt>
    <w:r w:rsidRPr="006E5747">
      <w:tab/>
      <w:t xml:space="preserve">  </w:t>
    </w:r>
    <w:r>
      <w:t xml:space="preserve">     </w:t>
    </w:r>
    <w:r w:rsidRPr="006E5747">
      <w:t xml:space="preserve">        35.St-</w:t>
    </w:r>
    <w:r w:rsidR="0009651E">
      <w:t>9086</w:t>
    </w:r>
    <w:r>
      <w:t>/15</w:t>
    </w:r>
  </w:p>
  <w:p w:rsidRDefault="009D5E81" w:rsidR="006E574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3052"/>
    <w:rsid w:val="0009651E"/>
    <w:rsid w:val="000F2A06"/>
    <w:rsid w:val="00273052"/>
    <w:rsid w:val="005055AA"/>
    <w:rsid w:val="00614E51"/>
    <w:rsid w:val="00845101"/>
    <w:rsid w:val="008637CA"/>
    <w:rsid w:val="009D5E81"/>
    <w:rsid w:val="00A06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305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7305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3052"/>
  </w:style>
  <w:style w:styleId="Tekstbalonia" w:type="paragraph">
    <w:name w:val="Balloon Text"/>
    <w:basedOn w:val="Normal"/>
    <w:link w:val="TekstbaloniaChar"/>
    <w:uiPriority w:val="99"/>
    <w:semiHidden/>
    <w:unhideWhenUsed/>
    <w:rsid w:val="002730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3052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9651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9651E"/>
  </w:style>
  <w:style w:styleId="Tekstrezerviranogmjesta" w:type="character">
    <w:name w:val="Placeholder Text"/>
    <w:basedOn w:val="Zadanifontodlomka"/>
    <w:uiPriority w:val="99"/>
    <w:semiHidden/>
    <w:rsid w:val="009D5E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5E8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D5E81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D5E8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D5E8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305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7305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3052"/>
  </w:style>
  <w:style w:styleId="Tekstbalonia" w:type="paragraph">
    <w:name w:val="Balloon Text"/>
    <w:basedOn w:val="Normal"/>
    <w:link w:val="TekstbaloniaChar"/>
    <w:uiPriority w:val="99"/>
    <w:semiHidden/>
    <w:unhideWhenUsed/>
    <w:rsid w:val="002730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3052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9651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9651E"/>
  </w:style>
  <w:style w:styleId="Tekstrezerviranogmjesta" w:type="character">
    <w:name w:val="Placeholder Text"/>
    <w:basedOn w:val="Zadanifontodlomka"/>
    <w:uiPriority w:val="99"/>
    <w:semiHidden/>
    <w:rsid w:val="009D5E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5E8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D5E81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D5E8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D5E8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9086</izvorni_sadrzaj>
    <derivirana_varijabla naziv="DomainObject.Predmet.Broj_1">9086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St-9086/2015</izvorni_sadrzaj>
    <derivirana_varijabla naziv="DomainObject.Predmet.OznakaBroj_1">St-9086/2015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MEĐAK GRAĐENJE d.o.o.</izvorni_sadrzaj>
    <derivirana_varijabla naziv="DomainObject.Predmet.ProtustrankaFormated_1">  MEĐAK GRAĐENJE d.o.o.</derivirana_varijabla>
  </DomainObject.Predmet.ProtustrankaFormated>
  <DomainObject.Predmet.ProtustrankaFormatedOIB>
    <izvorni_sadrzaj>  MEĐAK GRAĐENJE d.o.o., OIB 90513189659</izvorni_sadrzaj>
    <derivirana_varijabla naziv="DomainObject.Predmet.ProtustrankaFormatedOIB_1">  MEĐAK GRAĐENJE d.o.o., OIB 90513189659</derivirana_varijabla>
  </DomainObject.Predmet.ProtustrankaFormatedOIB>
  <DomainObject.Predmet.ProtustrankaFormatedWithAdress>
    <izvorni_sadrzaj> MEĐAK GRAĐENJE d.o.o., Stubička 223A, 10298 Jablanovec</izvorni_sadrzaj>
    <derivirana_varijabla naziv="DomainObject.Predmet.ProtustrankaFormatedWithAdress_1"> MEĐAK GRAĐENJE d.o.o., Stubička 223A, 10298 Jablanovec</derivirana_varijabla>
  </DomainObject.Predmet.ProtustrankaFormatedWithAdress>
  <DomainObject.Predmet.ProtustrankaFormatedWithAdressOIB>
    <izvorni_sadrzaj> MEĐAK GRAĐENJE d.o.o., OIB 90513189659, Stubička 223A, 10298 Jablanovec</izvorni_sadrzaj>
    <derivirana_varijabla naziv="DomainObject.Predmet.ProtustrankaFormatedWithAdressOIB_1"> MEĐAK GRAĐENJE d.o.o., OIB 90513189659, Stubička 223A, 10298 Jablanovec</derivirana_varijabla>
  </DomainObject.Predmet.ProtustrankaFormatedWithAdressOIB>
  <DomainObject.Predmet.ProtustrankaWithAdress>
    <izvorni_sadrzaj>MEĐAK GRAĐENJE d.o.o. Stubička 223A, 10298 Jablanovec</izvorni_sadrzaj>
    <derivirana_varijabla naziv="DomainObject.Predmet.ProtustrankaWithAdress_1">MEĐAK GRAĐENJE d.o.o. Stubička 223A, 10298 Jablanovec</derivirana_varijabla>
  </DomainObject.Predmet.ProtustrankaWithAdress>
  <DomainObject.Predmet.ProtustrankaWithAdressOIB>
    <izvorni_sadrzaj>MEĐAK GRAĐENJE d.o.o., OIB 90513189659, Stubička 223A, 10298 Jablanovec</izvorni_sadrzaj>
    <derivirana_varijabla naziv="DomainObject.Predmet.ProtustrankaWithAdressOIB_1">MEĐAK GRAĐENJE d.o.o., OIB 90513189659, Stubička 223A, 10298 Jablanovec</derivirana_varijabla>
  </DomainObject.Predmet.ProtustrankaWithAdressOIB>
  <DomainObject.Predmet.ProtustrankaNazivFormated>
    <izvorni_sadrzaj>MEĐAK GRAĐENJE d.o.o.</izvorni_sadrzaj>
    <derivirana_varijabla naziv="DomainObject.Predmet.ProtustrankaNazivFormated_1">MEĐAK GRAĐENJE d.o.o.</derivirana_varijabla>
  </DomainObject.Predmet.ProtustrankaNazivFormated>
  <DomainObject.Predmet.ProtustrankaNazivFormatedOIB>
    <izvorni_sadrzaj>MEĐAK GRAĐENJE d.o.o., OIB 90513189659</izvorni_sadrzaj>
    <derivirana_varijabla naziv="DomainObject.Predmet.ProtustrankaNazivFormatedOIB_1">MEĐAK GRAĐENJE d.o.o., OIB 90513189659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MEĐAK GRAĐENJE d.o.o.</item>
    </izvorni_sadrzaj>
    <derivirana_varijabla naziv="DomainObject.Predmet.ProtuStrankaListFormated_1">
      <item>MEĐAK GRAĐENJE d.o.o.</item>
    </derivirana_varijabla>
  </DomainObject.Predmet.ProtuStrankaListFormated>
  <DomainObject.Predmet.ProtuStrankaListFormatedOIB>
    <izvorni_sadrzaj>
      <item>MEĐAK GRAĐENJE d.o.o., OIB 90513189659</item>
    </izvorni_sadrzaj>
    <derivirana_varijabla naziv="DomainObject.Predmet.ProtuStrankaListFormatedOIB_1">
      <item>MEĐAK GRAĐENJE d.o.o., OIB 90513189659</item>
    </derivirana_varijabla>
  </DomainObject.Predmet.ProtuStrankaListFormatedOIB>
  <DomainObject.Predmet.ProtuStrankaListFormatedWithAdress>
    <izvorni_sadrzaj>
      <item>MEĐAK GRAĐENJE d.o.o., Stubička 223A, 10298 Jablanovec</item>
    </izvorni_sadrzaj>
    <derivirana_varijabla naziv="DomainObject.Predmet.ProtuStrankaListFormatedWithAdress_1">
      <item>MEĐAK GRAĐENJE d.o.o., Stubička 223A, 10298 Jablanovec</item>
    </derivirana_varijabla>
  </DomainObject.Predmet.ProtuStrankaListFormatedWithAdress>
  <DomainObject.Predmet.ProtuStrankaListFormatedWithAdressOIB>
    <izvorni_sadrzaj>
      <item>MEĐAK GRAĐENJE d.o.o., OIB 90513189659, Stubička 223A, 10298 Jablanovec</item>
    </izvorni_sadrzaj>
    <derivirana_varijabla naziv="DomainObject.Predmet.ProtuStrankaListFormatedWithAdressOIB_1">
      <item>MEĐAK GRAĐENJE d.o.o., OIB 90513189659, Stubička 223A, 10298 Jablanovec</item>
    </derivirana_varijabla>
  </DomainObject.Predmet.ProtuStrankaListFormatedWithAdressOIB>
  <DomainObject.Predmet.ProtuStrankaListNazivFormated>
    <izvorni_sadrzaj>
      <item>MEĐAK GRAĐENJE d.o.o.</item>
    </izvorni_sadrzaj>
    <derivirana_varijabla naziv="DomainObject.Predmet.ProtuStrankaListNazivFormated_1">
      <item>MEĐAK GRAĐENJE d.o.o.</item>
    </derivirana_varijabla>
  </DomainObject.Predmet.ProtuStrankaListNazivFormated>
  <DomainObject.Predmet.ProtuStrankaListNazivFormatedOIB>
    <izvorni_sadrzaj>
      <item>MEĐAK GRAĐENJE d.o.o., OIB 90513189659</item>
    </izvorni_sadrzaj>
    <derivirana_varijabla naziv="DomainObject.Predmet.ProtuStrankaListNazivFormatedOIB_1">
      <item>MEĐAK GRAĐENJE d.o.o., OIB 90513189659</item>
    </derivirana_varijabla>
  </DomainObject.Predmet.ProtuStrankaListNazivFormatedOIB>
  <DomainObject.Predmet.OstaliListFormated>
    <izvorni_sadrzaj>
      <item>Marko Međaković</item>
    </izvorni_sadrzaj>
    <derivirana_varijabla naziv="DomainObject.Predmet.OstaliListFormated_1">
      <item>Marko Međaković</item>
    </derivirana_varijabla>
  </DomainObject.Predmet.OstaliListFormated>
  <DomainObject.Predmet.OstaliListFormatedOIB>
    <izvorni_sadrzaj>
      <item>Marko Međaković, OIB 82449451215</item>
    </izvorni_sadrzaj>
    <derivirana_varijabla naziv="DomainObject.Predmet.OstaliListFormatedOIB_1">
      <item>Marko Međaković, OIB 82449451215</item>
    </derivirana_varijabla>
  </DomainObject.Predmet.OstaliListFormatedOIB>
  <DomainObject.Predmet.OstaliListFormatedWithAdress>
    <izvorni_sadrzaj>
      <item>Marko Međaković, STUBIČKA 223A, 10298 Jablanovec</item>
    </izvorni_sadrzaj>
    <derivirana_varijabla naziv="DomainObject.Predmet.OstaliListFormatedWithAdress_1">
      <item>Marko Međaković, STUBIČKA 223A, 10298 Jablanovec</item>
    </derivirana_varijabla>
  </DomainObject.Predmet.OstaliListFormatedWithAdress>
  <DomainObject.Predmet.OstaliListFormatedWithAdressOIB>
    <izvorni_sadrzaj>
      <item>Marko Međaković, OIB 82449451215, STUBIČKA 223A, 10298 Jablanovec</item>
    </izvorni_sadrzaj>
    <derivirana_varijabla naziv="DomainObject.Predmet.OstaliListFormatedWithAdressOIB_1">
      <item>Marko Međaković, OIB 82449451215, STUBIČKA 223A, 10298 Jablanovec</item>
    </derivirana_varijabla>
  </DomainObject.Predmet.OstaliListFormatedWithAdressOIB>
  <DomainObject.Predmet.OstaliListNazivFormated>
    <izvorni_sadrzaj>
      <item>Marko Međaković</item>
    </izvorni_sadrzaj>
    <derivirana_varijabla naziv="DomainObject.Predmet.OstaliListNazivFormated_1">
      <item>Marko Međaković</item>
    </derivirana_varijabla>
  </DomainObject.Predmet.OstaliListNazivFormated>
  <DomainObject.Predmet.OstaliListNazivFormatedOIB>
    <izvorni_sadrzaj>
      <item>Marko Međaković, OIB 82449451215</item>
    </izvorni_sadrzaj>
    <derivirana_varijabla naziv="DomainObject.Predmet.OstaliListNazivFormatedOIB_1">
      <item>Marko Međaković, OIB 82449451215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MEĐAK GRAĐENJE d.o.o.</izvorni_sadrzaj>
    <derivirana_varijabla naziv="DomainObject.Predmet.ProtustrankaIDrugi_1">MEĐAK GRAĐENJE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MEĐAK GRAĐENJE d.o.o., OIB 90513189659, Stubička 223A, 10298 Jablanovec</izvorni_sadrzaj>
    <derivirana_varijabla naziv="DomainObject.Predmet.ProtustrankaIDrugiAdressOIB_1">MEĐAK GRAĐENJE d.o.o., OIB 90513189659, Stubička 223A, 10298 Jablanovec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MEĐAK GRAĐENJE d.o.o.</item>
      <item>Marko Međaković</item>
    </izvorni_sadrzaj>
    <derivirana_varijabla naziv="DomainObject.Predmet.SudioniciListNaziv_1">
      <item>FINA Regionalni centar Zagreb</item>
      <item>MEĐAK GRAĐENJE d.o.o.</item>
      <item>Marko Međaković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MEĐAK GRAĐENJE d.o.o., OIB 90513189659, Stubička 223A,10298 Jablanovec</item>
      <item>Marko Međaković, OIB 82449451215, STUBIČKA 223A,10298 Jablanovec</item>
    </izvorni_sadrzaj>
    <derivirana_varijabla naziv="DomainObject.Predmet.SudioniciListAdressOIB_1">
      <item>FINA Regionalni centar Zagreb, OIB 85821130368, Trg svibanjskih žrtava 1995. 1,10000 Zagreb</item>
      <item>MEĐAK GRAĐENJE d.o.o., OIB 90513189659, Stubička 223A,10298 Jablanovec</item>
      <item>Marko Međaković, OIB 82449451215, STUBIČKA 223A,10298 Jablanovec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90513189659</item>
      <item>, OIB 82449451215</item>
    </izvorni_sadrzaj>
    <derivirana_varijabla naziv="DomainObject.Predmet.SudioniciListNazivOIB_1">
      <item>, OIB 85821130368</item>
      <item>, OIB 90513189659</item>
      <item>, OIB 82449451215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408</properties:Words>
  <properties:Characters>2345</properties:Characters>
  <properties:Lines>78</properties:Lines>
  <properties:Paragraphs>37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2017-02-27T14:08:00Z</dcterms:created>
  <dc:creator>Nikolina Mikulić</dc:creator>
  <cp:lastModifiedBy>Nikolina Mikulić</cp:lastModifiedBy>
  <dcterms:modified xmlns:xsi="http://www.w3.org/2001/XMLSchema-instance" xsi:type="dcterms:W3CDTF">2017-02-28T07:09:00Z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