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54cb" w14:paraId="68e54cb" w:rsidRDefault="00BF708A" w:rsidP="00BB7814" w:rsidR="00BF708A" w:rsidRPr="009E3C2C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0A56B1" w:rsidP="00BB7814" w:rsidR="000A56B1">
      <w:pPr>
        <w:jc w:val="center"/>
        <w:rPr>
          <w:rFonts w:eastAsia="MS Mincho"/>
        </w:rPr>
      </w:pPr>
    </w:p>
    <w:p w:rsidRDefault="00FA1976" w:rsidP="00910611" w:rsidR="00FA1976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976" w:rsidP="00910611" w:rsidR="00FA1976">
      <w:r>
        <w:rPr>
          <w:rFonts w:eastAsia="MS Mincho"/>
        </w:rPr>
        <w:t>REPUBLIKA HRVATSKA</w:t>
      </w:r>
    </w:p>
    <w:p w:rsidRDefault="00FA1976" w:rsidP="00910611" w:rsidR="00FA1976">
      <w:r>
        <w:rPr>
          <w:rFonts w:eastAsia="MS Mincho"/>
        </w:rPr>
        <w:t>TRGOVAČKI SUD U RIJECI</w:t>
      </w:r>
    </w:p>
    <w:p w:rsidRDefault="00FA1976" w:rsidR="00FA197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A1976" w:rsidP="00910611" w:rsidR="00FA1976" w:rsidRPr="00910611"/>
    <w:p w:rsidRDefault="00725333" w:rsidP="00BB7814" w:rsidR="00725333">
      <w:pPr>
        <w:jc w:val="center"/>
        <w:rPr>
          <w:rFonts w:eastAsia="MS Mincho"/>
        </w:rPr>
      </w:pPr>
    </w:p>
    <w:p w:rsidRDefault="009E3C2C" w:rsidP="009E3C2C" w:rsidR="009E3C2C">
      <w:pPr>
        <w:rPr>
          <w:rFonts w:eastAsia="MS Mincho"/>
        </w:rPr>
      </w:pPr>
    </w:p>
    <w:p w:rsidRDefault="005A4818" w:rsidP="009E3C2C" w:rsidR="005A4818" w:rsidRPr="009E3C2C">
      <w:pPr>
        <w:rPr>
          <w:rFonts w:eastAsia="MS Mincho"/>
        </w:rPr>
      </w:pP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 xml:space="preserve">Trgovački sud u Rijeci,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 u vezi s člankom 164. stavak 1. Stečajnog zakona (Narodne novine 44/96, 29/99, 129/00, 123/06, 82/06, 116/10</w:t>
      </w:r>
      <w:r w:rsidR="00306EA8">
        <w:rPr>
          <w:rFonts w:eastAsia="MS Mincho"/>
          <w:bCs/>
          <w:lang w:val="de-DE"/>
        </w:rPr>
        <w:t xml:space="preserve"> i</w:t>
      </w:r>
      <w:r w:rsidR="00755305" w:rsidRPr="009E3C2C">
        <w:rPr>
          <w:rFonts w:eastAsia="MS Mincho"/>
          <w:bCs/>
          <w:lang w:val="de-DE"/>
        </w:rPr>
        <w:t xml:space="preserve"> 25/12</w:t>
      </w:r>
      <w:r w:rsidR="007A1F05">
        <w:rPr>
          <w:rFonts w:eastAsia="MS Mincho"/>
          <w:bCs/>
          <w:lang w:val="de-DE"/>
        </w:rPr>
        <w:t xml:space="preserve"> i 133/12</w:t>
      </w:r>
      <w:r w:rsidR="00755305" w:rsidRPr="009E3C2C">
        <w:rPr>
          <w:rFonts w:eastAsia="MS Mincho"/>
          <w:bCs/>
          <w:lang w:val="de-DE"/>
        </w:rPr>
        <w:t xml:space="preserve">)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7A1F05">
        <w:rPr>
          <w:rFonts w:eastAsia="MS Mincho"/>
        </w:rPr>
        <w:t>28. rujna</w:t>
      </w:r>
      <w:r w:rsidR="003A6A2F">
        <w:rPr>
          <w:rFonts w:eastAsia="MS Mincho"/>
        </w:rPr>
        <w:t xml:space="preserve"> </w:t>
      </w:r>
      <w:r w:rsidR="009E3C2C">
        <w:rPr>
          <w:rFonts w:eastAsia="MS Mincho"/>
        </w:rPr>
        <w:t>201</w:t>
      </w:r>
      <w:r w:rsidR="00306EA8">
        <w:rPr>
          <w:rFonts w:eastAsia="MS Mincho"/>
        </w:rPr>
        <w:t>5</w:t>
      </w:r>
      <w:r w:rsidR="009E3C2C">
        <w:rPr>
          <w:rFonts w:eastAsia="MS Mincho"/>
        </w:rPr>
        <w:t>.g.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9E3C2C">
        <w:rPr>
          <w:rFonts w:eastAsia="MS Mincho"/>
        </w:rPr>
        <w:t>a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 xml:space="preserve">upisanih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7A1F05">
        <w:t xml:space="preserve">z.k. odjel Poreč, k.č.br. 696/5, pašnjak površine 280 m2 i k.č.br. 696/10 pašnjak površine 180 m2, upisano u z.k.ul.916, k.o. Vabriga u ½ dijela, </w:t>
      </w: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7A1F05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17. studenoga</w:t>
      </w:r>
      <w:r w:rsidR="00C16ED3">
        <w:rPr>
          <w:rFonts w:eastAsia="MS Mincho"/>
          <w:b/>
          <w:bCs/>
        </w:rPr>
        <w:t xml:space="preserve"> </w:t>
      </w:r>
      <w:r w:rsidR="00725333" w:rsidRPr="009E3C2C">
        <w:rPr>
          <w:rFonts w:eastAsia="MS Mincho"/>
          <w:b/>
          <w:bCs/>
        </w:rPr>
        <w:t>201</w:t>
      </w:r>
      <w:r w:rsidR="00306EA8">
        <w:rPr>
          <w:rFonts w:eastAsia="MS Mincho"/>
          <w:b/>
          <w:bCs/>
        </w:rPr>
        <w:t>5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C43765"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 xml:space="preserve">:00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  <w:t xml:space="preserve">- razlučni vjerovnici: </w:t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>
        <w:rPr>
          <w:rFonts w:eastAsia="MS Mincho"/>
        </w:rPr>
        <w:t>Polus d.o.o. Vodnjan, Peroj 56</w:t>
      </w:r>
      <w:r w:rsidRPr="00B64136">
        <w:rPr>
          <w:rFonts w:eastAsia="MS Mincho"/>
        </w:rPr>
        <w:t xml:space="preserve"> </w:t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>
        <w:rPr>
          <w:rFonts w:eastAsia="MS Mincho"/>
        </w:rPr>
        <w:t>Republika Hrvatska, putem zz ŽDO u Puli</w:t>
      </w: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  <w:t>- stečajni upravitelj.</w:t>
      </w:r>
    </w:p>
    <w:p w:rsidRDefault="003A6A2F" w:rsidP="00B64136" w:rsidR="003A6A2F">
      <w:pPr>
        <w:jc w:val="both"/>
        <w:rPr>
          <w:bCs/>
        </w:rPr>
      </w:pPr>
    </w:p>
    <w:p w:rsidRDefault="00B64136" w:rsidP="00B64136" w:rsidR="00B64136" w:rsidRPr="009E3C2C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7A1F05">
        <w:rPr>
          <w:bCs/>
        </w:rPr>
        <w:t>28. rujna</w:t>
      </w:r>
      <w:r w:rsidR="003A6A2F">
        <w:rPr>
          <w:bCs/>
        </w:rPr>
        <w:t xml:space="preserve"> </w:t>
      </w:r>
      <w:r w:rsidR="009E3C2C">
        <w:rPr>
          <w:bCs/>
        </w:rPr>
        <w:t>201</w:t>
      </w:r>
      <w:r w:rsidR="00306EA8">
        <w:rPr>
          <w:bCs/>
        </w:rPr>
        <w:t>5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7A1F05" w:rsidP="00306EA8" w:rsidR="007A1F05">
      <w:pPr>
        <w:ind w:left="4956"/>
        <w:jc w:val="right"/>
        <w:rPr>
          <w:rFonts w:eastAsia="MS Mincho"/>
        </w:rPr>
      </w:pP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306EA8" w:rsidR="00455D54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smartTag w:element="PersonName" w:uri="urn:schemas-microsoft-com:office:smarttags">
        <w:r w:rsidR="00725333" w:rsidRPr="009E3C2C">
          <w:rPr>
            <w:rFonts w:eastAsia="MS Mincho"/>
          </w:rPr>
          <w:t>Daniela Korlević</w:t>
        </w:r>
      </w:smartTag>
      <w:r>
        <w:rPr>
          <w:rFonts w:eastAsia="MS Mincho"/>
        </w:rPr>
        <w:t xml:space="preserve"> </w:t>
      </w:r>
      <w:r w:rsidR="00306EA8">
        <w:rPr>
          <w:rFonts w:eastAsia="MS Mincho"/>
        </w:rPr>
        <w:t>v.r.</w:t>
      </w:r>
    </w:p>
    <w:p w:rsidRDefault="00306EA8" w:rsidP="00306EA8" w:rsidR="00306EA8" w:rsidRPr="00737DD5">
      <w:pPr>
        <w:jc w:val="right"/>
      </w:pPr>
      <w:r w:rsidRPr="00737DD5">
        <w:lastRenderedPageBreak/>
        <w:t>Za točnost otpravka – ovlašteni službenik</w:t>
      </w:r>
    </w:p>
    <w:p w:rsidRDefault="00306EA8" w:rsidP="00306EA8" w:rsidR="00306EA8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7DD5">
        <w:t xml:space="preserve">           Jasna Radulović </w:t>
      </w:r>
    </w:p>
    <w:p w:rsidRDefault="007A1F05" w:rsidP="00306EA8" w:rsidR="007A1F05">
      <w:pPr>
        <w:jc w:val="right"/>
      </w:pP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7A1F05" w:rsidP="00727193" w:rsidR="007A1F05">
      <w:pPr>
        <w:rPr>
          <w:rFonts w:eastAsia="MS Mincho"/>
        </w:rPr>
      </w:pPr>
    </w:p>
    <w:p w:rsidRDefault="007A1F05" w:rsidP="00727193" w:rsidR="007A1F05" w:rsidRPr="009E3C2C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C16ED3" w:rsidR="00306EA8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razlučn</w:t>
      </w:r>
      <w:r w:rsidR="00306EA8">
        <w:rPr>
          <w:sz w:val="20"/>
          <w:szCs w:val="20"/>
        </w:rPr>
        <w:t>i</w:t>
      </w:r>
      <w:r w:rsidRPr="00306EA8">
        <w:rPr>
          <w:sz w:val="20"/>
          <w:szCs w:val="20"/>
        </w:rPr>
        <w:t>m vjerovni</w:t>
      </w:r>
      <w:r w:rsidR="00306EA8">
        <w:rPr>
          <w:sz w:val="20"/>
          <w:szCs w:val="20"/>
        </w:rPr>
        <w:t>cima:</w:t>
      </w:r>
    </w:p>
    <w:p w:rsidRDefault="00306EA8" w:rsidP="00B64136" w:rsidR="00B64136" w:rsidRPr="00B64136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B64136" w:rsidRPr="00B64136">
        <w:rPr>
          <w:sz w:val="20"/>
          <w:szCs w:val="20"/>
        </w:rPr>
        <w:t xml:space="preserve">Polus d.o.o. Vodnjan, Peroj 56 </w:t>
      </w:r>
    </w:p>
    <w:p w:rsidRDefault="00B64136" w:rsidP="00B64136" w:rsidR="00306EA8">
      <w:pPr>
        <w:rPr>
          <w:sz w:val="20"/>
          <w:szCs w:val="20"/>
        </w:rPr>
      </w:pPr>
      <w:r w:rsidRPr="00B64136">
        <w:rPr>
          <w:sz w:val="20"/>
          <w:szCs w:val="20"/>
        </w:rPr>
        <w:tab/>
        <w:t>Republika Hrvatska, putem zz ŽDO u Puli</w:t>
      </w:r>
      <w:r w:rsidRPr="00B64136">
        <w:rPr>
          <w:sz w:val="20"/>
          <w:szCs w:val="20"/>
        </w:rPr>
        <w:tab/>
      </w:r>
    </w:p>
    <w:p w:rsidRDefault="00B64136" w:rsidP="00B64136" w:rsidR="00B64136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B64136">
        <w:rPr>
          <w:rFonts w:eastAsia="MS Mincho"/>
          <w:sz w:val="20"/>
          <w:szCs w:val="20"/>
        </w:rPr>
        <w:t>28.9.</w:t>
      </w:r>
      <w:r w:rsidR="009E3C2C" w:rsidRPr="00306EA8">
        <w:rPr>
          <w:rFonts w:eastAsia="MS Mincho"/>
          <w:sz w:val="20"/>
          <w:szCs w:val="20"/>
        </w:rPr>
        <w:t>201</w:t>
      </w:r>
      <w:r w:rsidR="00306EA8">
        <w:rPr>
          <w:rFonts w:eastAsia="MS Mincho"/>
          <w:sz w:val="20"/>
          <w:szCs w:val="20"/>
        </w:rPr>
        <w:t>5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smartTag w:element="PersonName" w:uri="urn:schemas-microsoft-com:office:smarttags">
        <w:r w:rsidRPr="00306EA8">
          <w:rPr>
            <w:bCs/>
            <w:sz w:val="20"/>
            <w:szCs w:val="20"/>
          </w:rPr>
          <w:t>Daniela Korlević</w:t>
        </w:r>
      </w:smartTag>
    </w:p>
    <w:p w:rsidRDefault="003C6D7F" w:rsidP="003C6D7F" w:rsidR="003C6D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64136" w:rsidP="003C6D7F" w:rsidR="00B64136" w:rsidRPr="009E3C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A1976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60/14-164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55D54"/>
    <w:rsid w:val="00467C12"/>
    <w:rsid w:val="00477289"/>
    <w:rsid w:val="004C2135"/>
    <w:rsid w:val="004C6BED"/>
    <w:rsid w:val="004D3F82"/>
    <w:rsid w:val="004D6113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1976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7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7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7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7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7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7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7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7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275</properties:Words>
  <properties:Characters>1317</properties:Characters>
  <properties:Lines>64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2015-09-28T08:56:00Z</dcterms:created>
  <dc:creator>Korisnik</dc:creator>
  <cp:lastModifiedBy>Jasna Radulović</cp:lastModifiedBy>
  <cp:lastPrinted>2015-09-28T08:56:00Z</cp:lastPrinted>
  <dcterms:modified xmlns:xsi="http://www.w3.org/2001/XMLSchema-instance" xsi:type="dcterms:W3CDTF">2015-09-28T08:58:00Z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