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509b" w14:paraId="abf509b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035B87" w:rsidP="004738D5" w:rsidR="00695214" w:rsidRPr="00D74F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D74FBE">
              <w:rPr>
                <w:sz w:val="24"/>
                <w:szCs w:val="24"/>
              </w:rPr>
              <w:t>Trgovački sud u Zagrebu</w:t>
            </w:r>
          </w:p>
          <w:p w:rsidRDefault="00035B87" w:rsidP="004738D5" w:rsidR="00695214" w:rsidRPr="00D74F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695214"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FB6FA9">
        <w:rPr>
          <w:bCs/>
          <w:sz w:val="24"/>
          <w:szCs w:val="24"/>
        </w:rPr>
        <w:t>89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FB6FA9">
        <w:rPr>
          <w:bCs/>
          <w:sz w:val="24"/>
          <w:szCs w:val="24"/>
        </w:rPr>
        <w:t>1</w:t>
      </w:r>
      <w:r w:rsidR="00085E70">
        <w:rPr>
          <w:bCs/>
          <w:sz w:val="24"/>
          <w:szCs w:val="24"/>
        </w:rPr>
        <w:t>0</w:t>
      </w:r>
      <w:r w:rsidR="00FB6FA9">
        <w:rPr>
          <w:bCs/>
          <w:sz w:val="24"/>
          <w:szCs w:val="24"/>
        </w:rPr>
        <w:t>2</w:t>
      </w:r>
      <w:r w:rsidR="00085E70">
        <w:rPr>
          <w:bCs/>
          <w:sz w:val="24"/>
          <w:szCs w:val="24"/>
        </w:rPr>
        <w:t>1</w:t>
      </w:r>
      <w:r w:rsidR="00FB6FA9">
        <w:rPr>
          <w:bCs/>
          <w:sz w:val="24"/>
          <w:szCs w:val="24"/>
        </w:rPr>
        <w:t>/2016</w:t>
      </w:r>
      <w:r w:rsidR="00035B87">
        <w:rPr>
          <w:bCs/>
          <w:sz w:val="24"/>
          <w:szCs w:val="24"/>
        </w:rPr>
        <w:t>-9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FB6FA9">
        <w:rPr>
          <w:sz w:val="24"/>
          <w:szCs w:val="24"/>
        </w:rPr>
        <w:t>Nikolini Dorić Hadžisejdić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085E70" w:rsidRPr="00085E70">
        <w:rPr>
          <w:sz w:val="24"/>
          <w:szCs w:val="24"/>
        </w:rPr>
        <w:t>PET PET d.o.o., OIB 16477275384, Zagreb, Malešnica III. – I. Odvojak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FB6FA9">
        <w:rPr>
          <w:sz w:val="24"/>
          <w:szCs w:val="24"/>
        </w:rPr>
        <w:t>3</w:t>
      </w:r>
      <w:r w:rsidR="002A6E1D">
        <w:rPr>
          <w:sz w:val="24"/>
          <w:szCs w:val="24"/>
        </w:rPr>
        <w:t xml:space="preserve">. </w:t>
      </w:r>
      <w:r w:rsidR="00FB6FA9">
        <w:rPr>
          <w:sz w:val="24"/>
          <w:szCs w:val="24"/>
        </w:rPr>
        <w:t>lipnja</w:t>
      </w:r>
      <w:r w:rsidR="001A788B">
        <w:rPr>
          <w:sz w:val="24"/>
          <w:szCs w:val="24"/>
        </w:rPr>
        <w:t xml:space="preserve"> 2016.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085E70" w:rsidRPr="00085E70">
        <w:rPr>
          <w:sz w:val="24"/>
          <w:szCs w:val="24"/>
        </w:rPr>
        <w:t>PET PET d.o.o., OIB 16477275384, Zagreb, Malešnica III. – I. Odvojak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FB6FA9">
        <w:rPr>
          <w:sz w:val="24"/>
          <w:szCs w:val="24"/>
        </w:rPr>
        <w:t>sudu, na temelju odredbe čl. 4</w:t>
      </w:r>
      <w:r w:rsidR="00085E70">
        <w:rPr>
          <w:sz w:val="24"/>
          <w:szCs w:val="24"/>
        </w:rPr>
        <w:t>29</w:t>
      </w:r>
      <w:r w:rsidR="00FB6FA9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085E70" w:rsidRPr="00085E70">
        <w:rPr>
          <w:sz w:val="24"/>
          <w:szCs w:val="24"/>
        </w:rPr>
        <w:t>PET PET d.o.o., OIB 16477275384, Zagreb, Malešnica III. – I. Odvojak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 SZ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2A6E1D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085E70">
        <w:rPr>
          <w:sz w:val="24"/>
          <w:szCs w:val="24"/>
        </w:rPr>
        <w:t>14</w:t>
      </w:r>
      <w:r w:rsidR="001A788B">
        <w:rPr>
          <w:sz w:val="24"/>
          <w:szCs w:val="24"/>
        </w:rPr>
        <w:t xml:space="preserve">. </w:t>
      </w:r>
      <w:r w:rsidR="00085E70">
        <w:rPr>
          <w:sz w:val="24"/>
          <w:szCs w:val="24"/>
        </w:rPr>
        <w:t>travnja</w:t>
      </w:r>
      <w:r w:rsidR="001A788B">
        <w:rPr>
          <w:sz w:val="24"/>
          <w:szCs w:val="24"/>
        </w:rPr>
        <w:t xml:space="preserve">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 potraživanje u iznosu od </w:t>
      </w:r>
      <w:r w:rsidR="00085E70">
        <w:rPr>
          <w:sz w:val="24"/>
          <w:szCs w:val="24"/>
        </w:rPr>
        <w:t>63.894,39</w:t>
      </w:r>
      <w:r w:rsidR="00146630">
        <w:rPr>
          <w:sz w:val="24"/>
          <w:szCs w:val="24"/>
        </w:rPr>
        <w:t xml:space="preserve"> kn, kao i da dužnik ima imovine</w:t>
      </w:r>
      <w:r w:rsidR="001A788B">
        <w:rPr>
          <w:sz w:val="24"/>
          <w:szCs w:val="24"/>
        </w:rPr>
        <w:t>.</w:t>
      </w:r>
    </w:p>
    <w:p w:rsidRDefault="00A56EAA" w:rsidP="00A56EAA" w:rsidR="00073EF5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FB6FA9">
        <w:rPr>
          <w:sz w:val="24"/>
          <w:szCs w:val="24"/>
        </w:rPr>
        <w:t>3</w:t>
      </w:r>
      <w:r w:rsidR="002A6E1D">
        <w:rPr>
          <w:sz w:val="24"/>
          <w:szCs w:val="24"/>
        </w:rPr>
        <w:t xml:space="preserve">. </w:t>
      </w:r>
      <w:r w:rsidR="00FB6FA9">
        <w:rPr>
          <w:sz w:val="24"/>
          <w:szCs w:val="24"/>
        </w:rPr>
        <w:t>lipnja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035B87" w:rsidP="00035B87" w:rsidR="004738D5" w:rsidRPr="00D74FBE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B6FA9">
        <w:rPr>
          <w:sz w:val="24"/>
          <w:szCs w:val="24"/>
        </w:rPr>
        <w:t>Nikolina Dorić Hadžisejdić</w:t>
      </w:r>
      <w:r>
        <w:rPr>
          <w:sz w:val="24"/>
          <w:szCs w:val="24"/>
        </w:rPr>
        <w:t>,v.r.</w:t>
      </w: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035B87" w:rsidR="00035B87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035B87" w:rsidR="00035B87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687533" w:rsidP="00A5506D" w:rsidR="00687533" w:rsidRPr="00035B87">
      <w:pPr>
        <w:jc w:val="both"/>
        <w:rPr>
          <w:i/>
          <w:sz w:val="24"/>
          <w:szCs w:val="24"/>
        </w:rPr>
      </w:pPr>
    </w:p>
    <w:sectPr w:rsidSect="004738D5" w:rsidR="00687533" w:rsidRPr="00035B87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B6FA9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89</w:t>
        </w:r>
        <w:r w:rsidR="001A788B">
          <w:rPr>
            <w:bCs/>
            <w:sz w:val="24"/>
            <w:szCs w:val="24"/>
          </w:rPr>
          <w:t>. St-</w:t>
        </w:r>
        <w:r>
          <w:rPr>
            <w:bCs/>
            <w:sz w:val="24"/>
            <w:szCs w:val="24"/>
          </w:rPr>
          <w:t>1</w:t>
        </w:r>
        <w:r w:rsidR="00085E70">
          <w:rPr>
            <w:bCs/>
            <w:sz w:val="24"/>
            <w:szCs w:val="24"/>
          </w:rPr>
          <w:t>021</w:t>
        </w:r>
        <w:r w:rsidR="001A788B">
          <w:rPr>
            <w:bCs/>
            <w:sz w:val="24"/>
            <w:szCs w:val="24"/>
          </w:rPr>
          <w:t>/201</w:t>
        </w:r>
        <w:r>
          <w:rPr>
            <w:bCs/>
            <w:sz w:val="24"/>
            <w:szCs w:val="24"/>
          </w:rPr>
          <w:t>6</w:t>
        </w:r>
        <w:r w:rsidR="00035B87">
          <w:rPr>
            <w:bCs/>
            <w:sz w:val="24"/>
            <w:szCs w:val="24"/>
          </w:rPr>
          <w:t>-9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844190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35B87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85E70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6E1D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67786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4419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D0D74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6FA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844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1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1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1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1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844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1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1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1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1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 
1.	Podnositelju zahtjeva: FINA
2.	dužniku 
3.	RH po ŽDO
4.	e-oglasna ploča 
5.	objaviti prijedlog</izvorni_sadrzaj>
    <derivirana_varijabla naziv="DomainObject.Primjedba_1">Dna: 
1.	Podnositelju zahtjeva: FINA
2.	dužniku 
3.	RH po ŽDO
4.	e-oglasna ploča 
5.	objaviti prijedlog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St-1021/2016</izvorni_sadrzaj>
    <derivirana_varijabla naziv="DomainObject.Predmet.OznakaBroj_1">St-1021/2016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 PET d.o.o. zastupanog po punomoćniku Lana Levai; MARIO ŽABIČ</izvorni_sadrzaj>
    <derivirana_varijabla naziv="DomainObject.Predmet.ProtustrankaFormated_1">  PET PET d.o.o. zastupanog po punomoćniku Lana Levai; MARIO ŽABIČ</derivirana_varijabla>
  </DomainObject.Predmet.ProtustrankaFormated>
  <DomainObject.Predmet.ProtustrankaFormatedOIB>
    <izvorni_sadrzaj>  PET PET d.o.o., OIB 16477275384 zastupanog po punomoćniku Lana Levai; MARIO ŽABIČ</izvorni_sadrzaj>
    <derivirana_varijabla naziv="DomainObject.Predmet.ProtustrankaFormatedOIB_1">  PET PET d.o.o., OIB 16477275384 zastupanog po punomoćniku Lana Levai; MARIO ŽABIČ</derivirana_varijabla>
  </DomainObject.Predmet.ProtustrankaFormatedOIB>
  <DomainObject.Predmet.ProtustrankaFormatedWithAdress>
    <izvorni_sadrzaj> PET PET d.o.o., Malešnica III. - I. Odvojak 3, 10000 Zagreb zastupanog po punomoćniku Lana Levai; MARIO ŽABIČ</izvorni_sadrzaj>
    <derivirana_varijabla naziv="DomainObject.Predmet.ProtustrankaFormatedWithAdress_1"> PET PET d.o.o., Malešnica III. - I. Odvojak 3, 10000 Zagreb zastupanog po punomoćniku Lana Levai; MARIO ŽABIČ</derivirana_varijabla>
  </DomainObject.Predmet.ProtustrankaFormatedWithAdress>
  <DomainObject.Predmet.ProtustrankaFormatedWithAdressOIB>
    <izvorni_sadrzaj> PET PET d.o.o., OIB 16477275384, Malešnica III. - I. Odvojak 3, 10000 Zagreb zastupanog po punomoćniku Lana Levai; MARIO ŽABIČ</izvorni_sadrzaj>
    <derivirana_varijabla naziv="DomainObject.Predmet.ProtustrankaFormatedWithAdressOIB_1"> PET PET d.o.o., OIB 16477275384, Malešnica III. - I. Odvojak 3, 10000 Zagreb zastupanog po punomoćniku Lana Levai; MARIO ŽABIČ</derivirana_varijabla>
  </DomainObject.Predmet.ProtustrankaFormatedWithAdressOIB>
  <DomainObject.Predmet.ProtustrankaWithAdress>
    <izvorni_sadrzaj>PET PET d.o.o. Malešnica III. - I. Odvojak 3, 10000 Zagreb</izvorni_sadrzaj>
    <derivirana_varijabla naziv="DomainObject.Predmet.ProtustrankaWithAdress_1">PET PET d.o.o. Malešnica III. - I. Odvojak 3, 10000 Zagreb</derivirana_varijabla>
  </DomainObject.Predmet.ProtustrankaWithAdress>
  <DomainObject.Predmet.ProtustrankaWithAdressOIB>
    <izvorni_sadrzaj>PET PET d.o.o., OIB 16477275384, Malešnica III. - I. Odvojak 3, 10000 Zagreb</izvorni_sadrzaj>
    <derivirana_varijabla naziv="DomainObject.Predmet.ProtustrankaWithAdressOIB_1">PET PET d.o.o., OIB 16477275384, Malešnica III. - I. Odvojak 3, 10000 Zagreb</derivirana_varijabla>
  </DomainObject.Predmet.ProtustrankaWithAdressOIB>
  <DomainObject.Predmet.ProtustrankaNazivFormated>
    <izvorni_sadrzaj>PET PET d.o.o.</izvorni_sadrzaj>
    <derivirana_varijabla naziv="DomainObject.Predmet.ProtustrankaNazivFormated_1">PET PET d.o.o.</derivirana_varijabla>
  </DomainObject.Predmet.ProtustrankaNazivFormated>
  <DomainObject.Predmet.ProtustrankaNazivFormatedOIB>
    <izvorni_sadrzaj>PET PET d.o.o., OIB 16477275384</izvorni_sadrzaj>
    <derivirana_varijabla naziv="DomainObject.Predmet.ProtustrankaNazivFormatedOIB_1">PET PET d.o.o., OIB 16477275384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 PET d.o.o. zastupanog po punomoćniku Lana Levai; MARIO ŽABIČ</item>
    </izvorni_sadrzaj>
    <derivirana_varijabla naziv="DomainObject.Predmet.ProtuStrankaListFormated_1">
      <item>PET PET d.o.o. zastupanog po punomoćniku Lana Levai; MARIO ŽABIČ</item>
    </derivirana_varijabla>
  </DomainObject.Predmet.ProtuStrankaListFormated>
  <DomainObject.Predmet.ProtuStrankaListFormatedOIB>
    <izvorni_sadrzaj>
      <item>PET PET d.o.o., OIB 16477275384 zastupanog po punomoćniku Lana Levai; MARIO ŽABIČ</item>
    </izvorni_sadrzaj>
    <derivirana_varijabla naziv="DomainObject.Predmet.ProtuStrankaListFormatedOIB_1">
      <item>PET PET d.o.o., OIB 16477275384 zastupanog po punomoćniku Lana Levai; MARIO ŽABIČ</item>
    </derivirana_varijabla>
  </DomainObject.Predmet.ProtuStrankaListFormatedOIB>
  <DomainObject.Predmet.ProtuStrankaListFormatedWithAdress>
    <izvorni_sadrzaj>
      <item>PET PET d.o.o., Malešnica III. - I. Odvojak 3, 10000 Zagreb zastupanog po punomoćniku Lana Levai; MARIO ŽABIČ</item>
    </izvorni_sadrzaj>
    <derivirana_varijabla naziv="DomainObject.Predmet.ProtuStrankaListFormatedWithAdress_1">
      <item>PET PET d.o.o., Malešnica III. - I. Odvojak 3, 10000 Zagreb zastupanog po punomoćniku Lana Levai; MARIO ŽABIČ</item>
    </derivirana_varijabla>
  </DomainObject.Predmet.ProtuStrankaListFormatedWithAdress>
  <DomainObject.Predmet.ProtuStrankaListFormatedWithAdressOIB>
    <izvorni_sadrzaj>
      <item>PET PET d.o.o., OIB 16477275384, Malešnica III. - I. Odvojak 3, 10000 Zagreb zastupanog po punomoćniku Lana Levai; MARIO ŽABIČ</item>
    </izvorni_sadrzaj>
    <derivirana_varijabla naziv="DomainObject.Predmet.ProtuStrankaListFormatedWithAdressOIB_1">
      <item>PET PET d.o.o., OIB 16477275384, Malešnica III. - I. Odvojak 3, 10000 Zagreb zastupanog po punomoćniku Lana Levai; MARIO ŽABIČ</item>
    </derivirana_varijabla>
  </DomainObject.Predmet.ProtuStrankaListFormatedWithAdressOIB>
  <DomainObject.Predmet.ProtuStrankaListNazivFormated>
    <izvorni_sadrzaj>
      <item>PET PET d.o.o.</item>
    </izvorni_sadrzaj>
    <derivirana_varijabla naziv="DomainObject.Predmet.ProtuStrankaListNazivFormated_1">
      <item>PET PET d.o.o.</item>
    </derivirana_varijabla>
  </DomainObject.Predmet.ProtuStrankaListNazivFormated>
  <DomainObject.Predmet.ProtuStrankaListNazivFormatedOIB>
    <izvorni_sadrzaj>
      <item>PET PET d.o.o., OIB 16477275384</item>
    </izvorni_sadrzaj>
    <derivirana_varijabla naziv="DomainObject.Predmet.ProtuStrankaListNazivFormatedOIB_1">
      <item>PET PET d.o.o., OIB 16477275384</item>
    </derivirana_varijabla>
  </DomainObject.Predmet.ProtuStrankaListNazivFormatedOIB>
  <DomainObject.Predmet.OstaliListFormated>
    <izvorni_sadrzaj>
      <item>Lana Levai punomoćnik sudionika u postupku PET PET d.o.o.</item>
      <item>MARIO ŽABIČ punomoćnik sudionika u postupku PET PET d.o.o.</item>
    </izvorni_sadrzaj>
    <derivirana_varijabla naziv="DomainObject.Predmet.OstaliListFormated_1">
      <item>Lana Levai punomoćnik sudionika u postupku PET PET d.o.o.</item>
      <item>MARIO ŽABIČ punomoćnik sudionika u postupku PET PET d.o.o.</item>
    </derivirana_varijabla>
  </DomainObject.Predmet.OstaliListFormated>
  <DomainObject.Predmet.OstaliListFormatedOIB>
    <izvorni_sadrzaj>
      <item>Lana Levai, OIB 10209287385 punomoćnik sudionika u postupku PET PET d.o.o.</item>
      <item>MARIO ŽABIČ punomoćnik sudionika u postupku PET PET d.o.o.</item>
    </izvorni_sadrzaj>
    <derivirana_varijabla naziv="DomainObject.Predmet.OstaliListFormatedOIB_1">
      <item>Lana Levai, OIB 10209287385 punomoćnik sudionika u postupku PET PET d.o.o.</item>
      <item>MARIO ŽABIČ punomoćnik sudionika u postupku PET PET d.o.o.</item>
    </derivirana_varijabla>
  </DomainObject.Predmet.OstaliListFormatedOIB>
  <DomainObject.Predmet.OstaliListFormatedWithAdress>
    <izvorni_sadrzaj>
      <item>Lana Levai, Dragutina Tadijanovića 8, 10290 Zaprešić punomoćnik sudionika u postupku PET PET d.o.o.</item>
      <item>MARIO ŽABIČ, Malešnica III. - I. Odvojak 3, 10000 Zagreb punomoćnik sudionika u postupku PET PET d.o.o.</item>
    </izvorni_sadrzaj>
    <derivirana_varijabla naziv="DomainObject.Predmet.OstaliListFormatedWithAdress_1">
      <item>Lana Levai, Dragutina Tadijanovića 8, 10290 Zaprešić punomoćnik sudionika u postupku PET PET d.o.o.</item>
      <item>MARIO ŽABIČ, Malešnica III. - I. Odvojak 3, 10000 Zagreb punomoćnik sudionika u postupku PET PET d.o.o.</item>
    </derivirana_varijabla>
  </DomainObject.Predmet.OstaliListFormatedWithAdress>
  <DomainObject.Predmet.OstaliListFormatedWithAdressOIB>
    <izvorni_sadrzaj>
      <item>Lana Levai, OIB 10209287385, Dragutina Tadijanovića 8, 10290 Zaprešić punomoćnik sudionika u postupku PET PET d.o.o.</item>
      <item>MARIO ŽABIČ, Malešnica III. - I. Odvojak 3, 10000 Zagreb punomoćnik sudionika u postupku PET PET d.o.o.</item>
    </izvorni_sadrzaj>
    <derivirana_varijabla naziv="DomainObject.Predmet.OstaliListFormatedWithAdressOIB_1">
      <item>Lana Levai, OIB 10209287385, Dragutina Tadijanovića 8, 10290 Zaprešić punomoćnik sudionika u postupku PET PET d.o.o.</item>
      <item>MARIO ŽABIČ, Malešnica III. - I. Odvojak 3, 10000 Zagreb punomoćnik sudionika u postupku PET PET d.o.o.</item>
    </derivirana_varijabla>
  </DomainObject.Predmet.OstaliListFormatedWithAdressOIB>
  <DomainObject.Predmet.OstaliListNazivFormated>
    <izvorni_sadrzaj>
      <item>Lana Levai</item>
      <item>MARIO ŽABIČ</item>
    </izvorni_sadrzaj>
    <derivirana_varijabla naziv="DomainObject.Predmet.OstaliListNazivFormated_1">
      <item>Lana Levai</item>
      <item>MARIO ŽABIČ</item>
    </derivirana_varijabla>
  </DomainObject.Predmet.OstaliListNazivFormated>
  <DomainObject.Predmet.OstaliListNazivFormatedOIB>
    <izvorni_sadrzaj>
      <item>Lana Levai, OIB 10209287385</item>
      <item>MARIO ŽABIČ</item>
    </izvorni_sadrzaj>
    <derivirana_varijabla naziv="DomainObject.Predmet.OstaliListNazivFormatedOIB_1">
      <item>Lana Levai, OIB 10209287385</item>
      <item>MARIO ŽABIČ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 PET d.o.o.</izvorni_sadrzaj>
    <derivirana_varijabla naziv="DomainObject.Predmet.ProtustrankaIDrugi_1">PET PET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PET PET d.o.o., OIB 16477275384, Malešnica III. - I. Odvojak 3, 10000 Zagreb</izvorni_sadrzaj>
    <derivirana_varijabla naziv="DomainObject.Predmet.ProtustrankaIDrugiAdressOIB_1">PET PET d.o.o., OIB 16477275384, Malešnica III. - I. Odvojak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 PET d.o.o.</item>
      <item>FINA Regionalni centar Zagreb</item>
      <item>Lana Levai</item>
      <item>MARIO ŽABIČ</item>
    </izvorni_sadrzaj>
    <derivirana_varijabla naziv="DomainObject.Predmet.SudioniciListNaziv_1">
      <item>PET PET d.o.o.</item>
      <item>FINA Regionalni centar Zagreb</item>
      <item>Lana Levai</item>
      <item>MARIO ŽABIČ</item>
    </derivirana_varijabla>
  </DomainObject.Predmet.SudioniciListNaziv>
  <DomainObject.Predmet.SudioniciListAdressOIB>
    <izvorni_sadrzaj>
      <item>PET PET d.o.o., OIB 16477275384, Malešnica III. - I. Odvojak 3,10000 Zagreb</item>
      <item>FINA Regionalni centar Zagreb, OIB 85821130368, Trg svibanjskih žrtava 1995. br. 1,10000 Zagreb</item>
      <item>Lana Levai, OIB 10209287385, Dragutina Tadijanovića 8,10290 Zaprešić</item>
      <item>MARIO ŽABIČ, Malešnica III. - I. Odvojak 3,10000 Zagreb</item>
    </izvorni_sadrzaj>
    <derivirana_varijabla naziv="DomainObject.Predmet.SudioniciListAdressOIB_1">
      <item>PET PET d.o.o., OIB 16477275384, Malešnica III. - I. Odvojak 3,10000 Zagreb</item>
      <item>FINA Regionalni centar Zagreb, OIB 85821130368, Trg svibanjskih žrtava 1995. br. 1,10000 Zagreb</item>
      <item>Lana Levai, OIB 10209287385, Dragutina Tadijanovića 8,10290 Zaprešić</item>
      <item>MARIO ŽABIČ, Malešnica III. - I. 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16477275384</item>
      <item>, OIB 85821130368</item>
      <item>, OIB 10209287385</item>
      <item>, OIB null</item>
    </izvorni_sadrzaj>
    <derivirana_varijabla naziv="DomainObject.Predmet.SudioniciListNazivOIB_1">
      <item>, OIB 16477275384</item>
      <item>, OIB 85821130368</item>
      <item>, OIB 10209287385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2589</properties:Characters>
  <properties:Lines>66</properties:Lines>
  <properties:Paragraphs>27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2016-04-04T08:29:00Z</dcterms:created>
  <dc:creator>Korisnik</dc:creator>
  <cp:lastModifiedBy>Karmela Dolenc</cp:lastModifiedBy>
  <cp:lastPrinted>2016-06-03T11:49:00Z</cp:lastPrinted>
  <dcterms:modified xmlns:xsi="http://www.w3.org/2001/XMLSchema-instance" xsi:type="dcterms:W3CDTF">2016-06-03T11:50:00Z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