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2e0a" w14:paraId="f1f2e0a" w:rsidRDefault="00CD4711" w:rsidP="000A275A" w:rsidR="00CD4711" w:rsidRPr="00C35B7E">
      <w:pPr>
        <w:pStyle w:val="Zaglavlje"/>
        <w:jc w:val="right"/>
        <w15:collapsed w:val="false"/>
      </w:pPr>
      <w:bookmarkStart w:name="_GoBack" w:id="0"/>
      <w:bookmarkEnd w:id="0"/>
      <w:r w:rsidRPr="00C35B7E">
        <w:t>Poslovni broj: 9 St</w:t>
      </w:r>
      <w:r w:rsidR="003C532A" w:rsidRPr="00C35B7E">
        <w:t>-</w:t>
      </w:r>
      <w:r w:rsidR="00C40DD6">
        <w:t>363</w:t>
      </w:r>
      <w:r w:rsidRPr="00C35B7E">
        <w:t>/</w:t>
      </w:r>
      <w:r w:rsidR="00B23A1B" w:rsidRPr="00C35B7E">
        <w:t>201</w:t>
      </w:r>
      <w:r w:rsidR="00C40DD6">
        <w:t>6</w:t>
      </w:r>
      <w:r w:rsidR="0055467A" w:rsidRPr="00C35B7E">
        <w:t>-</w:t>
      </w:r>
      <w:r w:rsidR="00C40DD6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ab/>
        <w:t xml:space="preserve">Trgovački sud u Varaždinu po sucu toga suda Maji Valušnig, kao stečajnom sucu, u stečajnom predmetu, povodom prijedloga predlagatelja </w:t>
      </w:r>
      <w:r w:rsidRPr="00D6357F">
        <w:tab/>
        <w:t xml:space="preserve">Financijske agencije Regionalni centar Zagreb, Podružnica Varaždin, Augusta Cesarca 2, Varaždin,  za otvaranje stečajnog postupka nad dužnikom </w:t>
      </w:r>
      <w:r w:rsidR="00C40DD6">
        <w:t>BUDI.IN</w:t>
      </w:r>
      <w:r w:rsidR="00C40DD6" w:rsidRPr="00C40DD6">
        <w:t xml:space="preserve"> d.o.o., Mursko Središće, Augusta Šenoe 18, OIB: 52140488867</w:t>
      </w:r>
      <w:r w:rsidRPr="00D6357F">
        <w:t xml:space="preserve">, dana </w:t>
      </w:r>
      <w:r w:rsidR="00C40DD6">
        <w:t>3</w:t>
      </w:r>
      <w:r w:rsidRPr="00D6357F">
        <w:t xml:space="preserve">. </w:t>
      </w:r>
      <w:r w:rsidR="00C40DD6">
        <w:t>svibnja</w:t>
      </w:r>
      <w:r w:rsidRPr="00D6357F">
        <w:t xml:space="preserve"> 2016.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40DD6" w:rsidP="00804BB0" w:rsidR="00804BB0" w:rsidRPr="00C35B7E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804BB0" w:rsidRPr="00C35B7E">
        <w:rPr>
          <w:b/>
          <w:u w:val="single"/>
        </w:rPr>
        <w:t xml:space="preserve">. </w:t>
      </w:r>
      <w:r>
        <w:rPr>
          <w:b/>
          <w:u w:val="single"/>
        </w:rPr>
        <w:t>lipnja</w:t>
      </w:r>
      <w:r w:rsidR="00CC2EF9" w:rsidRPr="00C35B7E">
        <w:rPr>
          <w:b/>
          <w:u w:val="single"/>
        </w:rPr>
        <w:t xml:space="preserve"> </w:t>
      </w:r>
      <w:r w:rsidR="00804BB0" w:rsidRPr="00C35B7E">
        <w:rPr>
          <w:b/>
          <w:u w:val="single"/>
        </w:rPr>
        <w:t>201</w:t>
      </w:r>
      <w:r w:rsidR="00CC2EF9" w:rsidRPr="00C35B7E">
        <w:rPr>
          <w:b/>
          <w:u w:val="single"/>
        </w:rPr>
        <w:t>6</w:t>
      </w:r>
      <w:r w:rsidR="00804BB0" w:rsidRPr="00C35B7E">
        <w:rPr>
          <w:b/>
          <w:u w:val="single"/>
        </w:rPr>
        <w:t xml:space="preserve">. u </w:t>
      </w:r>
      <w:r w:rsidR="00C35B7E" w:rsidRPr="00C35B7E">
        <w:rPr>
          <w:b/>
          <w:u w:val="single"/>
        </w:rPr>
        <w:t>9</w:t>
      </w:r>
      <w:r w:rsidR="00CC2EF9" w:rsidRPr="00C35B7E">
        <w:rPr>
          <w:b/>
          <w:u w:val="single"/>
        </w:rPr>
        <w:t>,</w:t>
      </w:r>
      <w:r>
        <w:rPr>
          <w:b/>
          <w:u w:val="single"/>
        </w:rPr>
        <w:t>30</w:t>
      </w:r>
      <w:r w:rsidR="00804BB0" w:rsidRPr="00C35B7E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221/II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Regionalni centar Zagreb, Podružnica Varaždin, Augusta Cesarca 2, Varaždin,</w:t>
      </w:r>
    </w:p>
    <w:p w:rsidRDefault="00C40DD6" w:rsidP="00C40DD6" w:rsidR="00C40DD6" w:rsidRPr="00C40DD6">
      <w:pPr>
        <w:spacing w:lineRule="auto" w:line="240" w:after="0"/>
        <w:jc w:val="both"/>
        <w:rPr>
          <w:rFonts w:eastAsia="Calibri"/>
        </w:rPr>
      </w:pPr>
      <w:r w:rsidRPr="00C40DD6">
        <w:rPr>
          <w:rFonts w:eastAsia="Calibri"/>
        </w:rPr>
        <w:t>- direktor dužnika Siniša Benčik, Mursko Središće, Augusta Šenoe 18,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Županijsko državno odvjetništvo, Građansko-upravni odjel.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CD6083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C35B7E" w:rsidP="00804BB0" w:rsidR="00C35B7E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CD6083" w:rsidR="00804BB0" w:rsidRPr="00C35B7E">
      <w:pPr>
        <w:spacing w:lineRule="auto" w:line="240" w:after="0"/>
        <w:jc w:val="both"/>
      </w:pPr>
      <w:r w:rsidRPr="00C35B7E">
        <w:tab/>
      </w:r>
      <w:r w:rsidR="00CD6083" w:rsidRPr="00CD6083">
        <w:t xml:space="preserve">Budući da na ročište zakazano za </w:t>
      </w:r>
      <w:r w:rsidR="00C40DD6">
        <w:t>3</w:t>
      </w:r>
      <w:r w:rsidR="00CD6083" w:rsidRPr="00CD6083">
        <w:t xml:space="preserve">. </w:t>
      </w:r>
      <w:r w:rsidR="00C40DD6">
        <w:t>svibnja</w:t>
      </w:r>
      <w:r w:rsidR="00CD6083" w:rsidRPr="00CD6083">
        <w:t xml:space="preserve"> 2016. godine direktor dužnika nije pristupio iako je uredno pozvan, valjalo je odrediti novi termin ročišta i ponovno pozvati osobe iz točke I izreke, pri čemu se direktoru dužnika nalaže da dostavi traženu dokumentaciju.</w:t>
      </w: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CD6083" w:rsidP="00804BB0" w:rsidR="00CD6083">
      <w:pPr>
        <w:spacing w:lineRule="auto" w:line="240" w:after="0"/>
        <w:jc w:val="center"/>
      </w:pPr>
    </w:p>
    <w:p w:rsidRDefault="00804BB0" w:rsidP="00804BB0" w:rsidR="00804BB0" w:rsidRPr="00C35B7E">
      <w:pPr>
        <w:spacing w:lineRule="auto" w:line="240" w:after="0"/>
        <w:jc w:val="center"/>
      </w:pPr>
      <w:r w:rsidRPr="00C35B7E">
        <w:t>U Varaždinu</w:t>
      </w:r>
      <w:r w:rsidR="005C102C" w:rsidRPr="00C35B7E">
        <w:t>,</w:t>
      </w:r>
      <w:r w:rsidRPr="00C35B7E">
        <w:t xml:space="preserve"> </w:t>
      </w:r>
      <w:r w:rsidR="00C40DD6">
        <w:t>3</w:t>
      </w:r>
      <w:r w:rsidR="00066C4E" w:rsidRPr="00C35B7E">
        <w:t xml:space="preserve">. </w:t>
      </w:r>
      <w:r w:rsidR="00C40DD6">
        <w:t>svibnja</w:t>
      </w:r>
      <w:r w:rsidR="00CC2EF9" w:rsidRPr="00C35B7E">
        <w:t xml:space="preserve"> </w:t>
      </w:r>
      <w:r w:rsidRPr="00C35B7E">
        <w:t>201</w:t>
      </w:r>
      <w:r w:rsidR="00CC2EF9" w:rsidRPr="00C35B7E">
        <w:t>6</w:t>
      </w:r>
      <w:r w:rsidRPr="00C35B7E"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407E03" w:rsidR="00407E0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 xml:space="preserve">      </w:t>
      </w:r>
      <w:r w:rsidR="006D7FF6">
        <w:t xml:space="preserve">  </w:t>
      </w:r>
      <w:r>
        <w:t>Maja Valušnig</w:t>
      </w:r>
    </w:p>
    <w:p w:rsidRDefault="00D42CF1" w:rsidP="00407E03" w:rsidR="00066C4E">
      <w:pPr>
        <w:spacing w:lineRule="auto" w:line="240" w:after="0"/>
        <w:jc w:val="both"/>
      </w:pPr>
      <w:r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>- predlagatelj FINANCIJSKA AGENCIJA, Podružnica Varaždin, Augusta Cesarca 2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>BUDI.IN d.o.o., Mursko Središće, Augusta Šenoe 18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</w:t>
      </w:r>
      <w:r w:rsidR="00C40DD6" w:rsidRPr="00C40DD6">
        <w:t>direktor dužnika Siniša Benčik, Mu</w:t>
      </w:r>
      <w:r w:rsidR="00C40DD6">
        <w:t>rsko Središće, Augusta Šenoe 18</w:t>
      </w:r>
    </w:p>
    <w:p w:rsidRDefault="006277AD" w:rsidP="006277AD" w:rsidR="006277AD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CD6083" w:rsidP="00CD6083" w:rsidR="00CD6083" w:rsidRPr="00CD6083">
      <w:pPr>
        <w:spacing w:lineRule="auto" w:line="240" w:after="0"/>
        <w:jc w:val="both"/>
        <w:rPr>
          <w:rFonts w:eastAsia="Calibri"/>
        </w:rPr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E03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C35B7E">
    <w:pPr>
      <w:pStyle w:val="Zaglavlje"/>
      <w:jc w:val="right"/>
    </w:pPr>
    <w:r w:rsidRPr="00C35B7E">
      <w:t>Poslovni broj: 9 St-</w:t>
    </w:r>
    <w:r w:rsidR="00C40DD6">
      <w:t>363</w:t>
    </w:r>
    <w:r w:rsidRPr="00C35B7E">
      <w:t>/</w:t>
    </w:r>
    <w:r w:rsidR="00B23A1B" w:rsidRPr="00C35B7E">
      <w:t>201</w:t>
    </w:r>
    <w:r w:rsidR="00C40DD6">
      <w:t>6</w:t>
    </w:r>
    <w:r w:rsidRPr="00C35B7E">
      <w:t>-</w:t>
    </w:r>
    <w:r w:rsidR="00C40DD6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07E03"/>
    <w:rsid w:val="00422C42"/>
    <w:rsid w:val="0042745F"/>
    <w:rsid w:val="00440457"/>
    <w:rsid w:val="00505DB1"/>
    <w:rsid w:val="005070A0"/>
    <w:rsid w:val="005325BE"/>
    <w:rsid w:val="00547BA8"/>
    <w:rsid w:val="0055467A"/>
    <w:rsid w:val="0056239C"/>
    <w:rsid w:val="00583C9D"/>
    <w:rsid w:val="005C102C"/>
    <w:rsid w:val="005F04AA"/>
    <w:rsid w:val="005F515F"/>
    <w:rsid w:val="00605C60"/>
    <w:rsid w:val="00620156"/>
    <w:rsid w:val="006277AD"/>
    <w:rsid w:val="006820B7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35B7E"/>
    <w:rsid w:val="00C40DD6"/>
    <w:rsid w:val="00CC2EF9"/>
    <w:rsid w:val="00CD4711"/>
    <w:rsid w:val="00CD6083"/>
    <w:rsid w:val="00D113A9"/>
    <w:rsid w:val="00D42CF1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E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E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E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E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7E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E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E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E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25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0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BUDI.IN društvo s ograničenom odgovornošću za pružanje frizerskih usluga</izvorni_sadrzaj>
    <derivirana_varijabla naziv="DomainObject.Predmet.ProtustrankaFormated_1">  BUDI.IN društvo s ograničenom odgovornošću za pružanje frizerskih usluga</derivirana_varijabla>
  </DomainObject.Predmet.ProtustrankaFormated>
  <DomainObject.Predmet.ProtustrankaFormatedOIB>
    <izvorni_sadrzaj>  BUDI.IN društvo s ograničenom odgovornošću za pružanje frizerskih usluga, OIB 52140488867</izvorni_sadrzaj>
    <derivirana_varijabla naziv="DomainObject.Predmet.ProtustrankaFormatedOIB_1">  BUDI.IN društvo s ograničenom odgovornošću za pružanje frizerskih usluga, OIB 52140488867</derivirana_varijabla>
  </DomainObject.Predmet.ProtustrankaFormatedOIB>
  <DomainObject.Predmet.ProtustrankaFormatedWithAdress>
    <izvorni_sadrzaj> BUDI.IN društvo s ograničenom odgovornošću za pružanje frizerskih usluga, Augusta Šenoe 18, 40315 Mursko Središće</izvorni_sadrzaj>
    <derivirana_varijabla naziv="DomainObject.Predmet.ProtustrankaFormatedWithAdress_1"> BUDI.IN društvo s ograničenom odgovornošću za pružanje frizerskih usluga, Augusta Šenoe 18, 40315 Mursko Središće</derivirana_varijabla>
  </DomainObject.Predmet.ProtustrankaFormatedWithAdress>
  <DomainObject.Predmet.ProtustrankaFormatedWithAdressOIB>
    <izvorni_sadrzaj> BUDI.IN društvo s ograničenom odgovornošću za pružanje frizerskih usluga, OIB 52140488867, Augusta Šenoe 18, 40315 Mursko Središće</izvorni_sadrzaj>
    <derivirana_varijabla naziv="DomainObject.Predmet.ProtustrankaFormatedWithAdressOIB_1"> BUDI.IN društvo s ograničenom odgovornošću za pružanje frizerskih usluga, OIB 52140488867, Augusta Šenoe 18, 40315 Mursko Središće</derivirana_varijabla>
  </DomainObject.Predmet.ProtustrankaFormatedWithAdressOIB>
  <DomainObject.Predmet.ProtustrankaWithAdress>
    <izvorni_sadrzaj>BUDI.IN društvo s ograničenom odgovornošću za pružanje frizerskih usluga Augusta Šenoe 18, 40315 Mursko Središće</izvorni_sadrzaj>
    <derivirana_varijabla naziv="DomainObject.Predmet.ProtustrankaWithAdress_1">BUDI.IN društvo s ograničenom odgovornošću za pružanje frizerskih usluga Augusta Šenoe 18, 40315 Mursko Središće</derivirana_varijabla>
  </DomainObject.Predmet.ProtustrankaWithAdress>
  <DomainObject.Predmet.ProtustrankaWithAdressOIB>
    <izvorni_sadrzaj>BUDI.IN društvo s ograničenom odgovornošću za pružanje frizerskih usluga, OIB 52140488867, Augusta Šenoe 18, 40315 Mursko Središće</izvorni_sadrzaj>
    <derivirana_varijabla naziv="DomainObject.Predmet.ProtustrankaWithAdressOIB_1">BUDI.IN društvo s ograničenom odgovornošću za pružanje frizerskih usluga, OIB 52140488867, Augusta Šenoe 18, 40315 Mursko Središće</derivirana_varijabla>
  </DomainObject.Predmet.ProtustrankaWithAdressOIB>
  <DomainObject.Predmet.ProtustrankaNazivFormated>
    <izvorni_sadrzaj>BUDI.IN društvo s ograničenom odgovornošću za pružanje frizerskih usluga</izvorni_sadrzaj>
    <derivirana_varijabla naziv="DomainObject.Predmet.ProtustrankaNazivFormated_1">BUDI.IN društvo s ograničenom odgovornošću za pružanje frizerskih usluga</derivirana_varijabla>
  </DomainObject.Predmet.ProtustrankaNazivFormated>
  <DomainObject.Predmet.ProtustrankaNazivFormatedOIB>
    <izvorni_sadrzaj>BUDI.IN društvo s ograničenom odgovornošću za pružanje frizerskih usluga, OIB 52140488867</izvorni_sadrzaj>
    <derivirana_varijabla naziv="DomainObject.Predmet.ProtustrankaNazivFormatedOIB_1">BUDI.IN društvo s ograničenom odgovornošću za pružanje frizerskih usluga, OIB 52140488867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57980.63</izvorni_sadrzaj>
    <derivirana_varijabla naziv="DomainObject.Predmet.TrenutnaVrijednost_1">57980.63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BUDI.IN društvo s ograničenom odgovornošću za pružanje frizerskih usluga</item>
    </izvorni_sadrzaj>
    <derivirana_varijabla naziv="DomainObject.Predmet.ProtuStrankaListFormated_1">
      <item>BUDI.IN društvo s ograničenom odgovornošću za pružanje frizerskih usluga</item>
    </derivirana_varijabla>
  </DomainObject.Predmet.ProtuStrankaListFormated>
  <DomainObject.Predmet.ProtuStrankaListFormatedOIB>
    <izvorni_sadrzaj>
      <item>BUDI.IN društvo s ograničenom odgovornošću za pružanje frizerskih usluga, OIB 52140488867</item>
    </izvorni_sadrzaj>
    <derivirana_varijabla naziv="DomainObject.Predmet.ProtuStrankaListFormatedOIB_1">
      <item>BUDI.IN društvo s ograničenom odgovornošću za pružanje frizerskih usluga, OIB 52140488867</item>
    </derivirana_varijabla>
  </DomainObject.Predmet.ProtuStrankaListFormatedOIB>
  <DomainObject.Predmet.ProtuStrankaListFormatedWithAdress>
    <izvorni_sadrzaj>
      <item>BUDI.IN društvo s ograničenom odgovornošću za pružanje frizerskih usluga, Augusta Šenoe 18, 40315 Mursko Središće</item>
    </izvorni_sadrzaj>
    <derivirana_varijabla naziv="DomainObject.Predmet.ProtuStrankaListFormatedWithAdress_1">
      <item>BUDI.IN društvo s ograničenom odgovornošću za pružanje frizerskih usluga, Augusta Šenoe 18, 40315 Mursko Središće</item>
    </derivirana_varijabla>
  </DomainObject.Predmet.ProtuStrankaListFormatedWithAdress>
  <DomainObject.Predmet.ProtuStrankaListFormatedWithAdressOIB>
    <izvorni_sadrzaj>
      <item>BUDI.IN društvo s ograničenom odgovornošću za pružanje frizerskih usluga, OIB 52140488867, Augusta Šenoe 18, 40315 Mursko Središće</item>
    </izvorni_sadrzaj>
    <derivirana_varijabla naziv="DomainObject.Predmet.ProtuStrankaListFormatedWithAdressOIB_1">
      <item>BUDI.IN društvo s ograničenom odgovornošću za pružanje frizerskih usluga, OIB 52140488867, Augusta Šenoe 18, 40315 Mursko Središće</item>
    </derivirana_varijabla>
  </DomainObject.Predmet.ProtuStrankaListFormatedWithAdressOIB>
  <DomainObject.Predmet.ProtuStrankaListNazivFormated>
    <izvorni_sadrzaj>
      <item>BUDI.IN društvo s ograničenom odgovornošću za pružanje frizerskih usluga</item>
    </izvorni_sadrzaj>
    <derivirana_varijabla naziv="DomainObject.Predmet.ProtuStrankaListNazivFormated_1">
      <item>BUDI.IN društvo s ograničenom odgovornošću za pružanje frizerskih usluga</item>
    </derivirana_varijabla>
  </DomainObject.Predmet.ProtuStrankaListNazivFormated>
  <DomainObject.Predmet.ProtuStrankaListNazivFormatedOIB>
    <izvorni_sadrzaj>
      <item>BUDI.IN društvo s ograničenom odgovornošću za pružanje frizerskih usluga, OIB 52140488867</item>
    </izvorni_sadrzaj>
    <derivirana_varijabla naziv="DomainObject.Predmet.ProtuStrankaListNazivFormatedOIB_1">
      <item>BUDI.IN društvo s ograničenom odgovornošću za pružanje frizerskih usluga, OIB 52140488867</item>
    </derivirana_varijabla>
  </DomainObject.Predmet.ProtuStrankaListNazivFormatedOIB>
  <DomainObject.Predmet.OstaliListFormated>
    <izvorni_sadrzaj>
      <item>Sudski registar</item>
      <item>Siniša Benčik</item>
      <item>Županijsko državno odvjetništvo</item>
    </izvorni_sadrzaj>
    <derivirana_varijabla naziv="DomainObject.Predmet.OstaliListFormated_1">
      <item>Sudski registar</item>
      <item>Siniša Benčik</item>
      <item>Županijsko državno odvjetništvo</item>
    </derivirana_varijabla>
  </DomainObject.Predmet.OstaliListFormated>
  <DomainObject.Predmet.OstaliListFormatedOIB>
    <izvorni_sadrzaj>
      <item>Sudski registar</item>
      <item>Siniša Benčik, OIB 83274941345</item>
      <item>Županijsko državno odvjetništvo</item>
    </izvorni_sadrzaj>
    <derivirana_varijabla naziv="DomainObject.Predmet.OstaliListFormatedOIB_1">
      <item>Sudski registar</item>
      <item>Siniša Benčik, OIB 83274941345</item>
      <item>Županijsko državno odvjetništvo</item>
    </derivirana_varijabla>
  </DomainObject.Predmet.OstaliListFormatedOIB>
  <DomainObject.Predmet.OstaliListFormatedWithAdress>
    <izvorni_sadrzaj>
      <item>Sudski registar</item>
      <item>Siniša Benčik, Augusta Šenoe 18, 40315 Mursko Središće</item>
      <item>Županijsko državno odvjetništvo</item>
    </izvorni_sadrzaj>
    <derivirana_varijabla naziv="DomainObject.Predmet.OstaliListFormatedWithAdress_1">
      <item>Sudski registar</item>
      <item>Siniša Benčik, Augusta Šenoe 18, 40315 Mursko Središće</item>
      <item>Županijsko državno odvjetništvo</item>
    </derivirana_varijabla>
  </DomainObject.Predmet.OstaliListFormatedWithAdress>
  <DomainObject.Predmet.OstaliListFormatedWithAdressOIB>
    <izvorni_sadrzaj>
      <item>Sudski registar</item>
      <item>Siniša Benčik, OIB 83274941345, Augusta Šenoe 18, 40315 Mursko Središće</item>
      <item>Županijsko državno odvjetništvo</item>
    </izvorni_sadrzaj>
    <derivirana_varijabla naziv="DomainObject.Predmet.OstaliListFormatedWithAdressOIB_1">
      <item>Sudski registar</item>
      <item>Siniša Benčik, OIB 83274941345, Augusta Šenoe 18, 40315 Mursko Središće</item>
      <item>Županijsko državno odvjetništvo</item>
    </derivirana_varijabla>
  </DomainObject.Predmet.OstaliListFormatedWithAdressOIB>
  <DomainObject.Predmet.OstaliListNazivFormated>
    <izvorni_sadrzaj>
      <item>Sudski registar</item>
      <item>Siniša Benčik</item>
      <item>Županijsko državno odvjetništvo</item>
    </izvorni_sadrzaj>
    <derivirana_varijabla naziv="DomainObject.Predmet.OstaliListNazivFormated_1">
      <item>Sudski registar</item>
      <item>Siniša Benčik</item>
      <item>Županijsko državno odvjetništvo</item>
    </derivirana_varijabla>
  </DomainObject.Predmet.OstaliListNazivFormated>
  <DomainObject.Predmet.OstaliListNazivFormatedOIB>
    <izvorni_sadrzaj>
      <item>Sudski registar</item>
      <item>Siniša Benčik, OIB 83274941345</item>
      <item>Županijsko državno odvjetništvo</item>
    </izvorni_sadrzaj>
    <derivirana_varijabla naziv="DomainObject.Predmet.OstaliListNazivFormatedOIB_1">
      <item>Sudski registar</item>
      <item>Siniša Benčik, OIB 83274941345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BUDI.IN društvo s ograničenom odgovornošću za pružanje frizerskih usluga</izvorni_sadrzaj>
    <derivirana_varijabla naziv="DomainObject.Predmet.ProtustrankaIDrugi_1">BUDI.IN društvo s ograničenom odgovornošću za pružanje frizerskih usluga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BUDI.IN društvo s ograničenom odgovornošću za pružanje frizerskih usluga, OIB 52140488867, Augusta Šenoe 18, 40315 Mursko Središće</izvorni_sadrzaj>
    <derivirana_varijabla naziv="DomainObject.Predmet.ProtustrankaIDrugiAdressOIB_1">BUDI.IN društvo s ograničenom odgovornošću za pružanje frizerskih usluga, OIB 52140488867, Augusta Šenoe 18,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BUDI.IN društvo s ograničenom odgovornošću za pružanje frizerskih usluga</item>
      <item>Sudski registar</item>
      <item>Siniša Benčik</item>
      <item>Županijsko državno odvjetništvo</item>
    </izvorni_sadrzaj>
    <derivirana_varijabla naziv="DomainObject.Predmet.SudioniciListNaziv_1">
      <item>Financijska agencija</item>
      <item>BUDI.IN društvo s ograničenom odgovornošću za pružanje frizerskih usluga</item>
      <item>Sudski registar</item>
      <item>Siniša Benčik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BUDI.IN društvo s ograničenom odgovornošću za pružanje frizerskih usluga, OIB 52140488867, Augusta Šenoe 18,40315 Mursko Središće</item>
      <item>Sudski registar</item>
      <item>Siniša Benčik, OIB 83274941345, Augusta Šenoe 18,40315 Mursko Središće</item>
      <item>Županijsko državno odvjetništvo</item>
    </izvorni_sadrzaj>
    <derivirana_varijabla naziv="DomainObject.Predmet.SudioniciListAdressOIB_1">
      <item>Financijska agencija, OIB 85821130368, A. Cesarca 2,42000 Varaždin</item>
      <item>BUDI.IN društvo s ograničenom odgovornošću za pružanje frizerskih usluga, OIB 52140488867, Augusta Šenoe 18,40315 Mursko Središće</item>
      <item>Sudski registar</item>
      <item>Siniša Benčik, OIB 83274941345, Augusta Šenoe 18,40315 Mursko Središće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52140488867</item>
      <item>, OIB null</item>
      <item>, OIB 83274941345</item>
      <item>, OIB null</item>
    </izvorni_sadrzaj>
    <derivirana_varijabla naziv="DomainObject.Predmet.SudioniciListNazivOIB_1">
      <item>, OIB 85821130368</item>
      <item>, OIB 52140488867</item>
      <item>, OIB null</item>
      <item>, OIB 83274941345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25CFCA-A96A-4A84-B196-3EDFD4DB2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1863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2016-05-03T11:11:00Z</dcterms:created>
  <dc:creator>Maja Valušnig</dc:creator>
  <cp:lastModifiedBy>Nevenka Vuković</cp:lastModifiedBy>
  <cp:lastPrinted>2016-05-03T11:23:00Z</cp:lastPrinted>
  <dcterms:modified xmlns:xsi="http://www.w3.org/2001/XMLSchema-instance" xsi:type="dcterms:W3CDTF">2016-05-03T11:24:00Z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