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8347" w14:paraId="0668347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</w:t>
      </w:r>
      <w:r w:rsidR="00FB70B7">
        <w:t>68</w:t>
      </w:r>
      <w:r>
        <w:t>/2016-</w:t>
      </w:r>
      <w:r w:rsidR="00000D3F">
        <w:t>4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FB70B7" w:rsidR="00232704">
      <w:pPr>
        <w:jc w:val="both"/>
      </w:pPr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FB70B7">
        <w:t>VIRIDIS OLIVEETUM jednostavno društvo s ograničenom odgovornošću za usluge, trgovinu i turistička agencija "u likvidaciji",</w:t>
      </w:r>
      <w:r>
        <w:t xml:space="preserve"> OIB: </w:t>
      </w:r>
      <w:r w:rsidR="00FB70B7">
        <w:t>21894223136</w:t>
      </w:r>
      <w:r>
        <w:t xml:space="preserve">, sa sjedištem u </w:t>
      </w:r>
      <w:proofErr w:type="spellStart"/>
      <w:r w:rsidR="00FB70B7">
        <w:t>Funtana</w:t>
      </w:r>
      <w:proofErr w:type="spellEnd"/>
      <w:r w:rsidR="00FB70B7">
        <w:t xml:space="preserve"> 1</w:t>
      </w:r>
      <w:r>
        <w:t>,</w:t>
      </w:r>
      <w:r w:rsidR="00F54C9C">
        <w:t xml:space="preserve"> 52</w:t>
      </w:r>
      <w:r w:rsidR="00FB70B7">
        <w:t>203</w:t>
      </w:r>
      <w:r w:rsidR="00F54C9C">
        <w:t xml:space="preserve"> </w:t>
      </w:r>
      <w:r w:rsidR="00FB70B7">
        <w:t>Medulin</w:t>
      </w:r>
      <w:r w:rsidR="00F54C9C">
        <w:t>,</w:t>
      </w:r>
      <w:r>
        <w:t xml:space="preserve"> dana </w:t>
      </w:r>
      <w:r w:rsidR="00D46931">
        <w:t>30</w:t>
      </w:r>
      <w:r>
        <w:t xml:space="preserve">. </w:t>
      </w:r>
      <w:r w:rsidR="00D46931">
        <w:t>prosinca</w:t>
      </w:r>
      <w:r>
        <w:t xml:space="preserve">  2016.</w:t>
      </w:r>
    </w:p>
    <w:p w:rsidRDefault="00000D3F" w:rsidP="00232704" w:rsidR="00000D3F"/>
    <w:p w:rsidRDefault="00232704" w:rsidP="00232704" w:rsidR="00232704">
      <w:pPr>
        <w:jc w:val="center"/>
      </w:pPr>
      <w:r>
        <w:t>r i j e š i o   j e</w:t>
      </w:r>
    </w:p>
    <w:p w:rsidRDefault="00232704" w:rsidP="00FB70B7" w:rsidR="00232704">
      <w:pPr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107AB3">
        <w:t xml:space="preserve">VIRIDIS OLIVEETUM jednostavno društvo s ograničenom odgovornošću za usluge, trgovinu i turistička agencija "u likvidaciji", OIB: 21894223136, sa sjedištem u </w:t>
      </w:r>
      <w:proofErr w:type="spellStart"/>
      <w:r w:rsidR="00107AB3">
        <w:t>Funtana</w:t>
      </w:r>
      <w:proofErr w:type="spellEnd"/>
      <w:r w:rsidR="00107AB3">
        <w:t xml:space="preserve"> 1, 52203 Medulin</w:t>
      </w:r>
      <w:r>
        <w:t>.</w:t>
      </w:r>
    </w:p>
    <w:p w:rsidRDefault="00232704" w:rsidP="00FB70B7" w:rsidR="00232704">
      <w:pPr>
        <w:pStyle w:val="ListParagraph1"/>
        <w:ind w:left="36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Za stečajnog upravitelja imenuje se </w:t>
      </w:r>
      <w:r w:rsidR="00645AD9">
        <w:t xml:space="preserve">Ivan </w:t>
      </w:r>
      <w:proofErr w:type="spellStart"/>
      <w:r w:rsidR="00645AD9">
        <w:t>Gjurašić</w:t>
      </w:r>
      <w:proofErr w:type="spellEnd"/>
      <w:r w:rsidR="00645AD9">
        <w:t>, Zagreb, Petrinjska 28</w:t>
      </w:r>
      <w:r>
        <w:t xml:space="preserve">, OIB: </w:t>
      </w:r>
      <w:r w:rsidR="00645AD9">
        <w:t>66025260916</w:t>
      </w:r>
      <w:r>
        <w:t>.</w:t>
      </w:r>
    </w:p>
    <w:p w:rsidRDefault="00232704" w:rsidP="00FB70B7" w:rsidR="00232704">
      <w:pPr>
        <w:pStyle w:val="ListParagraph1"/>
        <w:ind w:left="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Zaključuje se skraćeni stečajni postupak nad dužnikom </w:t>
      </w:r>
      <w:r w:rsidR="00107AB3">
        <w:t xml:space="preserve">VIRIDIS OLIVEETUM jednostavno društvo s ograničenom odgovornošću za usluge, trgovinu i turistička agencija "u likvidaciji", OIB: 21894223136, sa sjedištem u </w:t>
      </w:r>
      <w:proofErr w:type="spellStart"/>
      <w:r w:rsidR="00107AB3">
        <w:t>Funtana</w:t>
      </w:r>
      <w:proofErr w:type="spellEnd"/>
      <w:r w:rsidR="00107AB3">
        <w:t xml:space="preserve"> 1, 52203 Medulin</w:t>
      </w:r>
      <w:r>
        <w:t>.</w:t>
      </w:r>
    </w:p>
    <w:p w:rsidRDefault="00232704" w:rsidP="00FB70B7" w:rsidR="00232704">
      <w:pPr>
        <w:pStyle w:val="ListParagraph1"/>
        <w:ind w:left="36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FB70B7" w:rsidR="00232704">
      <w:pPr>
        <w:pStyle w:val="ListParagraph1"/>
        <w:ind w:left="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FB70B7" w:rsidR="00232704">
      <w:pPr>
        <w:pStyle w:val="ListParagraph1"/>
        <w:jc w:val="both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FB70B7" w:rsidR="00232704">
      <w:pPr>
        <w:pStyle w:val="ListParagraph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FB70B7" w:rsidR="00232704">
      <w:pPr>
        <w:pStyle w:val="ListParagraph1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</w:t>
      </w:r>
      <w:r w:rsidR="00D46931">
        <w:t xml:space="preserve"> Rijeka</w:t>
      </w:r>
      <w:r>
        <w:t xml:space="preserve">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FB70B7" w:rsidR="00232704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FB70B7" w:rsidR="00232704">
      <w:pPr>
        <w:jc w:val="both"/>
      </w:pPr>
      <w:r>
        <w:t xml:space="preserve">     Iz sadržaja zahtjeva FINE, te podataka iz</w:t>
      </w:r>
      <w:r w:rsidR="00A57F79">
        <w:t xml:space="preserve"> sudskog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FB70B7" w:rsidR="00232704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32704" w:rsidP="00FB70B7" w:rsidR="00232704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FB70B7" w:rsidR="00232704">
      <w:pPr>
        <w:jc w:val="both"/>
      </w:pPr>
      <w:r>
        <w:t xml:space="preserve">     Oglas navedenog sadržaja objavljen na mrežnoj stranici e-Oglasna ploča sudova </w:t>
      </w:r>
      <w:r w:rsidR="00D46931">
        <w:t>0</w:t>
      </w:r>
      <w:r w:rsidR="00F54C9C">
        <w:t>9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FB70B7" w:rsidR="00232704">
      <w:pPr>
        <w:jc w:val="both"/>
      </w:pPr>
    </w:p>
    <w:p w:rsidRDefault="00A57F79" w:rsidP="00FB70B7" w:rsidR="00A57F79">
      <w:pPr>
        <w:jc w:val="both"/>
      </w:pPr>
    </w:p>
    <w:p w:rsidRDefault="00A57F79" w:rsidP="00FB70B7" w:rsidR="00A57F79">
      <w:pPr>
        <w:jc w:val="both"/>
      </w:pPr>
    </w:p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t xml:space="preserve">                                                          - 3 -</w:t>
      </w:r>
    </w:p>
    <w:p w:rsidRDefault="00232704" w:rsidP="00232704" w:rsidR="00232704"/>
    <w:p w:rsidRDefault="00232704" w:rsidP="00FB70B7" w:rsidR="00232704">
      <w:pPr>
        <w:jc w:val="both"/>
      </w:pPr>
      <w:r>
        <w:t xml:space="preserve">     Izbor stečajnog upravitelja obavljen je metodom slučajnog odabira u skladu s odredbom čl.84.st.1.SZ-a.</w:t>
      </w:r>
    </w:p>
    <w:p w:rsidRDefault="00232704" w:rsidP="00FB70B7" w:rsidR="00232704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D46931">
        <w:t>U Slavonskom Brodu, 30</w:t>
      </w:r>
      <w:r>
        <w:t xml:space="preserve">. </w:t>
      </w:r>
      <w:r w:rsidR="00D46931">
        <w:t>prosinca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</w:t>
      </w:r>
      <w:r w:rsidR="00107AB3">
        <w:t>likvidatoru</w:t>
      </w:r>
      <w:r>
        <w:t xml:space="preserve"> </w:t>
      </w:r>
      <w:r w:rsidR="00107AB3">
        <w:t xml:space="preserve"> Nika </w:t>
      </w:r>
      <w:proofErr w:type="spellStart"/>
      <w:r w:rsidR="00107AB3">
        <w:t>Žakula</w:t>
      </w:r>
      <w:proofErr w:type="spellEnd"/>
      <w:r w:rsidR="00107AB3">
        <w:t>, Medulin, Ribarska 3 C</w:t>
      </w:r>
    </w:p>
    <w:p w:rsidRDefault="00232704" w:rsidP="00232704" w:rsidR="00232704">
      <w:pPr>
        <w:pStyle w:val="ListParagraph1"/>
        <w:ind w:left="0"/>
      </w:pPr>
      <w:r>
        <w:t xml:space="preserve">           -  po pravomoćnosti</w:t>
      </w:r>
      <w:r w:rsidR="00D46931">
        <w:t xml:space="preserve"> </w:t>
      </w:r>
      <w:r w:rsidR="00FB70B7">
        <w:t>sudskom registru,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D46931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232704"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000D3F"/>
    <w:rsid w:val="00107AB3"/>
    <w:rsid w:val="001470CA"/>
    <w:rsid w:val="00227E07"/>
    <w:rsid w:val="00232704"/>
    <w:rsid w:val="002A551B"/>
    <w:rsid w:val="00645AD9"/>
    <w:rsid w:val="007B0AAE"/>
    <w:rsid w:val="0083068F"/>
    <w:rsid w:val="00A57F79"/>
    <w:rsid w:val="00AB4736"/>
    <w:rsid w:val="00B807D8"/>
    <w:rsid w:val="00CF2904"/>
    <w:rsid w:val="00D037F1"/>
    <w:rsid w:val="00D428FC"/>
    <w:rsid w:val="00D46931"/>
    <w:rsid w:val="00E80917"/>
    <w:rsid w:val="00F325D3"/>
    <w:rsid w:val="00F54C9C"/>
    <w:rsid w:val="00FB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11.Zakona o sudovima</izvorni_sadrzaj>
    <derivirana_varijabla naziv="DomainObject.Predmet.Opis_1">Članak 11.Zakona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St-2368/2016</izvorni_sadrzaj>
    <derivirana_varijabla naziv="DomainObject.Predmet.OznakaBroj_1">St-2368/2016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OLIVETUM j.d.o.o. "u likvidaciji", MEDULIN</izvorni_sadrzaj>
    <derivirana_varijabla naziv="DomainObject.Predmet.ProtustrankaFormated_1">  VIRIDIS OLIVETUM j.d.o.o. "u likvidaciji", MEDULIN</derivirana_varijabla>
  </DomainObject.Predmet.ProtustrankaFormated>
  <DomainObject.Predmet.ProtustrankaFormatedOIB>
    <izvorni_sadrzaj>  VIRIDIS OLIVETUM j.d.o.o. "u likvidaciji", MEDULIN, OIB 21894223136</izvorni_sadrzaj>
    <derivirana_varijabla naziv="DomainObject.Predmet.ProtustrankaFormatedOIB_1">  VIRIDIS OLIVETUM j.d.o.o. "u likvidaciji", MEDULIN, OIB 21894223136</derivirana_varijabla>
  </DomainObject.Predmet.ProtustrankaFormatedOIB>
  <DomainObject.Predmet.ProtustrankaFormatedWithAdress>
    <izvorni_sadrzaj> VIRIDIS OLIVETUM j.d.o.o. "u likvidaciji", MEDULIN, Funtana 1, 52100 Medulin</izvorni_sadrzaj>
    <derivirana_varijabla naziv="DomainObject.Predmet.ProtustrankaFormatedWithAdress_1"> VIRIDIS OLIVETUM j.d.o.o. "u likvidaciji", MEDULIN, Funtana 1, 52100 Medulin</derivirana_varijabla>
  </DomainObject.Predmet.ProtustrankaFormatedWithAdress>
  <DomainObject.Predmet.ProtustrankaFormatedWithAdressOIB>
    <izvorni_sadrzaj> VIRIDIS OLIVETUM j.d.o.o. "u likvidaciji", MEDULIN, OIB 21894223136, Funtana 1, 52100 Medulin</izvorni_sadrzaj>
    <derivirana_varijabla naziv="DomainObject.Predmet.ProtustrankaFormatedWithAdressOIB_1"> VIRIDIS OLIVETUM j.d.o.o. "u likvidaciji", MEDULIN, OIB 21894223136, Funtana 1, 52100 Medulin</derivirana_varijabla>
  </DomainObject.Predmet.ProtustrankaFormatedWithAdressOIB>
  <DomainObject.Predmet.ProtustrankaWithAdress>
    <izvorni_sadrzaj>VIRIDIS OLIVETUM j.d.o.o. "u likvidaciji", MEDULIN Funtana 1, 52100 Medulin</izvorni_sadrzaj>
    <derivirana_varijabla naziv="DomainObject.Predmet.ProtustrankaWithAdress_1">VIRIDIS OLIVETUM j.d.o.o. "u likvidaciji", MEDULIN Funtana 1, 52100 Medulin</derivirana_varijabla>
  </DomainObject.Predmet.ProtustrankaWithAdress>
  <DomainObject.Predmet.ProtustrankaWithAdressOIB>
    <izvorni_sadrzaj>VIRIDIS OLIVETUM j.d.o.o. "u likvidaciji", MEDULIN, OIB 21894223136, Funtana 1, 52100 Medulin</izvorni_sadrzaj>
    <derivirana_varijabla naziv="DomainObject.Predmet.ProtustrankaWithAdressOIB_1">VIRIDIS OLIVETUM j.d.o.o. "u likvidaciji", MEDULIN, OIB 21894223136, Funtana 1, 52100 Medulin</derivirana_varijabla>
  </DomainObject.Predmet.ProtustrankaWithAdressOIB>
  <DomainObject.Predmet.ProtustrankaNazivFormated>
    <izvorni_sadrzaj>VIRIDIS OLIVETUM j.d.o.o. "u likvidaciji", MEDULIN</izvorni_sadrzaj>
    <derivirana_varijabla naziv="DomainObject.Predmet.ProtustrankaNazivFormated_1">VIRIDIS OLIVETUM j.d.o.o. "u likvidaciji", MEDULIN</derivirana_varijabla>
  </DomainObject.Predmet.ProtustrankaNazivFormated>
  <DomainObject.Predmet.ProtustrankaNazivFormatedOIB>
    <izvorni_sadrzaj>VIRIDIS OLIVETUM j.d.o.o. "u likvidaciji", MEDULIN, OIB 21894223136</izvorni_sadrzaj>
    <derivirana_varijabla naziv="DomainObject.Predmet.ProtustrankaNazivFormatedOIB_1">VIRIDIS OLIVETUM j.d.o.o. "u likvidaciji", MEDULIN, OIB 21894223136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82171.87</izvorni_sadrzaj>
    <derivirana_varijabla naziv="DomainObject.Predmet.TrenutnaVrijednost_1">82171.87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VIRIDIS OLIVETUM j.d.o.o. "u likvidaciji", MEDULIN</item>
    </izvorni_sadrzaj>
    <derivirana_varijabla naziv="DomainObject.Predmet.ProtuStrankaListFormated_1">
      <item>VIRIDIS OLIVETUM j.d.o.o. "u likvidaciji", MEDULIN</item>
    </derivirana_varijabla>
  </DomainObject.Predmet.ProtuStrankaListFormated>
  <DomainObject.Predmet.ProtuStrankaListFormatedOIB>
    <izvorni_sadrzaj>
      <item>VIRIDIS OLIVETUM j.d.o.o. "u likvidaciji", MEDULIN, OIB 21894223136</item>
    </izvorni_sadrzaj>
    <derivirana_varijabla naziv="DomainObject.Predmet.ProtuStrankaListFormatedOIB_1">
      <item>VIRIDIS OLIVETUM j.d.o.o. "u likvidaciji", MEDULIN, OIB 21894223136</item>
    </derivirana_varijabla>
  </DomainObject.Predmet.ProtuStrankaListFormatedOIB>
  <DomainObject.Predmet.ProtuStrankaListFormatedWithAdress>
    <izvorni_sadrzaj>
      <item>VIRIDIS OLIVETUM j.d.o.o. "u likvidaciji", MEDULIN, Funtana 1, 52100 Medulin</item>
    </izvorni_sadrzaj>
    <derivirana_varijabla naziv="DomainObject.Predmet.ProtuStrankaListFormatedWithAdress_1">
      <item>VIRIDIS OLIVETUM j.d.o.o. "u likvidaciji", MEDULIN, Funtana 1, 52100 Medulin</item>
    </derivirana_varijabla>
  </DomainObject.Predmet.ProtuStrankaListFormatedWithAdress>
  <DomainObject.Predmet.ProtuStrankaListFormatedWithAdressOIB>
    <izvorni_sadrzaj>
      <item>VIRIDIS OLIVETUM j.d.o.o. "u likvidaciji", MEDULIN, OIB 21894223136, Funtana 1, 52100 Medulin</item>
    </izvorni_sadrzaj>
    <derivirana_varijabla naziv="DomainObject.Predmet.ProtuStrankaListFormatedWithAdressOIB_1">
      <item>VIRIDIS OLIVETUM j.d.o.o. "u likvidaciji", MEDULIN, OIB 21894223136, Funtana 1, 52100 Medulin</item>
    </derivirana_varijabla>
  </DomainObject.Predmet.ProtuStrankaListFormatedWithAdressOIB>
  <DomainObject.Predmet.ProtuStrankaListNazivFormated>
    <izvorni_sadrzaj>
      <item>VIRIDIS OLIVETUM j.d.o.o. "u likvidaciji", MEDULIN</item>
    </izvorni_sadrzaj>
    <derivirana_varijabla naziv="DomainObject.Predmet.ProtuStrankaListNazivFormated_1">
      <item>VIRIDIS OLIVETUM j.d.o.o. "u likvidaciji", MEDULIN</item>
    </derivirana_varijabla>
  </DomainObject.Predmet.ProtuStrankaListNazivFormated>
  <DomainObject.Predmet.ProtuStrankaListNazivFormatedOIB>
    <izvorni_sadrzaj>
      <item>VIRIDIS OLIVETUM j.d.o.o. "u likvidaciji", MEDULIN, OIB 21894223136</item>
    </izvorni_sadrzaj>
    <derivirana_varijabla naziv="DomainObject.Predmet.ProtuStrankaListNazivFormatedOIB_1">
      <item>VIRIDIS OLIVETUM j.d.o.o. "u likvidaciji", MEDULIN, OIB 21894223136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VIRIDIS OLIVETUM j.d.o.o. "u likvidaciji", MEDULIN</izvorni_sadrzaj>
    <derivirana_varijabla naziv="DomainObject.Predmet.ProtustrankaIDrugi_1">VIRIDIS OLIVETUM j.d.o.o. "u likvidaciji",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VIRIDIS OLIVETUM j.d.o.o. "u likvidaciji", MEDULIN, OIB 21894223136, Funtana 1, 52100 Medulin</izvorni_sadrzaj>
    <derivirana_varijabla naziv="DomainObject.Predmet.ProtustrankaIDrugiAdressOIB_1">VIRIDIS OLIVETUM j.d.o.o. "u likvidaciji", MEDULIN, OIB 21894223136,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VIRIDIS OLIVETUM j.d.o.o. "u likvidaciji", MEDULIN</item>
    </izvorni_sadrzaj>
    <derivirana_varijabla naziv="DomainObject.Predmet.SudioniciListNaziv_1">
      <item>FINANCIJSKA AGENCIJA, RC RIJEKA, PODRUŽNICA PULA, PULA</item>
      <item>VIRIDIS OLIVETUM j.d.o.o. "u likvidaciji",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VIRIDIS OLIVETUM j.d.o.o. "u likvidaciji", MEDULIN, OIB 21894223136, Funtana 1,52100 Medulin</item>
    </izvorni_sadrzaj>
    <derivirana_varijabla naziv="DomainObject.Predmet.SudioniciListAdressOIB_1">
      <item>FINANCIJSKA AGENCIJA, RC RIJEKA, PODRUŽNICA PULA, PULA, OIB 85821130368, Giardini 5,52100 Pula</item>
      <item>VIRIDIS OLIVETUM j.d.o.o. "u likvidaciji", MEDULIN, OIB 21894223136, Funtana 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21894223136</item>
    </izvorni_sadrzaj>
    <derivirana_varijabla naziv="DomainObject.Predmet.SudioniciListNazivOIB_1">
      <item>, OIB 85821130368</item>
      <item>, OIB 21894223136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863</properties:Words>
  <properties:Characters>4782</properties:Characters>
  <properties:Lines>172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2016-12-30T09:56:00Z</dcterms:created>
  <dc:creator>wsadmin</dc:creator>
  <cp:lastModifiedBy>wsadmin</cp:lastModifiedBy>
  <cp:lastPrinted>2016-12-30T09:56:00Z</cp:lastPrinted>
  <dcterms:modified xmlns:xsi="http://www.w3.org/2001/XMLSchema-instance" xsi:type="dcterms:W3CDTF">2016-12-30T10:59:00Z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