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7245" w14:paraId="5a97245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 w:rsidRPr="00C46814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</w:t>
      </w:r>
      <w:proofErr w:type="spellStart"/>
      <w:r w:rsidRPr="00C46814">
        <w:t>Amruševa</w:t>
      </w:r>
      <w:proofErr w:type="spellEnd"/>
      <w:r w:rsidRPr="00C46814">
        <w:t xml:space="preserve"> 2/II                                                                              </w:t>
      </w:r>
      <w:r w:rsidR="002502A0">
        <w:t xml:space="preserve">   </w:t>
      </w:r>
      <w:r w:rsidRPr="00C46814">
        <w:t xml:space="preserve">66. </w:t>
      </w:r>
      <w:proofErr w:type="spellStart"/>
      <w:r w:rsidRPr="00C46814">
        <w:t>St</w:t>
      </w:r>
      <w:r w:rsidR="002502A0">
        <w:t>pn</w:t>
      </w:r>
      <w:proofErr w:type="spellEnd"/>
      <w:r w:rsidRPr="00C46814">
        <w:t>-</w:t>
      </w:r>
      <w:r w:rsidR="002502A0">
        <w:t>251</w:t>
      </w:r>
      <w:r w:rsidR="00805E1D" w:rsidRPr="00C46814">
        <w:t>/1</w:t>
      </w:r>
      <w:r w:rsidR="003E5AF4" w:rsidRPr="00C46814">
        <w:t>5</w:t>
      </w: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2502A0" w:rsidR="00C84A38" w:rsidRPr="00C46814">
      <w:pPr>
        <w:ind w:firstLine="720"/>
        <w:jc w:val="both"/>
      </w:pPr>
      <w:r w:rsidRPr="00C46814">
        <w:t>Trgovački sud u Zagrebu</w:t>
      </w:r>
      <w:r w:rsidR="00C84A38" w:rsidRPr="00C46814">
        <w:t>, po stečajnom sucu Mislavu Kolakušiću u</w:t>
      </w:r>
      <w:r w:rsidR="00B06776">
        <w:t xml:space="preserve"> skraćenom</w:t>
      </w:r>
      <w:r w:rsidR="00C84A38" w:rsidRPr="00C46814">
        <w:t xml:space="preserve"> stečajnom predmetu u povodu </w:t>
      </w:r>
      <w:r w:rsidR="002502A0">
        <w:t>prijedloga dužnika</w:t>
      </w:r>
      <w:r w:rsidR="00201B07" w:rsidRPr="00201B07">
        <w:t xml:space="preserve"> za </w:t>
      </w:r>
      <w:r w:rsidR="002502A0">
        <w:t xml:space="preserve">otvaranje </w:t>
      </w:r>
      <w:proofErr w:type="spellStart"/>
      <w:r w:rsidR="002502A0">
        <w:t>predstečajnog</w:t>
      </w:r>
      <w:proofErr w:type="spellEnd"/>
      <w:r w:rsidR="00201B07" w:rsidRPr="00201B07">
        <w:t xml:space="preserve"> postupka nad</w:t>
      </w:r>
      <w:r w:rsidR="002502A0">
        <w:t xml:space="preserve"> </w:t>
      </w:r>
      <w:proofErr w:type="spellStart"/>
      <w:r w:rsidR="002502A0" w:rsidRPr="002502A0">
        <w:t>TOMKIĆ</w:t>
      </w:r>
      <w:proofErr w:type="spellEnd"/>
      <w:r w:rsidR="002502A0" w:rsidRPr="002502A0">
        <w:t xml:space="preserve"> PROMET d.o.o. za usluge u stečaju</w:t>
      </w:r>
      <w:r w:rsidR="002502A0">
        <w:t>,</w:t>
      </w:r>
      <w:r w:rsidR="002502A0" w:rsidRPr="002502A0">
        <w:t xml:space="preserve"> </w:t>
      </w:r>
      <w:r w:rsidR="002502A0">
        <w:t>Zagreb, Fočanska 19, OIB:</w:t>
      </w:r>
      <w:r w:rsidR="002502A0" w:rsidRPr="002502A0">
        <w:t xml:space="preserve"> 85499960445</w:t>
      </w:r>
      <w:r w:rsidR="002502A0">
        <w:t xml:space="preserve"> </w:t>
      </w:r>
      <w:r w:rsidR="00805E1D" w:rsidRPr="00C46814">
        <w:t>,</w:t>
      </w:r>
      <w:r w:rsidR="00C84A38" w:rsidRPr="00C46814">
        <w:t xml:space="preserve"> </w:t>
      </w:r>
      <w:r w:rsidR="002502A0">
        <w:t>3</w:t>
      </w:r>
      <w:r w:rsidR="00C84A38" w:rsidRPr="00C46814">
        <w:t xml:space="preserve">. </w:t>
      </w:r>
      <w:r w:rsidR="002502A0">
        <w:t>travnja</w:t>
      </w:r>
      <w:r w:rsidR="00C84A38" w:rsidRPr="00C46814">
        <w:t xml:space="preserve"> 201</w:t>
      </w:r>
      <w:r w:rsidR="00201B07">
        <w:t>7</w:t>
      </w:r>
      <w:r w:rsidR="00C84A38" w:rsidRPr="00C46814">
        <w:t>.,</w:t>
      </w:r>
    </w:p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>Odbacuje se prijedlog za otvara</w:t>
      </w:r>
      <w:r w:rsidR="0044184C" w:rsidRPr="00C46814">
        <w:t>nje</w:t>
      </w:r>
      <w:r w:rsidR="00B06776">
        <w:t xml:space="preserve"> skraćenog</w:t>
      </w:r>
      <w:r w:rsidR="0044184C" w:rsidRPr="00C46814">
        <w:t xml:space="preserve"> stečajnog postupka nad </w:t>
      </w:r>
      <w:r w:rsidR="002502A0" w:rsidRPr="002502A0">
        <w:t>TOMKIĆ PROMET d.o.o. za usluge u stečaju, Zagreb, Fočanska 19, OIB: 85499960445</w:t>
      </w:r>
      <w:r w:rsidR="008E7111" w:rsidRPr="00C46814">
        <w:t>.</w:t>
      </w:r>
    </w:p>
    <w:p w:rsidRDefault="0044184C" w:rsidP="0044184C" w:rsidR="0044184C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2502A0" w:rsidP="003114C4" w:rsidR="003114C4" w:rsidRPr="00C46814">
      <w:pPr>
        <w:pStyle w:val="Tijeloteksta"/>
        <w:spacing w:lineRule="atLeast" w:line="240"/>
        <w:ind w:firstLine="720"/>
      </w:pPr>
      <w:r>
        <w:t xml:space="preserve">Dužnik </w:t>
      </w:r>
      <w:r w:rsidR="003E5AF4" w:rsidRPr="00C46814">
        <w:t xml:space="preserve">je ovom </w:t>
      </w:r>
      <w:r w:rsidR="003114C4" w:rsidRPr="00C46814">
        <w:t xml:space="preserve">Sudu </w:t>
      </w:r>
      <w:r w:rsidR="003E5AF4" w:rsidRPr="00C46814">
        <w:t>podni</w:t>
      </w:r>
      <w:r>
        <w:t>o</w:t>
      </w:r>
      <w:r w:rsidR="003E5AF4" w:rsidRPr="00C46814">
        <w:t xml:space="preserve"> </w:t>
      </w:r>
      <w:r>
        <w:t>prijedlog</w:t>
      </w:r>
      <w:r w:rsidR="003114C4" w:rsidRPr="00C46814">
        <w:t xml:space="preserve"> za pokretanje </w:t>
      </w:r>
      <w:r w:rsidR="00625B69" w:rsidRPr="00C46814">
        <w:t xml:space="preserve">skraćenog </w:t>
      </w:r>
      <w:proofErr w:type="spellStart"/>
      <w:r>
        <w:t>pred</w:t>
      </w:r>
      <w:r w:rsidR="003114C4" w:rsidRPr="00C46814">
        <w:t>stečajnog</w:t>
      </w:r>
      <w:proofErr w:type="spellEnd"/>
      <w:r w:rsidR="003114C4" w:rsidRPr="00C46814">
        <w:t xml:space="preserve"> postupka.</w:t>
      </w:r>
    </w:p>
    <w:p w:rsidRDefault="00962E74" w:rsidP="003114C4" w:rsidR="00962E74" w:rsidRPr="00C46814">
      <w:pPr>
        <w:spacing w:lineRule="atLeast" w:line="240"/>
        <w:ind w:firstLine="720"/>
        <w:jc w:val="both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C46814">
      <w:pPr>
        <w:ind w:firstLine="720"/>
        <w:jc w:val="both"/>
      </w:pPr>
      <w:r w:rsidRPr="00C46814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 w:rsidRPr="00C46814">
      <w:pPr>
        <w:pStyle w:val="Tijeloteksta"/>
        <w:jc w:val="center"/>
      </w:pPr>
      <w:r w:rsidRPr="00C46814">
        <w:t xml:space="preserve">U Zagrebu </w:t>
      </w:r>
      <w:r w:rsidR="002502A0">
        <w:t>3</w:t>
      </w:r>
      <w:r w:rsidR="00CB66EA" w:rsidRPr="00C46814">
        <w:t xml:space="preserve">. </w:t>
      </w:r>
      <w:r w:rsidR="002502A0">
        <w:t>travnja</w:t>
      </w:r>
      <w:r w:rsidR="00201B07">
        <w:t xml:space="preserve"> </w:t>
      </w:r>
      <w:r w:rsidR="00CB66EA" w:rsidRPr="00C46814">
        <w:t>201</w:t>
      </w:r>
      <w:r w:rsidR="00201B07">
        <w:t>7</w:t>
      </w:r>
      <w:r w:rsidR="00CB66EA" w:rsidRPr="00C46814">
        <w:t>.</w:t>
      </w:r>
      <w:r w:rsidR="005D5E40" w:rsidRPr="00C46814">
        <w:t xml:space="preserve"> </w:t>
      </w: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 w:rsidRPr="00C46814">
      <w:pPr>
        <w:pStyle w:val="Tijeloteksta"/>
        <w:ind w:left="5760"/>
      </w:pPr>
      <w:r w:rsidRPr="00C46814">
        <w:tab/>
        <w:t>Mislav Kolakušić</w:t>
      </w:r>
      <w:r w:rsidR="00F40D8F">
        <w:t xml:space="preserve"> v.r.</w:t>
      </w: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F40D8F" w:rsidP="007A1486" w:rsidR="00F40D8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40D8F" w:rsidP="007A1486" w:rsidR="00F40D8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40D8F" w:rsidP="007A1486" w:rsidR="00F40D8F" w:rsidRPr="007A1486">
      <w:pPr>
        <w:ind w:left="720"/>
      </w:pPr>
    </w:p>
    <w:p w:rsidRDefault="00B639DE" w:rsidP="00F40D8F" w:rsidR="00B639DE" w:rsidRPr="00C46814">
      <w:pPr>
        <w:pStyle w:val="Tijeloteksta"/>
        <w:jc w:val="left"/>
      </w:pPr>
    </w:p>
    <w:sectPr w:rsidSect="006749C9" w:rsidR="00B639DE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01B07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454E"/>
    <w:rsid w:val="001D735B"/>
    <w:rsid w:val="001E5E7D"/>
    <w:rsid w:val="00201266"/>
    <w:rsid w:val="00201B07"/>
    <w:rsid w:val="00237847"/>
    <w:rsid w:val="002502A0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A6825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658A8"/>
    <w:rsid w:val="00E73930"/>
    <w:rsid w:val="00EC6209"/>
    <w:rsid w:val="00EF4720"/>
    <w:rsid w:val="00F04A0E"/>
    <w:rsid w:val="00F074F8"/>
    <w:rsid w:val="00F34B04"/>
    <w:rsid w:val="00F40D8F"/>
    <w:rsid w:val="00F72AE2"/>
    <w:rsid w:val="00F902E8"/>
    <w:rsid w:val="00FA16DF"/>
    <w:rsid w:val="00FC69BF"/>
    <w:rsid w:val="00FD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Stpn-251/2015</izvorni_sadrzaj>
    <derivirana_varijabla naziv="DomainObject.Predmet.OznakaBroj_1">Stpn-251/2015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PROMET d.o.o. zastupanog po punomoćniku Tomislav Profozić</izvorni_sadrzaj>
    <derivirana_varijabla naziv="DomainObject.Predmet.ProtustrankaFormated_1">  TOMKIĆ PROMET d.o.o. zastupanog po punomoćniku Tomislav Profozić</derivirana_varijabla>
  </DomainObject.Predmet.ProtustrankaFormated>
  <DomainObject.Predmet.ProtustrankaFormatedOIB>
    <izvorni_sadrzaj>  TOMKIĆ PROMET d.o.o., OIB 85499960445 zastupanog po punomoćniku Tomislav Profozić</izvorni_sadrzaj>
    <derivirana_varijabla naziv="DomainObject.Predmet.ProtustrankaFormatedOIB_1">  TOMKIĆ PROMET d.o.o., OIB 85499960445 zastupanog po punomoćniku Tomislav Profozić</derivirana_varijabla>
  </DomainObject.Predmet.ProtustrankaFormatedOIB>
  <DomainObject.Predmet.ProtustrankaFormatedWithAdress>
    <izvorni_sadrzaj> TOMKIĆ PROMET d.o.o., Fočanska 19, 10000 Zagreb zastupanog po punomoćniku Tomislav Profozić</izvorni_sadrzaj>
    <derivirana_varijabla naziv="DomainObject.Predmet.ProtustrankaFormatedWithAdress_1"> TOMKIĆ PROMET d.o.o., Fočanska 19, 10000 Zagreb zastupanog po punomoćniku Tomislav Profozić</derivirana_varijabla>
  </DomainObject.Predmet.ProtustrankaFormatedWithAdress>
  <DomainObject.Predmet.ProtustrankaFormatedWithAdressOIB>
    <izvorni_sadrzaj> TOMKIĆ PROMET d.o.o., OIB 85499960445, Fočanska 19, 10000 Zagreb zastupanog po punomoćniku Tomislav Profozić</izvorni_sadrzaj>
    <derivirana_varijabla naziv="DomainObject.Predmet.ProtustrankaFormatedWithAdressOIB_1"> TOMKIĆ PROMET d.o.o., OIB 85499960445, Fočanska 19, 10000 Zagreb zastupanog po punomoćniku Tomislav Profozić</derivirana_varijabla>
  </DomainObject.Predmet.ProtustrankaFormatedWithAdressOIB>
  <DomainObject.Predmet.ProtustrankaWithAdress>
    <izvorni_sadrzaj>TOMKIĆ PROMET d.o.o. Fočanska 19, 10000 Zagreb</izvorni_sadrzaj>
    <derivirana_varijabla naziv="DomainObject.Predmet.ProtustrankaWithAdress_1">TOMKIĆ PROMET d.o.o. Fočanska 19, 10000 Zagreb</derivirana_varijabla>
  </DomainObject.Predmet.ProtustrankaWithAdress>
  <DomainObject.Predmet.ProtustrankaWithAdressOIB>
    <izvorni_sadrzaj>TOMKIĆ PROMET d.o.o., OIB 85499960445, Fočanska 19, 10000 Zagreb</izvorni_sadrzaj>
    <derivirana_varijabla naziv="DomainObject.Predmet.ProtustrankaWithAdressOIB_1">TOMKIĆ PROMET d.o.o., OIB 85499960445, Fočanska 19, 10000 Zagreb</derivirana_varijabla>
  </DomainObject.Predmet.ProtustrankaWithAdressOIB>
  <DomainObject.Predmet.ProtustrankaNazivFormated>
    <izvorni_sadrzaj>TOMKIĆ PROMET d.o.o.</izvorni_sadrzaj>
    <derivirana_varijabla naziv="DomainObject.Predmet.ProtustrankaNazivFormated_1">TOMKIĆ PROMET d.o.o.</derivirana_varijabla>
  </DomainObject.Predmet.ProtustrankaNazivFormated>
  <DomainObject.Predmet.ProtustrankaNazivFormatedOIB>
    <izvorni_sadrzaj>TOMKIĆ PROMET d.o.o., OIB 85499960445</izvorni_sadrzaj>
    <derivirana_varijabla naziv="DomainObject.Predmet.ProtustrankaNazivFormatedOIB_1">TOMKIĆ PROMET d.o.o., OIB 85499960445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TOMKIĆ PROMET d.o.o.</izvorni_sadrzaj>
    <derivirana_varijabla naziv="DomainObject.Predmet.StrankaFormated_1">  TOMKIĆ PROMET d.o.o.</derivirana_varijabla>
  </DomainObject.Predmet.StrankaFormated>
  <DomainObject.Predmet.StrankaFormatedOIB>
    <izvorni_sadrzaj>  TOMKIĆ PROMET d.o.o., OIB 85499960445</izvorni_sadrzaj>
    <derivirana_varijabla naziv="DomainObject.Predmet.StrankaFormatedOIB_1">  TOMKIĆ PROMET d.o.o., OIB 85499960445</derivirana_varijabla>
  </DomainObject.Predmet.StrankaFormatedOIB>
  <DomainObject.Predmet.StrankaFormatedWithAdress>
    <izvorni_sadrzaj> TOMKIĆ PROMET d.o.o., Fočanska 19, 10000 Zagreb</izvorni_sadrzaj>
    <derivirana_varijabla naziv="DomainObject.Predmet.StrankaFormatedWithAdress_1"> TOMKIĆ PROMET d.o.o., Fočanska 19, 10000 Zagreb</derivirana_varijabla>
  </DomainObject.Predmet.StrankaFormatedWithAdress>
  <DomainObject.Predmet.StrankaFormatedWithAdressOIB>
    <izvorni_sadrzaj> TOMKIĆ PROMET d.o.o., OIB 85499960445, Fočanska 19, 10000 Zagreb</izvorni_sadrzaj>
    <derivirana_varijabla naziv="DomainObject.Predmet.StrankaFormatedWithAdressOIB_1"> TOMKIĆ PROMET d.o.o., OIB 85499960445, Fočanska 19, 10000 Zagreb</derivirana_varijabla>
  </DomainObject.Predmet.StrankaFormatedWithAdressOIB>
  <DomainObject.Predmet.StrankaWithAdress>
    <izvorni_sadrzaj>TOMKIĆ PROMET d.o.o. Fočanska 19,10000 Zagreb</izvorni_sadrzaj>
    <derivirana_varijabla naziv="DomainObject.Predmet.StrankaWithAdress_1">TOMKIĆ PROMET d.o.o. Fočanska 19,10000 Zagreb</derivirana_varijabla>
  </DomainObject.Predmet.StrankaWithAdress>
  <DomainObject.Predmet.StrankaWithAdressOIB>
    <izvorni_sadrzaj>TOMKIĆ PROMET d.o.o., OIB 85499960445, Fočanska 19,10000 Zagreb</izvorni_sadrzaj>
    <derivirana_varijabla naziv="DomainObject.Predmet.StrankaWithAdressOIB_1">TOMKIĆ PROMET d.o.o., OIB 85499960445, Fočanska 19,10000 Zagreb</derivirana_varijabla>
  </DomainObject.Predmet.StrankaWithAdressOIB>
  <DomainObject.Predmet.StrankaNazivFormated>
    <izvorni_sadrzaj>TOMKIĆ PROMET d.o.o.</izvorni_sadrzaj>
    <derivirana_varijabla naziv="DomainObject.Predmet.StrankaNazivFormated_1">TOMKIĆ PROMET d.o.o.</derivirana_varijabla>
  </DomainObject.Predmet.StrankaNazivFormated>
  <DomainObject.Predmet.StrankaNazivFormatedOIB>
    <izvorni_sadrzaj>TOMKIĆ PROMET d.o.o., OIB 85499960445</izvorni_sadrzaj>
    <derivirana_varijabla naziv="DomainObject.Predmet.StrankaNazivFormatedOIB_1">TOMKIĆ PROMET d.o.o., OIB 85499960445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TOMKIĆ PROMET d.o.o.</item>
    </izvorni_sadrzaj>
    <derivirana_varijabla naziv="DomainObject.Predmet.StrankaListFormated_1">
      <item>TOMKIĆ PROMET d.o.o.</item>
    </derivirana_varijabla>
  </DomainObject.Predmet.StrankaListFormated>
  <DomainObject.Predmet.StrankaListFormatedOIB>
    <izvorni_sadrzaj>
      <item>TOMKIĆ PROMET d.o.o., OIB 85499960445</item>
    </izvorni_sadrzaj>
    <derivirana_varijabla naziv="DomainObject.Predmet.StrankaListFormatedOIB_1">
      <item>TOMKIĆ PROMET d.o.o., OIB 85499960445</item>
    </derivirana_varijabla>
  </DomainObject.Predmet.StrankaListFormatedOIB>
  <DomainObject.Predmet.StrankaListFormatedWithAdress>
    <izvorni_sadrzaj>
      <item>TOMKIĆ PROMET d.o.o., Fočanska 19, 10000 Zagreb</item>
    </izvorni_sadrzaj>
    <derivirana_varijabla naziv="DomainObject.Predmet.StrankaListFormatedWithAdress_1">
      <item>TOMKIĆ PROMET d.o.o., Fočanska 19, 10000 Zagreb</item>
    </derivirana_varijabla>
  </DomainObject.Predmet.StrankaListFormatedWithAdress>
  <DomainObject.Predmet.StrankaListFormatedWithAdressOIB>
    <izvorni_sadrzaj>
      <item>TOMKIĆ PROMET d.o.o., OIB 85499960445, Fočanska 19, 10000 Zagreb</item>
    </izvorni_sadrzaj>
    <derivirana_varijabla naziv="DomainObject.Predmet.StrankaListFormatedWithAdressOIB_1">
      <item>TOMKIĆ PROMET d.o.o., OIB 85499960445, Fočanska 19, 10000 Zagreb</item>
    </derivirana_varijabla>
  </DomainObject.Predmet.StrankaListFormatedWithAdressOIB>
  <DomainObject.Predmet.StrankaListNazivFormated>
    <izvorni_sadrzaj>
      <item>TOMKIĆ PROMET d.o.o.</item>
    </izvorni_sadrzaj>
    <derivirana_varijabla naziv="DomainObject.Predmet.StrankaListNazivFormated_1">
      <item>TOMKIĆ PROMET d.o.o.</item>
    </derivirana_varijabla>
  </DomainObject.Predmet.StrankaListNazivFormated>
  <DomainObject.Predmet.StrankaListNazivFormatedOIB>
    <izvorni_sadrzaj>
      <item>TOMKIĆ PROMET d.o.o., OIB 85499960445</item>
    </izvorni_sadrzaj>
    <derivirana_varijabla naziv="DomainObject.Predmet.StrankaListNazivFormatedOIB_1">
      <item>TOMKIĆ PROMET d.o.o., OIB 85499960445</item>
    </derivirana_varijabla>
  </DomainObject.Predmet.StrankaListNazivFormatedOIB>
  <DomainObject.Predmet.ProtuStrankaListFormated>
    <izvorni_sadrzaj>
      <item>TOMKIĆ PROMET d.o.o. zastupanog po punomoćniku Tomislav Profozić</item>
    </izvorni_sadrzaj>
    <derivirana_varijabla naziv="DomainObject.Predmet.ProtuStrankaListFormated_1">
      <item>TOMKIĆ PROMET d.o.o. zastupanog po punomoćniku Tomislav Profozić</item>
    </derivirana_varijabla>
  </DomainObject.Predmet.ProtuStrankaListFormated>
  <DomainObject.Predmet.ProtuStrankaListFormatedOIB>
    <izvorni_sadrzaj>
      <item>TOMKIĆ PROMET d.o.o., OIB 85499960445 zastupanog po punomoćniku Tomislav Profozić</item>
    </izvorni_sadrzaj>
    <derivirana_varijabla naziv="DomainObject.Predmet.ProtuStrankaListFormatedOIB_1">
      <item>TOMKIĆ PROMET d.o.o., OIB 85499960445 zastupanog po punomoćniku Tomislav Profozić</item>
    </derivirana_varijabla>
  </DomainObject.Predmet.ProtuStrankaListFormatedOIB>
  <DomainObject.Predmet.ProtuStrankaListFormatedWithAdress>
    <izvorni_sadrzaj>
      <item>TOMKIĆ PROMET d.o.o., Fočanska 19, 10000 Zagreb zastupanog po punomoćniku Tomislav Profozić</item>
    </izvorni_sadrzaj>
    <derivirana_varijabla naziv="DomainObject.Predmet.ProtuStrankaListFormatedWithAdress_1">
      <item>TOMKIĆ PROMET d.o.o., Fočanska 19, 10000 Zagreb zastupanog po punomoćniku Tomislav Profozić</item>
    </derivirana_varijabla>
  </DomainObject.Predmet.ProtuStrankaListFormatedWithAdress>
  <DomainObject.Predmet.ProtuStrankaListFormatedWithAdressOIB>
    <izvorni_sadrzaj>
      <item>TOMKIĆ PROMET d.o.o., OIB 85499960445, Fočanska 19, 10000 Zagreb zastupanog po punomoćniku Tomislav Profozić</item>
    </izvorni_sadrzaj>
    <derivirana_varijabla naziv="DomainObject.Predmet.ProtuStrankaListFormatedWithAdressOIB_1">
      <item>TOMKIĆ PROMET d.o.o., OIB 85499960445, Fočanska 19, 10000 Zagreb zastupanog po punomoćniku Tomislav Profozić</item>
    </derivirana_varijabla>
  </DomainObject.Predmet.ProtuStrankaListFormatedWithAdressOIB>
  <DomainObject.Predmet.ProtuStrankaListNazivFormated>
    <izvorni_sadrzaj>
      <item>TOMKIĆ PROMET d.o.o.</item>
    </izvorni_sadrzaj>
    <derivirana_varijabla naziv="DomainObject.Predmet.ProtuStrankaListNazivFormated_1">
      <item>TOMKIĆ PROMET d.o.o.</item>
    </derivirana_varijabla>
  </DomainObject.Predmet.ProtuStrankaListNazivFormated>
  <DomainObject.Predmet.ProtuStrankaListNazivFormatedOIB>
    <izvorni_sadrzaj>
      <item>TOMKIĆ PROMET d.o.o., OIB 85499960445</item>
    </izvorni_sadrzaj>
    <derivirana_varijabla naziv="DomainObject.Predmet.ProtuStrankaListNazivFormatedOIB_1">
      <item>TOMKIĆ PROMET d.o.o., OIB 85499960445</item>
    </derivirana_varijabla>
  </DomainObject.Predmet.ProtuStrankaListNazivFormatedOIB>
  <DomainObject.Predmet.OstaliListFormated>
    <izvorni_sadrzaj>
      <item>Tomislav Profozić punomoćnik sudionika u postupku TOMKIĆ PROMET d.o.o.</item>
    </izvorni_sadrzaj>
    <derivirana_varijabla naziv="DomainObject.Predmet.OstaliListFormated_1">
      <item>Tomislav Profozić punomoćnik sudionika u postupku TOMKIĆ PROMET d.o.o.</item>
    </derivirana_varijabla>
  </DomainObject.Predmet.OstaliListFormated>
  <DomainObject.Predmet.OstaliListFormatedOIB>
    <izvorni_sadrzaj>
      <item>Tomislav Profozić punomoćnik sudionika u postupku TOMKIĆ PROMET d.o.o.</item>
    </izvorni_sadrzaj>
    <derivirana_varijabla naziv="DomainObject.Predmet.OstaliListFormatedOIB_1">
      <item>Tomislav Profozić punomoćnik sudionika u postupku TOMKIĆ PROMET d.o.o.</item>
    </derivirana_varijabla>
  </DomainObject.Predmet.OstaliListFormatedOIB>
  <DomainObject.Predmet.OstaliListFormatedWithAdress>
    <izvorni_sadrzaj>
      <item>Tomislav Profozić, Trnjanska cesta 59, 10000 Zagreb punomoćnik sudionika u postupku TOMKIĆ PROMET d.o.o.</item>
    </izvorni_sadrzaj>
    <derivirana_varijabla naziv="DomainObject.Predmet.OstaliListFormatedWithAdress_1">
      <item>Tomislav Profozić, Trnjanska cesta 59, 10000 Zagreb punomoćnik sudionika u postupku TOMKIĆ PROMET d.o.o.</item>
    </derivirana_varijabla>
  </DomainObject.Predmet.OstaliListFormatedWithAdress>
  <DomainObject.Predmet.OstaliListFormatedWithAdressOIB>
    <izvorni_sadrzaj>
      <item>Tomislav Profozić, Trnjanska cesta 59, 10000 Zagreb punomoćnik sudionika u postupku TOMKIĆ PROMET d.o.o.</item>
    </izvorni_sadrzaj>
    <derivirana_varijabla naziv="DomainObject.Predmet.OstaliListFormatedWithAdressOIB_1">
      <item>Tomislav Profozić, Trnjanska cesta 59, 10000 Zagreb punomoćnik sudionika u postupku TOMKIĆ PROMET d.o.o.</item>
    </derivirana_varijabla>
  </DomainObject.Predmet.OstaliListFormatedWithAdressOIB>
  <DomainObject.Predmet.OstaliListNazivFormated>
    <izvorni_sadrzaj>
      <item>Tomislav Profozić</item>
    </izvorni_sadrzaj>
    <derivirana_varijabla naziv="DomainObject.Predmet.OstaliListNazivFormated_1">
      <item>Tomislav Profozić</item>
    </derivirana_varijabla>
  </DomainObject.Predmet.OstaliListNazivFormated>
  <DomainObject.Predmet.OstaliListNazivFormatedOIB>
    <izvorni_sadrzaj>
      <item>Tomislav Profozić</item>
    </izvorni_sadrzaj>
    <derivirana_varijabla naziv="DomainObject.Predmet.OstaliListNazivFormatedOIB_1"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TOMKIĆ PROMET d.o.o.</izvorni_sadrzaj>
    <derivirana_varijabla naziv="DomainObject.Predmet.StrankaIDrugi_1">TOMKIĆ PROMET d.o.o.</derivirana_varijabla>
  </DomainObject.Predmet.StrankaIDrugi>
  <DomainObject.Predmet.ProtustrankaIDrugi>
    <izvorni_sadrzaj>TOMKIĆ PROMET d.o.o.</izvorni_sadrzaj>
    <derivirana_varijabla naziv="DomainObject.Predmet.ProtustrankaIDrugi_1">TOMKIĆ PROMET d.o.o.</derivirana_varijabla>
  </DomainObject.Predmet.ProtustrankaIDrugi>
  <DomainObject.Predmet.StrankaIDrugiAdressOIB>
    <izvorni_sadrzaj>TOMKIĆ PROMET d.o.o., OIB 85499960445, Fočanska 19, 10000 Zagreb</izvorni_sadrzaj>
    <derivirana_varijabla naziv="DomainObject.Predmet.StrankaIDrugiAdressOIB_1">TOMKIĆ PROMET d.o.o., OIB 85499960445, Fočanska 19, 10000 Zagreb</derivirana_varijabla>
  </DomainObject.Predmet.StrankaIDrugiAdressOIB>
  <DomainObject.Predmet.ProtustrankaIDrugiAdressOIB>
    <izvorni_sadrzaj>TOMKIĆ PROMET d.o.o., OIB 85499960445, Fočanska 19, 10000 Zagreb</izvorni_sadrzaj>
    <derivirana_varijabla naziv="DomainObject.Predmet.ProtustrankaIDrugiAdressOIB_1">TOMKIĆ PROMET d.o.o., OIB 85499960445, Fočanska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TOMKIĆ PROMET d.o.o.</item>
      <item>TOMKIĆ PROMET d.o.o.</item>
      <item>Tomislav Profozić</item>
    </izvorni_sadrzaj>
    <derivirana_varijabla naziv="DomainObject.Predmet.SudioniciListNaziv_1">
      <item>TOMKIĆ PROMET d.o.o.</item>
      <item>TOMKIĆ PROMET d.o.o.</item>
      <item>Tomislav Profozić</item>
    </derivirana_varijabla>
  </DomainObject.Predmet.SudioniciListNaziv>
  <DomainObject.Predmet.SudioniciListAdressOIB>
    <izvorni_sadrzaj>
      <item>TOMKIĆ PROMET d.o.o., OIB 85499960445, Fočanska 19,10000 Zagreb</item>
      <item>TOMKIĆ PROMET d.o.o., OIB 85499960445, Fočanska 19,10000 Zagreb</item>
      <item>Tomislav Profozić, Trnjanska cesta 59,10000 Zagreb</item>
    </izvorni_sadrzaj>
    <derivirana_varijabla naziv="DomainObject.Predmet.SudioniciListAdressOIB_1">
      <item>TOMKIĆ PROMET d.o.o., OIB 85499960445, Fočanska 19,10000 Zagreb</item>
      <item>TOMKIĆ PROMET d.o.o., OIB 85499960445, Fočanska 19,10000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85499960445</item>
      <item>, OIB 85499960445</item>
      <item>, OIB null</item>
    </izvorni_sadrzaj>
    <derivirana_varijabla naziv="DomainObject.Predmet.SudioniciListNazivOIB_1">
      <item>, OIB 85499960445</item>
      <item>, OIB 85499960445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1941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2017-04-03T11:41:00Z</dcterms:created>
  <dc:creator>nmarkovic</dc:creator>
  <cp:lastModifiedBy>Ivana Stampf</cp:lastModifiedBy>
  <cp:lastPrinted>2015-11-11T12:38:00Z</cp:lastPrinted>
  <dcterms:modified xmlns:xsi="http://www.w3.org/2001/XMLSchema-instance" xsi:type="dcterms:W3CDTF">2017-04-03T11:49:00Z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