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63f5b" w14:paraId="1b63f5b" w:rsidRDefault="00A26F3B" w:rsidP="004B741D" w:rsidR="004B741D">
      <w:pPr>
        <w:jc w:val="right"/>
        <w15:collapsed w:val="false"/>
      </w:pPr>
      <w:bookmarkStart w:name="_GoBack" w:id="0"/>
      <w:bookmarkEnd w:id="0"/>
      <w:r>
        <w:t>13 St-</w:t>
      </w:r>
      <w:r w:rsidR="00723255">
        <w:t>2861</w:t>
      </w:r>
      <w:r>
        <w:t>/</w:t>
      </w:r>
      <w:r w:rsidR="003B12C2">
        <w:t>16</w:t>
      </w:r>
      <w:r>
        <w:t>-</w:t>
      </w:r>
      <w:r w:rsidR="00723255">
        <w:t>10</w:t>
      </w:r>
    </w:p>
    <w:p w:rsidRDefault="005C6A7D" w:rsidP="005C6A7D" w:rsidR="005C6A7D">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Jegera 3, za otvaranje stečajnog  postupka nad dužnikom </w:t>
      </w:r>
      <w:r w:rsidR="00444367" w:rsidRPr="00444367">
        <w:t xml:space="preserve"> </w:t>
      </w:r>
      <w:r w:rsidR="00723255">
        <w:t>MODULAR d.o.o. za graditeljstvo, proizvodnju i trgovinu, Osijek, Ivana Gundulića 36b/II, MBS:  030131145, OIB: 99593031349,</w:t>
      </w:r>
      <w:r>
        <w:t xml:space="preserve"> dana </w:t>
      </w:r>
      <w:r w:rsidR="00723255">
        <w:t>22</w:t>
      </w:r>
      <w:r>
        <w:t xml:space="preserve">. </w:t>
      </w:r>
      <w:r w:rsidR="00723255">
        <w:t>ožujka</w:t>
      </w:r>
      <w:r>
        <w:t xml:space="preserve"> 201</w:t>
      </w:r>
      <w:r w:rsidR="00723255">
        <w:t>7</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7F0529"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dužnikom MODULAR d.o.o. za graditeljstvo, proizvodnju i trgovinu, Osijek, Ivana Gundulića 36b/II, MBS:  030131145, OIB: 99593031349</w:t>
      </w:r>
      <w:r w:rsidR="006606AB">
        <w:t>.</w:t>
      </w:r>
      <w:r w:rsidR="001B0601">
        <w:t xml:space="preserve"> </w:t>
      </w:r>
    </w:p>
    <w:p w:rsidRDefault="004B741D" w:rsidP="00C2311B" w:rsidR="004B741D">
      <w:pPr>
        <w:pStyle w:val="Tijeloteksta"/>
        <w:numPr>
          <w:ilvl w:val="0"/>
          <w:numId w:val="1"/>
        </w:numPr>
      </w:pPr>
      <w:r>
        <w:t>U ovom postupku imenuje se privremeni</w:t>
      </w:r>
      <w:r w:rsidR="00857D02">
        <w:t xml:space="preserve"> stečajni upravitelj u osobi</w:t>
      </w:r>
      <w:r w:rsidR="006F202F">
        <w:t xml:space="preserve"> </w:t>
      </w:r>
      <w:r w:rsidR="003A65CC" w:rsidRPr="00A266C1">
        <w:t>Mladen Beljo, Antuna Mihanovića 1, Vinkovci, OIB 76591147167.</w:t>
      </w:r>
      <w:r w:rsidR="008F548E">
        <w:t xml:space="preserve"> </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723255" w:rsidP="007F0529" w:rsidR="00B830D8">
      <w:pPr>
        <w:pStyle w:val="Tijeloteksta"/>
        <w:ind w:left="360"/>
        <w:jc w:val="center"/>
      </w:pPr>
      <w:r>
        <w:t xml:space="preserve"> 10</w:t>
      </w:r>
      <w:r w:rsidR="007F0529">
        <w:t>.</w:t>
      </w:r>
      <w:r>
        <w:t xml:space="preserve"> </w:t>
      </w:r>
      <w:r w:rsidR="00001B23">
        <w:t>svibnja</w:t>
      </w:r>
      <w:r w:rsidR="00654243">
        <w:t xml:space="preserve"> 201</w:t>
      </w:r>
      <w:r>
        <w:t>7</w:t>
      </w:r>
      <w:r w:rsidR="00654243">
        <w:t>. godine s početkom u</w:t>
      </w:r>
      <w:r w:rsidR="006606AB">
        <w:t xml:space="preserve"> </w:t>
      </w:r>
      <w:r w:rsidR="001B0601">
        <w:t>10</w:t>
      </w:r>
      <w:r w:rsidR="006606AB">
        <w:t>,</w:t>
      </w:r>
      <w:r>
        <w:t>00</w:t>
      </w:r>
      <w:r w:rsidR="006606AB">
        <w:t xml:space="preserve"> </w:t>
      </w:r>
      <w:r w:rsidR="00B830D8">
        <w:t xml:space="preserve"> sati.</w:t>
      </w:r>
    </w:p>
    <w:p w:rsidRDefault="00B830D8" w:rsidP="003B12C2"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Nagodbeno vijeće OS01</w:t>
      </w:r>
      <w:r w:rsidR="00AD486B">
        <w:t xml:space="preserve">, </w:t>
      </w:r>
    </w:p>
    <w:p w:rsidRDefault="00AD486B" w:rsidP="007F0529" w:rsidR="00B830D8">
      <w:pPr>
        <w:pStyle w:val="Tijeloteksta"/>
        <w:numPr>
          <w:ilvl w:val="0"/>
          <w:numId w:val="7"/>
        </w:numPr>
      </w:pPr>
      <w:r>
        <w:t>zastupnik po zakonu dužnika</w:t>
      </w:r>
      <w:r w:rsidR="006606AB">
        <w:t xml:space="preserve"> </w:t>
      </w:r>
      <w:r w:rsidR="00723255">
        <w:t xml:space="preserve">Dragutin Ljubej, Darda, Vatroslava Lisinskog 7, OIB: 57217767877, </w:t>
      </w:r>
    </w:p>
    <w:p w:rsidRDefault="00AD486B" w:rsidP="00AD486B"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001B23">
        <w:t>Osijek</w:t>
      </w:r>
      <w:r>
        <w:t>.</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t>2</w:t>
      </w:r>
    </w:p>
    <w:p w:rsidRDefault="00E3683E" w:rsidP="00E3683E" w:rsidR="00E3683E">
      <w:pPr>
        <w:jc w:val="right"/>
      </w:pPr>
      <w:r>
        <w:t>13 St-</w:t>
      </w:r>
      <w:r w:rsidR="00723255">
        <w:t>2861</w:t>
      </w:r>
      <w:r>
        <w:t>/16-</w:t>
      </w:r>
      <w:r w:rsidR="00723255">
        <w:t>10</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001B23" w:rsidR="00AD486B">
      <w:pPr>
        <w:pStyle w:val="Tijeloteksta"/>
        <w:numPr>
          <w:ilvl w:val="0"/>
          <w:numId w:val="1"/>
        </w:numPr>
      </w:pPr>
      <w:r>
        <w:t>Naređuje se za</w:t>
      </w:r>
      <w:r w:rsidR="00423DEC">
        <w:t>stupniku po zakonu dužn</w:t>
      </w:r>
      <w:r w:rsidR="00654243">
        <w:t xml:space="preserve">ika </w:t>
      </w:r>
      <w:r w:rsidR="00723255">
        <w:t>Dragutinu Ljubej, Darda, Vatroslava Lisinskog 7, OIB: 57217767877</w:t>
      </w:r>
      <w:r w:rsidR="007F0529">
        <w:t xml:space="preserve">, </w:t>
      </w:r>
      <w:r w:rsidR="006606AB">
        <w:t>d</w:t>
      </w:r>
      <w:r>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723255">
        <w:rPr>
          <w:bCs/>
        </w:rPr>
        <w:t>16</w:t>
      </w:r>
      <w:r>
        <w:rPr>
          <w:bCs/>
        </w:rPr>
        <w:t xml:space="preserve">. </w:t>
      </w:r>
      <w:r w:rsidR="00723255">
        <w:rPr>
          <w:bCs/>
        </w:rPr>
        <w:t>studenog</w:t>
      </w:r>
      <w:r>
        <w:rPr>
          <w:bCs/>
        </w:rPr>
        <w:t xml:space="preserve"> 201</w:t>
      </w:r>
      <w:r w:rsidR="003B12C2">
        <w:rPr>
          <w:bCs/>
        </w:rPr>
        <w:t>6</w:t>
      </w:r>
      <w:r>
        <w:rPr>
          <w:bCs/>
        </w:rPr>
        <w:t xml:space="preserve">. podnijela ovom sudu prijedlog za pokretanje stečajnog postupka nad dužnikom </w:t>
      </w:r>
      <w:r w:rsidR="00723255">
        <w:t>MODULAR d.o.o. za graditeljstvo, proizvodnju i trgovinu, Osijek, Ivana Gundulića 36b/II, MBS:  030131145, OIB: 99593031349</w:t>
      </w:r>
      <w:r w:rsidR="00001B23" w:rsidRPr="007028A7">
        <w:t>,</w:t>
      </w:r>
      <w:r>
        <w:t xml:space="preserve"> temeljem odredbe članka 110. stav 1.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723255">
        <w:t>15</w:t>
      </w:r>
      <w:r>
        <w:t xml:space="preserve">. </w:t>
      </w:r>
      <w:r w:rsidR="00723255">
        <w:t>studenog</w:t>
      </w:r>
      <w:r>
        <w:t xml:space="preserve"> 201</w:t>
      </w:r>
      <w:r w:rsidR="00A711AA">
        <w:t>6</w:t>
      </w:r>
      <w:r>
        <w:t xml:space="preserve">. dužnik u Očevidniku redoslijeda osnova za plaćanje ima evidentirane neizvršene osnove za plaćanje u ukupnom iznosu od </w:t>
      </w:r>
      <w:r w:rsidR="00723255">
        <w:t>1.561.610,35</w:t>
      </w:r>
      <w:r w:rsidR="00001B23">
        <w:t xml:space="preserve"> kn</w:t>
      </w:r>
      <w:r>
        <w:t xml:space="preserve"> u koji iznos je uračunata i kamata i naknada FINE za provedbe ovrhe na novčanim sredstvima dužnika. Nadalje navodi da dužnik ima </w:t>
      </w:r>
      <w:r w:rsidR="00723255">
        <w:t>29</w:t>
      </w:r>
      <w:r>
        <w:t xml:space="preserve"> zaposlen</w:t>
      </w:r>
      <w:r w:rsidR="007F0529">
        <w:t>a</w:t>
      </w:r>
      <w:r>
        <w:t xml:space="preserve"> radnika.</w:t>
      </w:r>
    </w:p>
    <w:p w:rsidRDefault="006606AB" w:rsidP="006606AB" w:rsidR="006606AB">
      <w:pPr>
        <w:pStyle w:val="Tijeloteksta"/>
      </w:pPr>
    </w:p>
    <w:p w:rsidRDefault="006606AB" w:rsidP="006606AB" w:rsidR="006606AB">
      <w:pPr>
        <w:pStyle w:val="Tijeloteksta"/>
        <w:rPr>
          <w:bCs/>
        </w:rPr>
      </w:pPr>
      <w:r>
        <w:tab/>
        <w:t xml:space="preserve">Dostavlja popis računa i oročenih novčanih sredstava dužnika na dan </w:t>
      </w:r>
      <w:r w:rsidR="00723255">
        <w:t>15</w:t>
      </w:r>
      <w:r>
        <w:t xml:space="preserve">. </w:t>
      </w:r>
      <w:r w:rsidR="00723255">
        <w:t>studenog</w:t>
      </w:r>
      <w:r>
        <w:t xml:space="preserve"> 201</w:t>
      </w:r>
      <w:r w:rsidR="00A711AA">
        <w:t>6</w:t>
      </w:r>
      <w:r>
        <w:t xml:space="preserve">., te navodi da na temelju članka 112. stav 5. Stečajnog zakona dužnik na dan </w:t>
      </w:r>
      <w:r w:rsidR="00723255">
        <w:t>15</w:t>
      </w:r>
      <w:r w:rsidR="00A711AA">
        <w:t xml:space="preserve">. </w:t>
      </w:r>
      <w:r w:rsidR="00723255">
        <w:t>studenog</w:t>
      </w:r>
      <w:r w:rsidR="00A711AA">
        <w:t xml:space="preserve"> </w:t>
      </w:r>
      <w:r>
        <w:t>201</w:t>
      </w:r>
      <w:r w:rsidR="00A711AA">
        <w:t>6</w:t>
      </w:r>
      <w:r>
        <w:t xml:space="preserve">. na ime predujma za namirenje troškova stečajnog postupka ima zaplijenjena novčana sredstva u iznosu od </w:t>
      </w:r>
      <w:r w:rsidR="00723255">
        <w:t>0</w:t>
      </w:r>
      <w:r>
        <w:t xml:space="preserve"> kn. </w:t>
      </w: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E3683E">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B51CC2" w:rsidP="00E3683E" w:rsidR="00B51CC2">
      <w:pPr>
        <w:pStyle w:val="Tijeloteksta"/>
        <w:jc w:val="center"/>
        <w:rPr>
          <w:bCs/>
        </w:rPr>
      </w:pPr>
    </w:p>
    <w:p w:rsidRDefault="00B51CC2" w:rsidP="00E3683E" w:rsidR="00B51CC2">
      <w:pPr>
        <w:pStyle w:val="Tijeloteksta"/>
        <w:jc w:val="center"/>
        <w:rPr>
          <w:bCs/>
        </w:rPr>
      </w:pPr>
    </w:p>
    <w:p w:rsidRDefault="00E3683E" w:rsidP="00E3683E" w:rsidR="00E3683E">
      <w:pPr>
        <w:pStyle w:val="Tijeloteksta"/>
        <w:jc w:val="center"/>
        <w:rPr>
          <w:bCs/>
        </w:rPr>
      </w:pPr>
      <w:r>
        <w:rPr>
          <w:bCs/>
        </w:rPr>
        <w:t>3</w:t>
      </w:r>
    </w:p>
    <w:p w:rsidRDefault="00E3683E" w:rsidP="00E3683E" w:rsidR="00E3683E">
      <w:pPr>
        <w:jc w:val="right"/>
      </w:pPr>
      <w:r>
        <w:t>13 St-</w:t>
      </w:r>
      <w:r w:rsidR="00723255">
        <w:t>2861</w:t>
      </w:r>
      <w:r>
        <w:t>/16-</w:t>
      </w:r>
      <w:r w:rsidR="00723255">
        <w:t>10</w:t>
      </w:r>
    </w:p>
    <w:p w:rsidRDefault="00E3683E" w:rsidP="00503ADF" w:rsidR="00E3683E">
      <w:pPr>
        <w:pStyle w:val="Tijeloteksta"/>
        <w:rPr>
          <w:bCs/>
        </w:rPr>
      </w:pPr>
    </w:p>
    <w:p w:rsidRDefault="00E3683E" w:rsidP="00503ADF" w:rsidR="00E3683E">
      <w:pPr>
        <w:pStyle w:val="Tijeloteksta"/>
        <w:rPr>
          <w:bCs/>
        </w:rPr>
      </w:pP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3A65CC">
        <w:t>Mladen Beljo iz Vinkovaca</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E3683E">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723255">
        <w:t>22</w:t>
      </w:r>
      <w:r w:rsidR="0005238F">
        <w:t>.</w:t>
      </w:r>
      <w:r w:rsidR="00110BAC">
        <w:t xml:space="preserve"> </w:t>
      </w:r>
      <w:r w:rsidR="00723255">
        <w:t>ožujka</w:t>
      </w:r>
      <w:r w:rsidR="00110BAC">
        <w:t xml:space="preserve"> </w:t>
      </w:r>
      <w:r w:rsidR="0005238F">
        <w:t xml:space="preserve"> 201</w:t>
      </w:r>
      <w:r w:rsidR="00723255">
        <w:t>7</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Ja</w:t>
      </w:r>
      <w:r w:rsidR="00145AC1">
        <w:t>gera 1</w:t>
      </w:r>
    </w:p>
    <w:p w:rsidRDefault="00366021" w:rsidP="00693CCD" w:rsidR="004F008A">
      <w:pPr>
        <w:pStyle w:val="Tijeloteksta"/>
        <w:numPr>
          <w:ilvl w:val="0"/>
          <w:numId w:val="3"/>
        </w:numPr>
        <w:jc w:val="left"/>
      </w:pPr>
      <w:r>
        <w:t>Dužnik</w:t>
      </w:r>
      <w:r w:rsidR="00145AC1">
        <w:t xml:space="preserve"> </w:t>
      </w:r>
      <w:r w:rsidR="0091477E">
        <w:t>–</w:t>
      </w:r>
      <w:r w:rsidR="00723255" w:rsidRPr="00723255">
        <w:t xml:space="preserve"> </w:t>
      </w:r>
      <w:r w:rsidR="00723255">
        <w:t>MODULAR d.o.o. za graditeljstvo, proizvodnju i trgovinu, Osijek, Ivana Gundulića 36b/II</w:t>
      </w:r>
      <w:r w:rsidR="007F0529" w:rsidRPr="007F0529">
        <w:t xml:space="preserve">, </w:t>
      </w:r>
      <w:r w:rsidR="004F008A" w:rsidRPr="00001B23">
        <w:t xml:space="preserve"> </w:t>
      </w:r>
    </w:p>
    <w:p w:rsidRDefault="004B741D" w:rsidP="00693CCD" w:rsidR="009807E2">
      <w:pPr>
        <w:pStyle w:val="Tijeloteksta"/>
        <w:numPr>
          <w:ilvl w:val="0"/>
          <w:numId w:val="3"/>
        </w:numPr>
        <w:jc w:val="left"/>
      </w:pPr>
      <w:r>
        <w:t>Privremeni stečajni upravitelj</w:t>
      </w:r>
      <w:r w:rsidR="00CE5F96">
        <w:t xml:space="preserve"> – </w:t>
      </w:r>
      <w:r w:rsidR="003A65CC" w:rsidRPr="00A266C1">
        <w:t xml:space="preserve">Mladen Beljo, Antuna Mihanovića 1, Vinkovci, </w:t>
      </w:r>
    </w:p>
    <w:p w:rsidRDefault="00CE5F96" w:rsidP="004F008A" w:rsidR="004F008A" w:rsidRPr="004F008A">
      <w:pPr>
        <w:pStyle w:val="Tijeloteksta"/>
        <w:numPr>
          <w:ilvl w:val="0"/>
          <w:numId w:val="3"/>
        </w:numPr>
      </w:pPr>
      <w:r>
        <w:t xml:space="preserve">zz dužnika </w:t>
      </w:r>
      <w:r w:rsidR="003A65CC">
        <w:t>Dragutinu Ljubej, Darda, Vatroslava Lisinskog 7,</w:t>
      </w:r>
    </w:p>
    <w:p w:rsidRDefault="00FA7476" w:rsidP="004F008A" w:rsidR="00693CCD">
      <w:pPr>
        <w:pStyle w:val="Tijeloteksta"/>
        <w:numPr>
          <w:ilvl w:val="0"/>
          <w:numId w:val="3"/>
        </w:numPr>
      </w:pPr>
      <w:r>
        <w:t xml:space="preserve">ŽDO </w:t>
      </w:r>
      <w:r w:rsidR="00E3683E">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r>
        <w:t xml:space="preserve">roč </w:t>
      </w:r>
      <w:r w:rsidR="00723255">
        <w:t>10</w:t>
      </w:r>
      <w:r w:rsidR="00FA7476">
        <w:t>/</w:t>
      </w:r>
      <w:r w:rsidR="00E3683E">
        <w:t>5</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2870" w:rsidR="00B02870">
      <w:r>
        <w:separator/>
      </w:r>
    </w:p>
  </w:endnote>
  <w:endnote w:id="0" w:type="continuationSeparator">
    <w:p w:rsidRDefault="00B02870" w:rsidR="00B028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2870" w:rsidR="00B02870">
      <w:r>
        <w:separator/>
      </w:r>
    </w:p>
  </w:footnote>
  <w:footnote w:id="0" w:type="continuationSeparator">
    <w:p w:rsidRDefault="00B02870" w:rsidR="00B028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396D"/>
    <w:rsid w:val="00086232"/>
    <w:rsid w:val="000954F9"/>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1394F"/>
    <w:rsid w:val="002142C7"/>
    <w:rsid w:val="00223C8E"/>
    <w:rsid w:val="002776A9"/>
    <w:rsid w:val="00291B9C"/>
    <w:rsid w:val="002B7ED8"/>
    <w:rsid w:val="002C11B9"/>
    <w:rsid w:val="002C1C79"/>
    <w:rsid w:val="002D0B19"/>
    <w:rsid w:val="002D6CCC"/>
    <w:rsid w:val="00305243"/>
    <w:rsid w:val="00313F98"/>
    <w:rsid w:val="00316CAA"/>
    <w:rsid w:val="00322675"/>
    <w:rsid w:val="00327B99"/>
    <w:rsid w:val="00330C4A"/>
    <w:rsid w:val="00366021"/>
    <w:rsid w:val="00371963"/>
    <w:rsid w:val="0039076F"/>
    <w:rsid w:val="003A65CC"/>
    <w:rsid w:val="003B0E86"/>
    <w:rsid w:val="003B12C2"/>
    <w:rsid w:val="003B750E"/>
    <w:rsid w:val="003C5CF7"/>
    <w:rsid w:val="003D65A3"/>
    <w:rsid w:val="003D77DD"/>
    <w:rsid w:val="003E08E5"/>
    <w:rsid w:val="003E147C"/>
    <w:rsid w:val="003F28A4"/>
    <w:rsid w:val="00402DA3"/>
    <w:rsid w:val="00423DEC"/>
    <w:rsid w:val="00444367"/>
    <w:rsid w:val="004522DB"/>
    <w:rsid w:val="004561BB"/>
    <w:rsid w:val="00473416"/>
    <w:rsid w:val="00476667"/>
    <w:rsid w:val="004806AD"/>
    <w:rsid w:val="00497410"/>
    <w:rsid w:val="004B741D"/>
    <w:rsid w:val="004D55B0"/>
    <w:rsid w:val="004E5065"/>
    <w:rsid w:val="004F008A"/>
    <w:rsid w:val="00500BBD"/>
    <w:rsid w:val="00503ADF"/>
    <w:rsid w:val="0051031E"/>
    <w:rsid w:val="00515D89"/>
    <w:rsid w:val="00530D29"/>
    <w:rsid w:val="005520C4"/>
    <w:rsid w:val="0055624C"/>
    <w:rsid w:val="00561BA4"/>
    <w:rsid w:val="005919D1"/>
    <w:rsid w:val="00594138"/>
    <w:rsid w:val="005A0210"/>
    <w:rsid w:val="005A43B2"/>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A56C2"/>
    <w:rsid w:val="006F1090"/>
    <w:rsid w:val="006F202F"/>
    <w:rsid w:val="007028A7"/>
    <w:rsid w:val="00723255"/>
    <w:rsid w:val="007242CD"/>
    <w:rsid w:val="00725641"/>
    <w:rsid w:val="00725CAF"/>
    <w:rsid w:val="00744607"/>
    <w:rsid w:val="0074711B"/>
    <w:rsid w:val="00767D6C"/>
    <w:rsid w:val="00773E30"/>
    <w:rsid w:val="00794B6A"/>
    <w:rsid w:val="007C1241"/>
    <w:rsid w:val="007C6A1F"/>
    <w:rsid w:val="007F0529"/>
    <w:rsid w:val="007F3066"/>
    <w:rsid w:val="00802A25"/>
    <w:rsid w:val="008043BF"/>
    <w:rsid w:val="0080666F"/>
    <w:rsid w:val="00826EFF"/>
    <w:rsid w:val="00845777"/>
    <w:rsid w:val="00857D02"/>
    <w:rsid w:val="00864673"/>
    <w:rsid w:val="008737C5"/>
    <w:rsid w:val="0088689D"/>
    <w:rsid w:val="008977A5"/>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807E2"/>
    <w:rsid w:val="00980E54"/>
    <w:rsid w:val="00994095"/>
    <w:rsid w:val="009A4C63"/>
    <w:rsid w:val="009B28F2"/>
    <w:rsid w:val="009B3AE3"/>
    <w:rsid w:val="009C13EB"/>
    <w:rsid w:val="00A025E8"/>
    <w:rsid w:val="00A07AC6"/>
    <w:rsid w:val="00A26F3B"/>
    <w:rsid w:val="00A273DF"/>
    <w:rsid w:val="00A402F9"/>
    <w:rsid w:val="00A51687"/>
    <w:rsid w:val="00A711AA"/>
    <w:rsid w:val="00A91ED3"/>
    <w:rsid w:val="00AB56F9"/>
    <w:rsid w:val="00AC6DA2"/>
    <w:rsid w:val="00AD24AA"/>
    <w:rsid w:val="00AD486B"/>
    <w:rsid w:val="00AE5BDD"/>
    <w:rsid w:val="00B02870"/>
    <w:rsid w:val="00B03ECC"/>
    <w:rsid w:val="00B2754A"/>
    <w:rsid w:val="00B30AB7"/>
    <w:rsid w:val="00B336FC"/>
    <w:rsid w:val="00B41F79"/>
    <w:rsid w:val="00B51CC2"/>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9197B"/>
    <w:rsid w:val="00CA5EA9"/>
    <w:rsid w:val="00CB5B8B"/>
    <w:rsid w:val="00CB6CD7"/>
    <w:rsid w:val="00CD7910"/>
    <w:rsid w:val="00CE5F96"/>
    <w:rsid w:val="00CF4431"/>
    <w:rsid w:val="00D04A04"/>
    <w:rsid w:val="00D178DC"/>
    <w:rsid w:val="00D217E4"/>
    <w:rsid w:val="00D46D73"/>
    <w:rsid w:val="00D64559"/>
    <w:rsid w:val="00D74802"/>
    <w:rsid w:val="00D84B8E"/>
    <w:rsid w:val="00D85A5F"/>
    <w:rsid w:val="00D86163"/>
    <w:rsid w:val="00DB7572"/>
    <w:rsid w:val="00DC1AD9"/>
    <w:rsid w:val="00DC512B"/>
    <w:rsid w:val="00DC7346"/>
    <w:rsid w:val="00DC7BF5"/>
    <w:rsid w:val="00DE58F9"/>
    <w:rsid w:val="00E129EE"/>
    <w:rsid w:val="00E1321F"/>
    <w:rsid w:val="00E231E8"/>
    <w:rsid w:val="00E33E37"/>
    <w:rsid w:val="00E3683E"/>
    <w:rsid w:val="00E430E2"/>
    <w:rsid w:val="00E55AA4"/>
    <w:rsid w:val="00E6718C"/>
    <w:rsid w:val="00E70800"/>
    <w:rsid w:val="00EB3D75"/>
    <w:rsid w:val="00ED0232"/>
    <w:rsid w:val="00ED6358"/>
    <w:rsid w:val="00ED6A93"/>
    <w:rsid w:val="00EF6EEF"/>
    <w:rsid w:val="00F00AB5"/>
    <w:rsid w:val="00F24F23"/>
    <w:rsid w:val="00F32BFD"/>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39076F"/>
    <w:rPr>
      <w:color w:val="808080"/>
      <w:bdr w:space="0" w:sz="0" w:color="auto" w:val="none"/>
      <w:shd w:fill="CCFFFF" w:color="auto" w:val="clear"/>
    </w:rPr>
  </w:style>
  <w:style w:customStyle="true" w:styleId="eSPISCCParagraphDefaultFont" w:type="character">
    <w:name w:val="eSPIS_CC_Paragraph Default Font"/>
    <w:basedOn w:val="Zadanifontodlomka"/>
    <w:rsid w:val="003907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076F"/>
    <w:rPr>
      <w:bdr w:space="0" w:sz="0" w:color="auto" w:val="none"/>
      <w:shd w:fill="FFFFCC" w:color="auto" w:val="clear"/>
      <w:lang w:val="hr-HR"/>
    </w:rPr>
  </w:style>
  <w:style w:customStyle="true" w:styleId="PozadinaSvijetloCrvena" w:type="character">
    <w:name w:val="Pozadina_SvijetloCrvena"/>
    <w:basedOn w:val="eSPISCCParagraphDefaultFont"/>
    <w:rsid w:val="003907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07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39076F"/>
    <w:rPr>
      <w:color w:val="808080"/>
      <w:bdr w:color="auto" w:space="0" w:sz="0" w:val="none"/>
      <w:shd w:color="auto" w:fill="CCFFFF" w:val="clear"/>
    </w:rPr>
  </w:style>
  <w:style w:customStyle="1" w:styleId="eSPISCCParagraphDefaultFont" w:type="character">
    <w:name w:val="eSPIS_CC_Paragraph Default Font"/>
    <w:basedOn w:val="Zadanifontodlomka"/>
    <w:rsid w:val="003907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076F"/>
    <w:rPr>
      <w:bdr w:color="auto" w:space="0" w:sz="0" w:val="none"/>
      <w:shd w:color="auto" w:fill="FFFFCC" w:val="clear"/>
      <w:lang w:val="hr-HR"/>
    </w:rPr>
  </w:style>
  <w:style w:customStyle="1" w:styleId="PozadinaSvijetloCrvena" w:type="character">
    <w:name w:val="Pozadina_SvijetloCrvena"/>
    <w:basedOn w:val="eSPISCCParagraphDefaultFont"/>
    <w:rsid w:val="003907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07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2017.</izvorni_sadrzaj>
    <derivirana_varijabla naziv="DomainObject.DatumDonosenjaOdluke_1">22.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2861</izvorni_sadrzaj>
    <derivirana_varijabla naziv="DomainObject.Predmet.Broj_1">2861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2016.</izvorni_sadrzaj>
    <derivirana_varijabla naziv="DomainObject.Predmet.DatumOsnivanja_1">17.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St-2861/2016</izvorni_sadrzaj>
    <derivirana_varijabla naziv="DomainObject.Predmet.OznakaBroj_1">St-2861/2016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MODULAR d.o.o. za graditeljstvo, proizvodnju i trgovinu</izvorni_sadrzaj>
    <derivirana_varijabla naziv="DomainObject.Predmet.ProtustrankaFormated_1">  MODULAR d.o.o. za graditeljstvo, proizvodnju i trgovinu</derivirana_varijabla>
  </DomainObject.Predmet.ProtustrankaFormated>
  <DomainObject.Predmet.ProtustrankaFormatedOIB>
    <izvorni_sadrzaj>  MODULAR d.o.o. za graditeljstvo, proizvodnju i trgovinu, OIB 99593031349</izvorni_sadrzaj>
    <derivirana_varijabla naziv="DomainObject.Predmet.ProtustrankaFormatedOIB_1">  MODULAR d.o.o. za graditeljstvo, proizvodnju i trgovinu, OIB 99593031349</derivirana_varijabla>
  </DomainObject.Predmet.ProtustrankaFormatedOIB>
  <DomainObject.Predmet.ProtustrankaFormatedWithAdress>
    <izvorni_sadrzaj> MODULAR d.o.o. za graditeljstvo, proizvodnju i trgovinu, Ivana Gundulića 36b/II , 31000 Osijek</izvorni_sadrzaj>
    <derivirana_varijabla naziv="DomainObject.Predmet.ProtustrankaFormatedWithAdress_1"> MODULAR d.o.o. za graditeljstvo, proizvodnju i trgovinu, Ivana Gundulića 36b/II , 31000 Osijek</derivirana_varijabla>
  </DomainObject.Predmet.ProtustrankaFormatedWithAdress>
  <DomainObject.Predmet.ProtustrankaFormatedWithAdressOIB>
    <izvorni_sadrzaj> MODULAR d.o.o. za graditeljstvo, proizvodnju i trgovinu, OIB 99593031349, Ivana Gundulića 36b/II , 31000 Osijek</izvorni_sadrzaj>
    <derivirana_varijabla naziv="DomainObject.Predmet.ProtustrankaFormatedWithAdressOIB_1"> MODULAR d.o.o. za graditeljstvo, proizvodnju i trgovinu, OIB 99593031349, Ivana Gundulića 36b/II , 31000 Osijek</derivirana_varijabla>
  </DomainObject.Predmet.ProtustrankaFormatedWithAdressOIB>
  <DomainObject.Predmet.ProtustrankaWithAdress>
    <izvorni_sadrzaj>MODULAR d.o.o. za graditeljstvo, proizvodnju i trgovinu Ivana Gundulića 36b/II , 31000 Osijek</izvorni_sadrzaj>
    <derivirana_varijabla naziv="DomainObject.Predmet.ProtustrankaWithAdress_1">MODULAR d.o.o. za graditeljstvo, proizvodnju i trgovinu Ivana Gundulića 36b/II , 31000 Osijek</derivirana_varijabla>
  </DomainObject.Predmet.ProtustrankaWithAdress>
  <DomainObject.Predmet.ProtustrankaWithAdressOIB>
    <izvorni_sadrzaj>MODULAR d.o.o. za graditeljstvo, proizvodnju i trgovinu, OIB 99593031349, Ivana Gundulića 36b/II , 31000 Osijek</izvorni_sadrzaj>
    <derivirana_varijabla naziv="DomainObject.Predmet.ProtustrankaWithAdressOIB_1">MODULAR d.o.o. za graditeljstvo, proizvodnju i trgovinu, OIB 99593031349, Ivana Gundulića 36b/II , 31000 Osijek</derivirana_varijabla>
  </DomainObject.Predmet.ProtustrankaWithAdressOIB>
  <DomainObject.Predmet.ProtustrankaNazivFormated>
    <izvorni_sadrzaj>MODULAR d.o.o. za graditeljstvo, proizvodnju i trgovinu</izvorni_sadrzaj>
    <derivirana_varijabla naziv="DomainObject.Predmet.ProtustrankaNazivFormated_1">MODULAR d.o.o. za graditeljstvo, proizvodnju i trgovinu</derivirana_varijabla>
  </DomainObject.Predmet.ProtustrankaNazivFormated>
  <DomainObject.Predmet.ProtustrankaNazivFormatedOIB>
    <izvorni_sadrzaj>MODULAR d.o.o. za graditeljstvo, proizvodnju i trgovinu, OIB 99593031349</izvorni_sadrzaj>
    <derivirana_varijabla naziv="DomainObject.Predmet.ProtustrankaNazivFormatedOIB_1">MODULAR d.o.o. za graditeljstvo, proizvodnju i trgovinu, OIB 99593031349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MODULAR d.o.o. za graditeljstvo, proizvodnju i trgovinu</item>
    </izvorni_sadrzaj>
    <derivirana_varijabla naziv="DomainObject.Predmet.ProtuStrankaListFormated_1">
      <item>MODULAR d.o.o. za graditeljstvo, proizvodnju i trgovinu</item>
    </derivirana_varijabla>
  </DomainObject.Predmet.ProtuStrankaListFormated>
  <DomainObject.Predmet.ProtuStrankaListFormatedOIB>
    <izvorni_sadrzaj>
      <item>MODULAR d.o.o. za graditeljstvo, proizvodnju i trgovinu, OIB 99593031349</item>
    </izvorni_sadrzaj>
    <derivirana_varijabla naziv="DomainObject.Predmet.ProtuStrankaListFormatedOIB_1">
      <item>MODULAR d.o.o. za graditeljstvo, proizvodnju i trgovinu, OIB 99593031349</item>
    </derivirana_varijabla>
  </DomainObject.Predmet.ProtuStrankaListFormatedOIB>
  <DomainObject.Predmet.ProtuStrankaListFormatedWithAdress>
    <izvorni_sadrzaj>
      <item>MODULAR d.o.o. za graditeljstvo, proizvodnju i trgovinu, Ivana Gundulića 36b/II , 31000 Osijek</item>
    </izvorni_sadrzaj>
    <derivirana_varijabla naziv="DomainObject.Predmet.ProtuStrankaListFormatedWithAdress_1">
      <item>MODULAR d.o.o. za graditeljstvo, proizvodnju i trgovinu, Ivana Gundulića 36b/II , 31000 Osijek</item>
    </derivirana_varijabla>
  </DomainObject.Predmet.ProtuStrankaListFormatedWithAdress>
  <DomainObject.Predmet.ProtuStrankaListFormatedWithAdressOIB>
    <izvorni_sadrzaj>
      <item>MODULAR d.o.o. za graditeljstvo, proizvodnju i trgovinu, OIB 99593031349, Ivana Gundulića 36b/II , 31000 Osijek</item>
    </izvorni_sadrzaj>
    <derivirana_varijabla naziv="DomainObject.Predmet.ProtuStrankaListFormatedWithAdressOIB_1">
      <item>MODULAR d.o.o. za graditeljstvo, proizvodnju i trgovinu, OIB 99593031349, Ivana Gundulića 36b/II , 31000 Osijek</item>
    </derivirana_varijabla>
  </DomainObject.Predmet.ProtuStrankaListFormatedWithAdressOIB>
  <DomainObject.Predmet.ProtuStrankaListNazivFormated>
    <izvorni_sadrzaj>
      <item>MODULAR d.o.o. za graditeljstvo, proizvodnju i trgovinu</item>
    </izvorni_sadrzaj>
    <derivirana_varijabla naziv="DomainObject.Predmet.ProtuStrankaListNazivFormated_1">
      <item>MODULAR d.o.o. za graditeljstvo, proizvodnju i trgovinu</item>
    </derivirana_varijabla>
  </DomainObject.Predmet.ProtuStrankaListNazivFormated>
  <DomainObject.Predmet.ProtuStrankaListNazivFormatedOIB>
    <izvorni_sadrzaj>
      <item>MODULAR d.o.o. za graditeljstvo, proizvodnju i trgovinu, OIB 99593031349</item>
    </izvorni_sadrzaj>
    <derivirana_varijabla naziv="DomainObject.Predmet.ProtuStrankaListNazivFormatedOIB_1">
      <item>MODULAR d.o.o. za graditeljstvo, proizvodnju i trgovinu, OIB 99593031349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MODULAR d.o.o. za graditeljstvo, proizvodnju i trgovinu</izvorni_sadrzaj>
    <derivirana_varijabla naziv="DomainObject.Predmet.ProtustrankaIDrugi_1">MODULAR d.o.o. za graditeljstvo, proizvodnju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MODULAR d.o.o. za graditeljstvo, proizvodnju i trgovinu, OIB 99593031349, Ivana Gundulića 36b/II , 31000 Osijek</izvorni_sadrzaj>
    <derivirana_varijabla naziv="DomainObject.Predmet.ProtustrankaIDrugiAdressOIB_1">MODULAR d.o.o. za graditeljstvo, proizvodnju i trgovinu, OIB 99593031349, Ivana Gundulića 36b/II ,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MODULAR d.o.o. za graditeljstvo, proizvodnju i trgovinu</item>
    </izvorni_sadrzaj>
    <derivirana_varijabla naziv="DomainObject.Predmet.SudioniciListNaziv_1">
      <item>FINA RC OSIJEK</item>
      <item>MODULAR d.o.o. za graditeljstvo, proizvodnju i trgovinu</item>
    </derivirana_varijabla>
  </DomainObject.Predmet.SudioniciListNaziv>
  <DomainObject.Predmet.SudioniciListAdressOIB>
    <izvorni_sadrzaj>
      <item>FINA RC OSIJEK, OIB 85821130368</item>
      <item>MODULAR d.o.o. za graditeljstvo, proizvodnju i trgovinu, OIB 99593031349, Ivana Gundulića 36b/II ,31000 Osijek</item>
    </izvorni_sadrzaj>
    <derivirana_varijabla naziv="DomainObject.Predmet.SudioniciListAdressOIB_1">
      <item>FINA RC OSIJEK, OIB 85821130368</item>
      <item>MODULAR d.o.o. za graditeljstvo, proizvodnju i trgovinu, OIB 99593031349, Ivana Gundulića 36b/II ,31000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99593031349</item>
    </izvorni_sadrzaj>
    <derivirana_varijabla naziv="DomainObject.Predmet.SudioniciListNazivOIB_1">
      <item>, OIB 85821130368</item>
      <item>, OIB 99593031349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Beljo, OIB 76591147167, Antuna Mihanovića 1, 32100 Vinkovci</item>
    </izvorni_sadrzaj>
    <derivirana_varijabla naziv="DomainObject.Predmet.StecajniUpraviteljiListAddressOIB_1">
      <item>Mladen Beljo, OIB 76591147167, Antuna Mihanovića 1, 32100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733A9D-55F4-4680-A08A-ABFC5ABFB3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998</properties:Words>
  <properties:Characters>5716</properties:Characters>
  <properties:Lines>151</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6801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2017-03-22T09:10:00Z</dcterms:created>
  <dc:creator>hermanj</dc:creator>
  <cp:lastModifiedBy>Snježana Markotić Jurić</cp:lastModifiedBy>
  <cp:lastPrinted>2017-03-22T09:10:00Z</cp:lastPrinted>
  <dcterms:modified xmlns:xsi="http://www.w3.org/2001/XMLSchema-instance" xsi:type="dcterms:W3CDTF">2017-03-22T09:12:00Z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