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dc5fc" w14:paraId="70dc5fc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E179F3">
        <w:t>565</w:t>
      </w:r>
      <w:r w:rsidR="006B338C">
        <w:t>/1</w:t>
      </w:r>
      <w:r w:rsidR="00664993">
        <w:t>6</w:t>
      </w:r>
      <w:r w:rsidR="006B338C">
        <w:t>-</w:t>
      </w:r>
      <w:r w:rsidR="00E179F3">
        <w:t>19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E179F3">
        <w:t>VRTLAR MORIĆ d.o.o., Stankovci, Stankovci 264, OIB: 48060494083</w:t>
      </w:r>
      <w:r w:rsidR="006B338C">
        <w:t xml:space="preserve">, </w:t>
      </w:r>
      <w:r w:rsidR="00E179F3">
        <w:t>16</w:t>
      </w:r>
      <w:r w:rsidR="00A44366">
        <w:t>. veljače 2017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A44366" w:rsidP="00A44366" w:rsidR="00A44366">
      <w:pPr>
        <w:pStyle w:val="Odlomakpopisa"/>
        <w:numPr>
          <w:ilvl w:val="0"/>
          <w:numId w:val="5"/>
        </w:numPr>
        <w:ind w:firstLine="708" w:left="0"/>
        <w:jc w:val="both"/>
      </w:pPr>
      <w:r>
        <w:t>Rješenje ovog suda pod brojem 1St-</w:t>
      </w:r>
      <w:r w:rsidR="00E179F3">
        <w:t>565</w:t>
      </w:r>
      <w:r>
        <w:t>/16-</w:t>
      </w:r>
      <w:r w:rsidR="00E179F3">
        <w:t>15</w:t>
      </w:r>
      <w:r>
        <w:t xml:space="preserve"> dopunjava se na način da se iza točke I. dodaje točka II. koja glasi:</w:t>
      </w:r>
    </w:p>
    <w:p w:rsidRDefault="00A44366" w:rsidP="00A44366" w:rsidR="00A44366">
      <w:pPr>
        <w:pStyle w:val="Odlomakpopisa"/>
        <w:ind w:firstLine="1380" w:left="0"/>
        <w:jc w:val="both"/>
      </w:pPr>
      <w:r>
        <w:t xml:space="preserve">''II. Nalaže se sudskom registru brisanje zabilježbe pokretanja prethodnog postupka nad trgovačkim društvom </w:t>
      </w:r>
      <w:r w:rsidR="00E179F3">
        <w:t>VRTLAR MORIĆ d.o.o., Stankovci, Stankovci 264, OIB: 48060494083</w:t>
      </w:r>
      <w:r>
        <w:t xml:space="preserve"> i brisanje zabilježbe imenovanja privremenog stečajnog upravitelja.''</w:t>
      </w:r>
    </w:p>
    <w:p w:rsidRDefault="00A44366" w:rsidP="003B23F0" w:rsidR="00A44366">
      <w:pPr>
        <w:pStyle w:val="Odlomakpopisa"/>
        <w:ind w:firstLine="660" w:left="0"/>
        <w:jc w:val="both"/>
      </w:pPr>
    </w:p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A44366" w:rsidP="000302FB" w:rsidR="00A44366">
      <w:pPr>
        <w:jc w:val="both"/>
      </w:pPr>
      <w:r>
        <w:tab/>
        <w:t>Rješenjem 1St-</w:t>
      </w:r>
      <w:r w:rsidR="00E179F3">
        <w:t>565/16-15</w:t>
      </w:r>
      <w:r>
        <w:t xml:space="preserve"> od dana </w:t>
      </w:r>
      <w:r w:rsidR="00E179F3">
        <w:t>3</w:t>
      </w:r>
      <w:r>
        <w:t xml:space="preserve">. listopada 2016. obustavljen je prethodni postupak nad </w:t>
      </w:r>
      <w:r w:rsidR="000302FB" w:rsidRPr="000C3CA4">
        <w:tab/>
      </w:r>
      <w:r>
        <w:t xml:space="preserve">trgovačkim društvom </w:t>
      </w:r>
      <w:r w:rsidR="00E179F3">
        <w:t>VRTLAR MORIĆ d.o.o., Stankovci</w:t>
      </w:r>
      <w:r>
        <w:t>, slijedom čega je isto rješenje valjalo dopuniti nalogom sudskom registru za brisanje zabilježbe pokretanja prethodnog postupka i imenovanja privremenog stečajnog upravitelja.</w:t>
      </w:r>
    </w:p>
    <w:p w:rsidRDefault="00A44366" w:rsidP="00A44366" w:rsidR="007935DC">
      <w:pPr>
        <w:ind w:firstLine="708"/>
        <w:jc w:val="both"/>
      </w:pPr>
      <w:r>
        <w:t>S</w:t>
      </w:r>
      <w:r w:rsidR="007935DC">
        <w:t xml:space="preserve">toga je odlučeno kao u izreci. </w:t>
      </w:r>
    </w:p>
    <w:p w:rsidRDefault="000C1AFC" w:rsidP="007935DC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E179F3">
        <w:t>16</w:t>
      </w:r>
      <w:r w:rsidR="00A44366">
        <w:t>. veljače 2017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/>
    <w:p w:rsidRDefault="00133ADA" w:rsidP="0060535F" w:rsidR="00133ADA"/>
    <w:p w:rsidRDefault="00133ADA" w:rsidP="0060535F" w:rsidR="00133ADA"/>
    <w:p w:rsidRDefault="00133ADA" w:rsidP="0060535F" w:rsidR="00133ADA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>
      <w:pPr>
        <w:jc w:val="both"/>
      </w:pPr>
    </w:p>
    <w:p w:rsidRDefault="001E4E5A" w:rsidP="000302FB" w:rsidR="001E4E5A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2A7CF6" w:rsidP="002A7CF6" w:rsidR="002A7CF6">
      <w:pPr>
        <w:jc w:val="both"/>
      </w:pPr>
      <w:r>
        <w:lastRenderedPageBreak/>
        <w:t xml:space="preserve">Dostaviti: </w:t>
      </w:r>
    </w:p>
    <w:p w:rsidRDefault="002A7CF6" w:rsidP="002A7CF6" w:rsidR="002A7CF6">
      <w:pPr>
        <w:numPr>
          <w:ilvl w:val="0"/>
          <w:numId w:val="6"/>
        </w:numPr>
        <w:jc w:val="both"/>
      </w:pPr>
      <w:r>
        <w:t>registar suda</w:t>
      </w:r>
    </w:p>
    <w:p w:rsidRDefault="002A7CF6" w:rsidP="002A7CF6" w:rsidR="002A7CF6">
      <w:pPr>
        <w:numPr>
          <w:ilvl w:val="0"/>
          <w:numId w:val="6"/>
        </w:numPr>
        <w:jc w:val="both"/>
      </w:pPr>
      <w:r>
        <w:t>e-oglasna ploča</w:t>
      </w:r>
    </w:p>
    <w:p w:rsidRDefault="002A7CF6" w:rsidP="002A7CF6" w:rsidR="002A7CF6">
      <w:pPr>
        <w:numPr>
          <w:ilvl w:val="0"/>
          <w:numId w:val="6"/>
        </w:numPr>
        <w:jc w:val="both"/>
      </w:pPr>
      <w:r>
        <w:t>u spis.</w:t>
      </w:r>
    </w:p>
    <w:p w:rsidRDefault="002A7CF6" w:rsidP="002A7CF6" w:rsidR="002A7CF6">
      <w:pPr>
        <w:ind w:left="360"/>
        <w:jc w:val="both"/>
      </w:pP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DF177E" w:rsidR="004F420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7B66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E179F3">
          <w:t>565</w:t>
        </w:r>
        <w:r w:rsidR="00133ADA">
          <w:t>/16-</w:t>
        </w:r>
        <w:r w:rsidR="00E179F3">
          <w:t>19</w:t>
        </w:r>
      </w:p>
      <w:p w:rsidRDefault="00E57B66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1A340430"/>
    <w:multiLevelType w:val="hybridMultilevel"/>
    <w:tmpl w:val="4CCE0CAA"/>
    <w:lvl w:tplc="879002F8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3">
    <w:nsid w:val="35177F71"/>
    <w:multiLevelType w:val="hybridMultilevel"/>
    <w:tmpl w:val="846E0074"/>
    <w:lvl w:tplc="0D22561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77513"/>
    <w:rsid w:val="000C1AFC"/>
    <w:rsid w:val="000C3CA4"/>
    <w:rsid w:val="00133ADA"/>
    <w:rsid w:val="00174339"/>
    <w:rsid w:val="00192D9A"/>
    <w:rsid w:val="001C0852"/>
    <w:rsid w:val="001E4E5A"/>
    <w:rsid w:val="0021510A"/>
    <w:rsid w:val="0027651C"/>
    <w:rsid w:val="002A7CF6"/>
    <w:rsid w:val="00351412"/>
    <w:rsid w:val="00387A9D"/>
    <w:rsid w:val="00391689"/>
    <w:rsid w:val="003A47CB"/>
    <w:rsid w:val="003B23F0"/>
    <w:rsid w:val="003D4686"/>
    <w:rsid w:val="004A3683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338C"/>
    <w:rsid w:val="006D5987"/>
    <w:rsid w:val="006D6236"/>
    <w:rsid w:val="00745785"/>
    <w:rsid w:val="007935DC"/>
    <w:rsid w:val="007A66AD"/>
    <w:rsid w:val="007F2B3D"/>
    <w:rsid w:val="008B3276"/>
    <w:rsid w:val="008E1367"/>
    <w:rsid w:val="009217D3"/>
    <w:rsid w:val="009E05AD"/>
    <w:rsid w:val="00A44366"/>
    <w:rsid w:val="00A57FE5"/>
    <w:rsid w:val="00A628BE"/>
    <w:rsid w:val="00A94666"/>
    <w:rsid w:val="00BE6C59"/>
    <w:rsid w:val="00C04AAD"/>
    <w:rsid w:val="00C052B0"/>
    <w:rsid w:val="00C23D62"/>
    <w:rsid w:val="00C431C4"/>
    <w:rsid w:val="00C55CCE"/>
    <w:rsid w:val="00D21088"/>
    <w:rsid w:val="00D21F59"/>
    <w:rsid w:val="00D45752"/>
    <w:rsid w:val="00DC56CB"/>
    <w:rsid w:val="00DF177E"/>
    <w:rsid w:val="00E179F3"/>
    <w:rsid w:val="00E504E7"/>
    <w:rsid w:val="00E57B66"/>
    <w:rsid w:val="00E632FE"/>
    <w:rsid w:val="00F05A94"/>
    <w:rsid w:val="00F31500"/>
    <w:rsid w:val="00F6439B"/>
    <w:rsid w:val="00F65D26"/>
    <w:rsid w:val="00F9412A"/>
    <w:rsid w:val="00FB5FBD"/>
    <w:rsid w:val="00FD1A2F"/>
    <w:rsid w:val="00FE2AB2"/>
    <w:rsid w:val="00FE5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7B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B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B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B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B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7B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B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B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B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B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88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dopuna</izvorni_sadrzaj>
    <derivirana_varijabla naziv="DomainObject.Primjedba_1">dopuna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20. siječnja 2017.</izvorni_sadrzaj>
    <derivirana_varijabla naziv="DomainObject.Predmet.DatumArhiviranja_1">20. siječnja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siječnja 2017.</izvorni_sadrzaj>
    <derivirana_varijabla naziv="DomainObject.Predmet.DatumRjesavanja_1">18. siječnja 2017.</derivirana_varijabla>
  </DomainObject.Predmet.DatumRjesavanja>
  <DomainObject.Predmet.DatumRokaCuvanja>
    <izvorni_sadrzaj>20. listopada 2026.</izvorni_sadrzaj>
    <derivirana_varijabla naziv="DomainObject.Predmet.DatumRokaCuvanja_1">20. listopada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20. siječnja 2017.</izvorni_sadrzaj>
    <derivirana_varijabla naziv="DomainObject.Predmet.DatumZatvaranja_1">20. siječnja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hr.ibm.icms.common.model.sluzbeneosobe.UstrojstvenaJedinica@1c7a1c7a[id=5812, dbStatus=null, naziv=Sudska pisarnica, oznaka=null, sudac=null]</izvorni_sadrzaj>
    <derivirana_varijabla naziv="DomainObject.Predmet.MjestoCuvanja_1">hr.ibm.icms.common.model.sluzbeneosobe.UstrojstvenaJedinica@1c7a1c7a[id=5812, dbStatus=null, naziv=Sudska pisarnica,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St-565/2016</izvorni_sadrzaj>
    <derivirana_varijabla naziv="DomainObject.Predmet.OznakaBroj_1">St-565/2016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VRTLAR MORIĆ društvo s ograničenom odgovornošću za hortikulturu</izvorni_sadrzaj>
    <derivirana_varijabla naziv="DomainObject.Predmet.ProtustrankaFormated_1">  VRTLAR MORIĆ društvo s ograničenom odgovornošću za hortikulturu</derivirana_varijabla>
  </DomainObject.Predmet.ProtustrankaFormated>
  <DomainObject.Predmet.ProtustrankaFormatedOIB>
    <izvorni_sadrzaj>  VRTLAR MORIĆ društvo s ograničenom odgovornošću za hortikulturu, OIB 48060494083</izvorni_sadrzaj>
    <derivirana_varijabla naziv="DomainObject.Predmet.ProtustrankaFormatedOIB_1">  VRTLAR MORIĆ društvo s ograničenom odgovornošću za hortikulturu, OIB 48060494083</derivirana_varijabla>
  </DomainObject.Predmet.ProtustrankaFormatedOIB>
  <DomainObject.Predmet.ProtustrankaFormatedWithAdress>
    <izvorni_sadrzaj> VRTLAR MORIĆ društvo s ograničenom odgovornošću za hortikulturu, Stankovci  264, 23422 Stankovci</izvorni_sadrzaj>
    <derivirana_varijabla naziv="DomainObject.Predmet.ProtustrankaFormatedWithAdress_1"> VRTLAR MORIĆ društvo s ograničenom odgovornošću za hortikulturu, Stankovci  264, 23422 Stankovci</derivirana_varijabla>
  </DomainObject.Predmet.ProtustrankaFormatedWithAdress>
  <DomainObject.Predmet.ProtustrankaFormatedWithAdressOIB>
    <izvorni_sadrzaj> VRTLAR MORIĆ društvo s ograničenom odgovornošću za hortikulturu, OIB 48060494083, Stankovci  264, 23422 Stankovci</izvorni_sadrzaj>
    <derivirana_varijabla naziv="DomainObject.Predmet.ProtustrankaFormatedWithAdressOIB_1"> VRTLAR MORIĆ društvo s ograničenom odgovornošću za hortikulturu, OIB 48060494083, Stankovci  264, 23422 Stankovci</derivirana_varijabla>
  </DomainObject.Predmet.ProtustrankaFormatedWithAdressOIB>
  <DomainObject.Predmet.ProtustrankaWithAdress>
    <izvorni_sadrzaj>VRTLAR MORIĆ društvo s ograničenom odgovornošću za hortikulturu Stankovci  264, 23422 Stankovci</izvorni_sadrzaj>
    <derivirana_varijabla naziv="DomainObject.Predmet.ProtustrankaWithAdress_1">VRTLAR MORIĆ društvo s ograničenom odgovornošću za hortikulturu Stankovci  264, 23422 Stankovci</derivirana_varijabla>
  </DomainObject.Predmet.ProtustrankaWithAdress>
  <DomainObject.Predmet.ProtustrankaWithAdressOIB>
    <izvorni_sadrzaj>VRTLAR MORIĆ društvo s ograničenom odgovornošću za hortikulturu, OIB 48060494083, Stankovci  264, 23422 Stankovci</izvorni_sadrzaj>
    <derivirana_varijabla naziv="DomainObject.Predmet.ProtustrankaWithAdressOIB_1">VRTLAR MORIĆ društvo s ograničenom odgovornošću za hortikulturu, OIB 48060494083, Stankovci  264, 23422 Stankovci</derivirana_varijabla>
  </DomainObject.Predmet.ProtustrankaWithAdressOIB>
  <DomainObject.Predmet.ProtustrankaNazivFormated>
    <izvorni_sadrzaj>VRTLAR MORIĆ društvo s ograničenom odgovornošću za hortikulturu</izvorni_sadrzaj>
    <derivirana_varijabla naziv="DomainObject.Predmet.ProtustrankaNazivFormated_1">VRTLAR MORIĆ društvo s ograničenom odgovornošću za hortikulturu</derivirana_varijabla>
  </DomainObject.Predmet.ProtustrankaNazivFormated>
  <DomainObject.Predmet.ProtustrankaNazivFormatedOIB>
    <izvorni_sadrzaj>VRTLAR MORIĆ društvo s ograničenom odgovornošću za hortikulturu, OIB 48060494083</izvorni_sadrzaj>
    <derivirana_varijabla naziv="DomainObject.Predmet.ProtustrankaNazivFormatedOIB_1">VRTLAR MORIĆ društvo s ograničenom odgovornošću za hortikulturu, OIB 48060494083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116374.53</izvorni_sadrzaj>
    <derivirana_varijabla naziv="DomainObject.Predmet.TrenutnaVrijednost_1">116374.53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VRTLAR MORIĆ društvo s ograničenom odgovornošću za hortikulturu</item>
    </izvorni_sadrzaj>
    <derivirana_varijabla naziv="DomainObject.Predmet.ProtuStrankaListFormated_1">
      <item>VRTLAR MORIĆ društvo s ograničenom odgovornošću za hortikulturu</item>
    </derivirana_varijabla>
  </DomainObject.Predmet.ProtuStrankaListFormated>
  <DomainObject.Predmet.ProtuStrankaListFormatedOIB>
    <izvorni_sadrzaj>
      <item>VRTLAR MORIĆ društvo s ograničenom odgovornošću za hortikulturu, OIB 48060494083</item>
    </izvorni_sadrzaj>
    <derivirana_varijabla naziv="DomainObject.Predmet.ProtuStrankaListFormatedOIB_1">
      <item>VRTLAR MORIĆ društvo s ograničenom odgovornošću za hortikulturu, OIB 48060494083</item>
    </derivirana_varijabla>
  </DomainObject.Predmet.ProtuStrankaListFormatedOIB>
  <DomainObject.Predmet.ProtuStrankaListFormatedWithAdress>
    <izvorni_sadrzaj>
      <item>VRTLAR MORIĆ društvo s ograničenom odgovornošću za hortikulturu, Stankovci  264, 23422 Stankovci</item>
    </izvorni_sadrzaj>
    <derivirana_varijabla naziv="DomainObject.Predmet.ProtuStrankaListFormatedWithAdress_1">
      <item>VRTLAR MORIĆ društvo s ograničenom odgovornošću za hortikulturu, Stankovci  264, 23422 Stankovci</item>
    </derivirana_varijabla>
  </DomainObject.Predmet.ProtuStrankaListFormatedWithAdress>
  <DomainObject.Predmet.ProtuStrankaListFormatedWithAdressOIB>
    <izvorni_sadrzaj>
      <item>VRTLAR MORIĆ društvo s ograničenom odgovornošću za hortikulturu, OIB 48060494083, Stankovci  264, 23422 Stankovci</item>
    </izvorni_sadrzaj>
    <derivirana_varijabla naziv="DomainObject.Predmet.ProtuStrankaListFormatedWithAdressOIB_1">
      <item>VRTLAR MORIĆ društvo s ograničenom odgovornošću za hortikulturu, OIB 48060494083, Stankovci  264, 23422 Stankovci</item>
    </derivirana_varijabla>
  </DomainObject.Predmet.ProtuStrankaListFormatedWithAdressOIB>
  <DomainObject.Predmet.ProtuStrankaListNazivFormated>
    <izvorni_sadrzaj>
      <item>VRTLAR MORIĆ društvo s ograničenom odgovornošću za hortikulturu</item>
    </izvorni_sadrzaj>
    <derivirana_varijabla naziv="DomainObject.Predmet.ProtuStrankaListNazivFormated_1">
      <item>VRTLAR MORIĆ društvo s ograničenom odgovornošću za hortikulturu</item>
    </derivirana_varijabla>
  </DomainObject.Predmet.ProtuStrankaListNazivFormated>
  <DomainObject.Predmet.ProtuStrankaListNazivFormatedOIB>
    <izvorni_sadrzaj>
      <item>VRTLAR MORIĆ društvo s ograničenom odgovornošću za hortikulturu, OIB 48060494083</item>
    </izvorni_sadrzaj>
    <derivirana_varijabla naziv="DomainObject.Predmet.ProtuStrankaListNazivFormatedOIB_1">
      <item>VRTLAR MORIĆ društvo s ograničenom odgovornošću za hortikulturu, OIB 48060494083</item>
    </derivirana_varijabla>
  </DomainObject.Predmet.ProtuStrankaListNazivFormatedOIB>
  <DomainObject.Predmet.OstaliListFormated>
    <izvorni_sadrzaj>
      <item>Dalibor Morić-gluhajić</item>
    </izvorni_sadrzaj>
    <derivirana_varijabla naziv="DomainObject.Predmet.OstaliListFormated_1">
      <item>Dalibor Morić-gluhajić</item>
    </derivirana_varijabla>
  </DomainObject.Predmet.OstaliListFormated>
  <DomainObject.Predmet.OstaliListFormatedOIB>
    <izvorni_sadrzaj>
      <item>Dalibor Morić-gluhajić, OIB 34905785962</item>
    </izvorni_sadrzaj>
    <derivirana_varijabla naziv="DomainObject.Predmet.OstaliListFormatedOIB_1">
      <item>Dalibor Morić-gluhajić, OIB 34905785962</item>
    </derivirana_varijabla>
  </DomainObject.Predmet.OstaliListFormatedOIB>
  <DomainObject.Predmet.OstaliListFormatedWithAdress>
    <izvorni_sadrzaj>
      <item>Dalibor Morić-gluhajić, Stankovci 264, 23422 Stankovci</item>
    </izvorni_sadrzaj>
    <derivirana_varijabla naziv="DomainObject.Predmet.OstaliListFormatedWithAdress_1">
      <item>Dalibor Morić-gluhajić, Stankovci 264, 23422 Stankovci</item>
    </derivirana_varijabla>
  </DomainObject.Predmet.OstaliListFormatedWithAdress>
  <DomainObject.Predmet.OstaliListFormatedWithAdressOIB>
    <izvorni_sadrzaj>
      <item>Dalibor Morić-gluhajić, OIB 34905785962, Stankovci 264, 23422 Stankovci</item>
    </izvorni_sadrzaj>
    <derivirana_varijabla naziv="DomainObject.Predmet.OstaliListFormatedWithAdressOIB_1">
      <item>Dalibor Morić-gluhajić, OIB 34905785962, Stankovci 264, 23422 Stankovci</item>
    </derivirana_varijabla>
  </DomainObject.Predmet.OstaliListFormatedWithAdressOIB>
  <DomainObject.Predmet.OstaliListNazivFormated>
    <izvorni_sadrzaj>
      <item>Dalibor Morić-gluhajić</item>
    </izvorni_sadrzaj>
    <derivirana_varijabla naziv="DomainObject.Predmet.OstaliListNazivFormated_1">
      <item>Dalibor Morić-gluhajić</item>
    </derivirana_varijabla>
  </DomainObject.Predmet.OstaliListNazivFormated>
  <DomainObject.Predmet.OstaliListNazivFormatedOIB>
    <izvorni_sadrzaj>
      <item>Dalibor Morić-gluhajić, OIB 34905785962</item>
    </izvorni_sadrzaj>
    <derivirana_varijabla naziv="DomainObject.Predmet.OstaliListNazivFormatedOIB_1">
      <item>Dalibor Morić-gluhajić, OIB 34905785962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VRTLAR MORIĆ društvo s ograničenom odgovornošću za hortikulturu</izvorni_sadrzaj>
    <derivirana_varijabla naziv="DomainObject.Predmet.ProtustrankaIDrugi_1">VRTLAR MORIĆ društvo s ograničenom odgovornošću za hortikulturu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VRTLAR MORIĆ društvo s ograničenom odgovornošću za hortikulturu, OIB 48060494083, Stankovci  264, 23422 Stankovci</izvorni_sadrzaj>
    <derivirana_varijabla naziv="DomainObject.Predmet.ProtustrankaIDrugiAdressOIB_1">VRTLAR MORIĆ društvo s ograničenom odgovornošću za hortikulturu, OIB 48060494083, Stankovci  264,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listopada 2016.</izvorni_sadrzaj>
    <derivirana_varijabla naziv="DomainObject.Predmet.OdlukaRjesenje.DatumDonosenjaOdluke_1">3. listopada 2016.</derivirana_varijabla>
  </DomainObject.Predmet.OdlukaRjesenje.DatumDonosenjaOdluke>
  <DomainObject.Predmet.OdlukaRjesenje.DatumPravomocnosti>
    <izvorni_sadrzaj>20. listopada 2016.</izvorni_sadrzaj>
    <derivirana_varijabla naziv="DomainObject.Predmet.OdlukaRjesenje.DatumPravomocnosti_1">20. listopada 2016.</derivirana_varijabla>
  </DomainObject.Predmet.OdlukaRjesenje.DatumPravomocnosti>
  <DomainObject.Predmet.OdlukaRjesenje.Oznaka>
    <izvorni_sadrzaj>St-565/2016-15</izvorni_sadrzaj>
    <derivirana_varijabla naziv="DomainObject.Predmet.OdlukaRjesenje.Oznaka_1">St-565/2016-15</derivirana_varijabla>
  </DomainObject.Predmet.OdlukaRjesenje.Oznaka>
  <DomainObject.Predmet.SudioniciListNaziv>
    <izvorni_sadrzaj>
      <item>Financijska agencija</item>
      <item>VRTLAR MORIĆ društvo s ograničenom odgovornošću za hortikulturu</item>
      <item>Dalibor Morić-gluhajić</item>
    </izvorni_sadrzaj>
    <derivirana_varijabla naziv="DomainObject.Predmet.SudioniciListNaziv_1">
      <item>Financijska agencija</item>
      <item>VRTLAR MORIĆ društvo s ograničenom odgovornošću za hortikulturu</item>
      <item>Dalibor Morić-gluhajić</item>
    </derivirana_varijabla>
  </DomainObject.Predmet.SudioniciListNaziv>
  <DomainObject.Predmet.SudioniciListAdressOIB>
    <izvorni_sadrzaj>
      <item>Financijska agencija, OIB 85821130368, Ivana Danila 4,23000 Zadar</item>
      <item>VRTLAR MORIĆ društvo s ograničenom odgovornošću za hortikulturu, OIB 48060494083, Stankovci  264,23422 Stankovci</item>
      <item>Dalibor Morić-gluhajić, OIB 34905785962, Stankovci 264,23422 Stankovci</item>
    </izvorni_sadrzaj>
    <derivirana_varijabla naziv="DomainObject.Predmet.SudioniciListAdressOIB_1">
      <item>Financijska agencija, OIB 85821130368, Ivana Danila 4,23000 Zadar</item>
      <item>VRTLAR MORIĆ društvo s ograničenom odgovornošću za hortikulturu, OIB 48060494083, Stankovci  264,23422 Stankovci</item>
      <item>Dalibor Morić-gluhajić, OIB 34905785962, Stankovci 264,23422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48060494083</item>
      <item>, OIB 34905785962</item>
    </izvorni_sadrzaj>
    <derivirana_varijabla naziv="DomainObject.Predmet.SudioniciListNazivOIB_1">
      <item>, OIB 85821130368</item>
      <item>, OIB 48060494083</item>
      <item>, OIB 34905785962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237</properties:Words>
  <properties:Characters>1199</properties:Characters>
  <properties:Lines>55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2017-02-15T13:08:00Z</dcterms:created>
  <dc:creator>Ardena Bajlo</dc:creator>
  <cp:lastModifiedBy>wsadmin</cp:lastModifiedBy>
  <cp:lastPrinted>2017-02-16T08:52:00Z</cp:lastPrinted>
  <dcterms:modified xmlns:xsi="http://www.w3.org/2001/XMLSchema-instance" xsi:type="dcterms:W3CDTF">2017-02-16T10:24:00Z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