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f882" w14:paraId="dd2f882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proofErr w:type="spellStart"/>
      <w:r w:rsidRPr="002E5247">
        <w:rPr>
          <w:b/>
          <w:sz w:val="22"/>
          <w:szCs w:val="22"/>
        </w:rPr>
        <w:t>Posl</w:t>
      </w:r>
      <w:proofErr w:type="spellEnd"/>
      <w:r w:rsidRPr="002E5247">
        <w:rPr>
          <w:b/>
          <w:sz w:val="22"/>
          <w:szCs w:val="22"/>
        </w:rPr>
        <w:t>. br. 6-St.</w:t>
      </w:r>
      <w:r w:rsidR="00EA1E45">
        <w:rPr>
          <w:b/>
          <w:sz w:val="22"/>
          <w:szCs w:val="22"/>
        </w:rPr>
        <w:t>2971/2015-6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EA1E45">
        <w:rPr>
          <w:sz w:val="22"/>
          <w:szCs w:val="22"/>
        </w:rPr>
        <w:t xml:space="preserve">BUŠIĆ TURIZAM d.o.o. u likvidaciji, Dr. </w:t>
      </w:r>
      <w:proofErr w:type="spellStart"/>
      <w:r w:rsidR="00EA1E45">
        <w:rPr>
          <w:sz w:val="22"/>
          <w:szCs w:val="22"/>
        </w:rPr>
        <w:t>Vladka</w:t>
      </w:r>
      <w:proofErr w:type="spellEnd"/>
      <w:r w:rsidR="00EA1E45">
        <w:rPr>
          <w:sz w:val="22"/>
          <w:szCs w:val="22"/>
        </w:rPr>
        <w:t xml:space="preserve"> Mačeka 26, Dubrovnik,</w:t>
      </w:r>
      <w:r w:rsidR="00924813" w:rsidRPr="00924813">
        <w:rPr>
          <w:sz w:val="22"/>
          <w:szCs w:val="22"/>
        </w:rPr>
        <w:t xml:space="preserve"> OIB: </w:t>
      </w:r>
      <w:r w:rsidR="00EA1E45">
        <w:rPr>
          <w:sz w:val="22"/>
          <w:szCs w:val="22"/>
        </w:rPr>
        <w:t>89342550041</w:t>
      </w:r>
      <w:r>
        <w:rPr>
          <w:sz w:val="22"/>
          <w:szCs w:val="22"/>
        </w:rPr>
        <w:t>,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EA1E45">
        <w:rPr>
          <w:sz w:val="22"/>
          <w:szCs w:val="22"/>
        </w:rPr>
        <w:t>29. siječnja 2016</w:t>
      </w:r>
      <w:r w:rsidRPr="00DD002E">
        <w:rPr>
          <w:sz w:val="22"/>
          <w:szCs w:val="22"/>
        </w:rPr>
        <w:t>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EA1E45" w:rsidRPr="00EA1E45">
        <w:rPr>
          <w:sz w:val="22"/>
          <w:szCs w:val="22"/>
        </w:rPr>
        <w:t xml:space="preserve"> </w:t>
      </w:r>
      <w:r w:rsidR="00EA1E45">
        <w:rPr>
          <w:sz w:val="22"/>
          <w:szCs w:val="22"/>
        </w:rPr>
        <w:t xml:space="preserve">BUŠIĆ TURIZAM d.o.o. u likvidaciji, Dr. </w:t>
      </w:r>
      <w:proofErr w:type="spellStart"/>
      <w:r w:rsidR="00EA1E45">
        <w:rPr>
          <w:sz w:val="22"/>
          <w:szCs w:val="22"/>
        </w:rPr>
        <w:t>Vladka</w:t>
      </w:r>
      <w:proofErr w:type="spellEnd"/>
      <w:r w:rsidR="00EA1E45">
        <w:rPr>
          <w:sz w:val="22"/>
          <w:szCs w:val="22"/>
        </w:rPr>
        <w:t xml:space="preserve"> Mačeka 26, Dubrovnik,</w:t>
      </w:r>
      <w:r w:rsidR="00EA1E45" w:rsidRPr="00924813">
        <w:rPr>
          <w:sz w:val="22"/>
          <w:szCs w:val="22"/>
        </w:rPr>
        <w:t xml:space="preserve"> OIB: </w:t>
      </w:r>
      <w:r w:rsidR="00EA1E45">
        <w:rPr>
          <w:sz w:val="22"/>
          <w:szCs w:val="22"/>
        </w:rPr>
        <w:t>89342550041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EA1E45">
        <w:rPr>
          <w:sz w:val="22"/>
          <w:szCs w:val="22"/>
        </w:rPr>
        <w:t>1.544,75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EA1E45">
        <w:rPr>
          <w:sz w:val="22"/>
          <w:szCs w:val="22"/>
        </w:rPr>
        <w:t>29. siječnja 2016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EA1E45">
        <w:rPr>
          <w:sz w:val="22"/>
          <w:szCs w:val="22"/>
        </w:rPr>
        <w:t>29.01.2016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2E1381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2E1381"/>
    <w:rsid w:val="003B7904"/>
    <w:rsid w:val="00525579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A1E45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E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E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E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E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E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E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E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E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St-2971/2015</izvorni_sadrzaj>
    <derivirana_varijabla naziv="DomainObject.Predmet.OznakaBroj_1">St-2971/2015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 TURIZAM d.o.o. za prijevoz, servisiranje vozila i usluge u likvidaciji</izvorni_sadrzaj>
    <derivirana_varijabla naziv="DomainObject.Predmet.ProtustrankaFormated_1">  BUŠIĆ TURIZAM d.o.o. za prijevoz, servisiranje vozila i usluge u likvidaciji</derivirana_varijabla>
  </DomainObject.Predmet.ProtustrankaFormated>
  <DomainObject.Predmet.ProtustrankaFormatedOIB>
    <izvorni_sadrzaj>  BUŠIĆ TURIZAM d.o.o. za prijevoz, servisiranje vozila i usluge u likvidaciji, OIB 89342550041</izvorni_sadrzaj>
    <derivirana_varijabla naziv="DomainObject.Predmet.ProtustrankaFormatedOIB_1">  BUŠIĆ TURIZAM d.o.o. za prijevoz, servisiranje vozila i usluge u likvidaciji, OIB 89342550041</derivirana_varijabla>
  </DomainObject.Predmet.ProtustrankaFormatedOIB>
  <DomainObject.Predmet.ProtustrankaFormatedWithAdress>
    <izvorni_sadrzaj> BUŠIĆ TURIZAM d.o.o. za prijevoz, servisiranje vozila i usluge u likvidaciji, Dr. Vladka Mačeka 26, 20000 Dubrovnik</izvorni_sadrzaj>
    <derivirana_varijabla naziv="DomainObject.Predmet.ProtustrankaFormatedWithAdress_1"> BUŠIĆ TURIZAM d.o.o. za prijevoz, servisiranje vozila i usluge u likvidaciji, Dr. Vladka Mačeka 26, 20000 Dubrovnik</derivirana_varijabla>
  </DomainObject.Predmet.ProtustrankaFormatedWithAdress>
  <DomainObject.Predmet.ProtustrankaFormatedWithAdressOIB>
    <izvorni_sadrzaj> BUŠIĆ TURIZAM d.o.o. za prijevoz, servisiranje vozila i usluge u likvidaciji, OIB 89342550041, Dr. Vladka Mačeka 26, 20000 Dubrovnik</izvorni_sadrzaj>
    <derivirana_varijabla naziv="DomainObject.Predmet.ProtustrankaFormatedWithAdressOIB_1"> BUŠIĆ TURIZAM d.o.o. za prijevoz, servisiranje vozila i usluge u likvidaciji, OIB 89342550041, Dr. Vladka Mačeka 26, 20000 Dubrovnik</derivirana_varijabla>
  </DomainObject.Predmet.ProtustrankaFormatedWithAdressOIB>
  <DomainObject.Predmet.ProtustrankaWithAdress>
    <izvorni_sadrzaj>BUŠIĆ TURIZAM d.o.o. za prijevoz, servisiranje vozila i usluge u likvidaciji Dr. Vladka Mačeka 26, 20000 Dubrovnik</izvorni_sadrzaj>
    <derivirana_varijabla naziv="DomainObject.Predmet.ProtustrankaWithAdress_1">BUŠIĆ TURIZAM d.o.o. za prijevoz, servisiranje vozila i usluge u likvidaciji Dr. Vladka Mačeka 26, 20000 Dubrovnik</derivirana_varijabla>
  </DomainObject.Predmet.ProtustrankaWithAdress>
  <DomainObject.Predmet.ProtustrankaWithAdressOIB>
    <izvorni_sadrzaj>BUŠIĆ TURIZAM d.o.o. za prijevoz, servisiranje vozila i usluge u likvidaciji, OIB 89342550041, Dr. Vladka Mačeka 26, 20000 Dubrovnik</izvorni_sadrzaj>
    <derivirana_varijabla naziv="DomainObject.Predmet.ProtustrankaWithAdressOIB_1">BUŠIĆ TURIZAM d.o.o. za prijevoz, servisiranje vozila i usluge u likvidaciji, OIB 89342550041, Dr. Vladka Mačeka 26, 20000 Dubrovnik</derivirana_varijabla>
  </DomainObject.Predmet.ProtustrankaWithAdressOIB>
  <DomainObject.Predmet.ProtustrankaNazivFormated>
    <izvorni_sadrzaj>BUŠIĆ TURIZAM d.o.o. za prijevoz, servisiranje vozila i usluge u likvidaciji</izvorni_sadrzaj>
    <derivirana_varijabla naziv="DomainObject.Predmet.ProtustrankaNazivFormated_1">BUŠIĆ TURIZAM d.o.o. za prijevoz, servisiranje vozila i usluge u likvidaciji</derivirana_varijabla>
  </DomainObject.Predmet.ProtustrankaNazivFormated>
  <DomainObject.Predmet.ProtustrankaNazivFormatedOIB>
    <izvorni_sadrzaj>BUŠIĆ TURIZAM d.o.o. za prijevoz, servisiranje vozila i usluge u likvidaciji, OIB 89342550041</izvorni_sadrzaj>
    <derivirana_varijabla naziv="DomainObject.Predmet.ProtustrankaNazivFormatedOIB_1">BUŠIĆ TURIZAM d.o.o. za prijevoz, servisiranje vozila i usluge u likvidaciji, OIB 89342550041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BUŠIĆ TURIZAM d.o.o. za prijevoz, servisiranje vozila i usluge u likvidaciji</item>
    </izvorni_sadrzaj>
    <derivirana_varijabla naziv="DomainObject.Predmet.ProtuStrankaListFormated_1">
      <item>BUŠIĆ TURIZAM d.o.o. za prijevoz, servisiranje vozila i usluge u likvidaciji</item>
    </derivirana_varijabla>
  </DomainObject.Predmet.ProtuStrankaListFormated>
  <DomainObject.Predmet.ProtuStrankaListFormatedOIB>
    <izvorni_sadrzaj>
      <item>BUŠIĆ TURIZAM d.o.o. za prijevoz, servisiranje vozila i usluge u likvidaciji, OIB 89342550041</item>
    </izvorni_sadrzaj>
    <derivirana_varijabla naziv="DomainObject.Predmet.ProtuStrankaListFormatedOIB_1">
      <item>BUŠIĆ TURIZAM d.o.o. za prijevoz, servisiranje vozila i usluge u likvidaciji, OIB 89342550041</item>
    </derivirana_varijabla>
  </DomainObject.Predmet.ProtuStrankaListFormatedOIB>
  <DomainObject.Predmet.ProtuStrankaListFormatedWithAdress>
    <izvorni_sadrzaj>
      <item>BUŠIĆ TURIZAM d.o.o. za prijevoz, servisiranje vozila i usluge u likvidaciji, Dr. Vladka Mačeka 26, 20000 Dubrovnik</item>
    </izvorni_sadrzaj>
    <derivirana_varijabla naziv="DomainObject.Predmet.ProtuStrankaListFormatedWithAdress_1">
      <item>BUŠIĆ TURIZAM d.o.o. za prijevoz, servisiranje vozila i usluge u likvidaciji, Dr. Vladka Mačeka 26, 20000 Dubrovnik</item>
    </derivirana_varijabla>
  </DomainObject.Predmet.ProtuStrankaListFormatedWithAdress>
  <DomainObject.Predmet.ProtuStrankaListFormatedWithAdressOIB>
    <izvorni_sadrzaj>
      <item>BUŠIĆ TURIZAM d.o.o. za prijevoz, servisiranje vozila i usluge u likvidaciji, OIB 89342550041, Dr. Vladka Mačeka 26, 20000 Dubrovnik</item>
    </izvorni_sadrzaj>
    <derivirana_varijabla naziv="DomainObject.Predmet.ProtuStrankaListFormatedWithAdressOIB_1">
      <item>BUŠIĆ TURIZAM d.o.o. za prijevoz, servisiranje vozila i usluge u likvidaciji, OIB 89342550041, Dr. Vladka Mačeka 26, 20000 Dubrovnik</item>
    </derivirana_varijabla>
  </DomainObject.Predmet.ProtuStrankaListFormatedWithAdressOIB>
  <DomainObject.Predmet.ProtuStrankaListNazivFormated>
    <izvorni_sadrzaj>
      <item>BUŠIĆ TURIZAM d.o.o. za prijevoz, servisiranje vozila i usluge u likvidaciji</item>
    </izvorni_sadrzaj>
    <derivirana_varijabla naziv="DomainObject.Predmet.ProtuStrankaListNazivFormated_1">
      <item>BUŠIĆ TURIZAM d.o.o. za prijevoz, servisiranje vozila i usluge u likvidaciji</item>
    </derivirana_varijabla>
  </DomainObject.Predmet.ProtuStrankaListNazivFormated>
  <DomainObject.Predmet.ProtuStrankaListNazivFormatedOIB>
    <izvorni_sadrzaj>
      <item>BUŠIĆ TURIZAM d.o.o. za prijevoz, servisiranje vozila i usluge u likvidaciji, OIB 89342550041</item>
    </izvorni_sadrzaj>
    <derivirana_varijabla naziv="DomainObject.Predmet.ProtuStrankaListNazivFormatedOIB_1">
      <item>BUŠIĆ TURIZAM d.o.o. za prijevoz, servisiranje vozila i usluge u likvidaciji, OIB 89342550041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BUŠIĆ TURIZAM d.o.o. za prijevoz, servisiranje vozila i usluge u likvidaciji</izvorni_sadrzaj>
    <derivirana_varijabla naziv="DomainObject.Predmet.ProtustrankaIDrugi_1">BUŠIĆ TURIZAM d.o.o. za prijevoz, servisiranje vozila i usluge u likvidaciji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BUŠIĆ TURIZAM d.o.o. za prijevoz, servisiranje vozila i usluge u likvidaciji, OIB 89342550041, Dr. Vladka Mačeka 26, 20000 Dubrovnik</izvorni_sadrzaj>
    <derivirana_varijabla naziv="DomainObject.Predmet.ProtustrankaIDrugiAdressOIB_1">BUŠIĆ TURIZAM d.o.o. za prijevoz, servisiranje vozila i usluge u likvidaciji, OIB 89342550041, Dr. Vladka Mačeka 26,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BUŠIĆ TURIZAM d.o.o. za prijevoz, servisiranje vozila i usluge u likvidaciji</item>
      <item>FINA,RC Split,Podružnica Dubrovnik</item>
    </izvorni_sadrzaj>
    <derivirana_varijabla naziv="DomainObject.Predmet.SudioniciListNaziv_1">
      <item>BUŠIĆ TURIZAM d.o.o. za prijevoz, servisiranje vozila i usluge u likvidaciji</item>
      <item>FINA,RC Split,Podružnica Dubrovnik</item>
    </derivirana_varijabla>
  </DomainObject.Predmet.SudioniciListNaziv>
  <DomainObject.Predmet.SudioniciListAdressOIB>
    <izvorni_sadrzaj>
      <item>BUŠIĆ TURIZAM d.o.o. za prijevoz, servisiranje vozila i usluge u likvidaciji, OIB 89342550041, Dr. Vladka Mačeka 26,20000 Dubrovnik</item>
      <item>FINA,RC Split,Podružnica Dubrovnik, OIB 85821130368, Vukovarska 2,20000 Dubrovnik</item>
    </izvorni_sadrzaj>
    <derivirana_varijabla naziv="DomainObject.Predmet.SudioniciListAdressOIB_1">
      <item>BUŠIĆ TURIZAM d.o.o. za prijevoz, servisiranje vozila i usluge u likvidaciji, OIB 89342550041, Dr. Vladka Mačeka 26,20000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89342550041</item>
      <item>, OIB 85821130368</item>
    </izvorni_sadrzaj>
    <derivirana_varijabla naziv="DomainObject.Predmet.SudioniciListNazivOIB_1">
      <item>, OIB 89342550041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1650</properties:Characters>
  <properties:Lines>49</properties:Lines>
  <properties:Paragraphs>18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2016-01-29T13:15:00Z</cp:lastPrinted>
  <dcterms:modified xmlns:xsi="http://www.w3.org/2001/XMLSchema-instance" xsi:type="dcterms:W3CDTF">2016-01-29T13:16:00Z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