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919e" w14:paraId="555919e" w:rsidRDefault="00E856D1" w:rsidP="00BF30CF" w:rsidR="00E856D1">
      <w:pPr>
        <w:jc w:val="right"/>
        <w15:collapsed w:val="false"/>
      </w:pPr>
    </w:p>
    <w:p w:rsidRDefault="00BF30CF" w:rsidP="00BF30CF" w:rsidR="00BF30CF">
      <w:pPr>
        <w:jc w:val="right"/>
      </w:pPr>
      <w:r>
        <w:t>Broj: 6 St-</w:t>
      </w:r>
      <w:r w:rsidR="00A90E1F">
        <w:t>842/16-23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4777C8" w:rsidP="00BF30CF" w:rsidR="004777C8"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90E1F">
        <w:t xml:space="preserve">FINA RC Osijek Podružnica Osijek za otvaranje stečajnog postupka nad dužnikom </w:t>
      </w:r>
      <w:r w:rsidR="00A90E1F">
        <w:rPr>
          <w:b/>
        </w:rPr>
        <w:t>WAL-NEM d.o.o., Našice, Markovac Našički, Osječka 2/b, OIB: 64501824331, MBS: 030120920</w:t>
      </w:r>
      <w:r w:rsidRPr="00D14516">
        <w:t>,</w:t>
      </w:r>
      <w:r>
        <w:t xml:space="preserve"> dana </w:t>
      </w:r>
      <w:r w:rsidR="00084E80">
        <w:t>27</w:t>
      </w:r>
      <w:r w:rsidR="00A90E1F">
        <w:t>. rujna</w:t>
      </w:r>
      <w:r w:rsidR="00D9130C">
        <w:t xml:space="preserve"> 2017</w:t>
      </w:r>
      <w:r w:rsidR="002859AC">
        <w:t>. g.,</w:t>
      </w:r>
    </w:p>
    <w:p w:rsidRDefault="004777C8" w:rsidP="004777C8" w:rsidR="00324E7F">
      <w:pPr>
        <w:tabs>
          <w:tab w:pos="3345" w:val="left"/>
        </w:tabs>
        <w:jc w:val="both"/>
      </w:pPr>
      <w:r>
        <w:tab/>
      </w:r>
    </w:p>
    <w:p w:rsidRDefault="00324E7F" w:rsidP="00A90E1F" w:rsidR="00E51F67"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90E1F">
        <w:rPr>
          <w:b/>
        </w:rPr>
        <w:t>WAL-NEM d.o.o., Našice, Markovac Našički, Osječka 2/b, OIB: 64501824331, MBS: 030120920</w:t>
      </w:r>
      <w:r w:rsidR="00D9130C">
        <w:rPr>
          <w:b/>
        </w:rPr>
        <w:t>.</w:t>
      </w:r>
    </w:p>
    <w:p w:rsidRDefault="00816867" w:rsidP="00BA7BA2" w:rsidR="00816867">
      <w:pPr>
        <w:ind w:left="1080"/>
        <w:jc w:val="center"/>
        <w:rPr>
          <w:b/>
        </w:rPr>
      </w:pPr>
    </w:p>
    <w:p w:rsidRDefault="00324E7F" w:rsidP="00ED72C6" w:rsidR="00ED72C6" w:rsidRPr="004777C8">
      <w:pPr>
        <w:numPr>
          <w:ilvl w:val="0"/>
          <w:numId w:val="11"/>
        </w:numPr>
        <w:jc w:val="both"/>
        <w:rPr>
          <w:b/>
        </w:rPr>
      </w:pPr>
      <w:r w:rsidRPr="00E33447">
        <w:t>Za stečajnog upravitelja određuje se</w:t>
      </w:r>
      <w:r w:rsidR="0067317A">
        <w:t xml:space="preserve"> </w:t>
      </w:r>
      <w:r w:rsidR="004777C8" w:rsidRPr="004777C8">
        <w:rPr>
          <w:b/>
        </w:rPr>
        <w:t>Nada Gagro, Vinkovci, Glagoljaška 52, OIB 04212100945.</w:t>
      </w:r>
    </w:p>
    <w:p w:rsidRDefault="004777C8" w:rsidP="004777C8" w:rsidR="00816867" w:rsidRPr="00816867">
      <w:pPr>
        <w:tabs>
          <w:tab w:pos="3525"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90E1F">
        <w:rPr>
          <w:b/>
        </w:rPr>
        <w:t>WAL-NEM d.o.o., Našice, Markovac Našički, Osječka 2/b, OIB: 64501824331, MBS: 030120920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A90E1F">
        <w:rPr>
          <w:b/>
        </w:rPr>
        <w:t>842</w:t>
      </w:r>
      <w:r>
        <w:rPr>
          <w:b/>
        </w:rPr>
        <w:t>-16</w:t>
      </w:r>
      <w:r>
        <w:t xml:space="preserve"> i obustavi daljnju pljenidbu do iznosa iz st. 1 čl. 112 Stečajnog zakona (NN 105/15) ako iznos predujma nije zaplijenjen u cijelosti.</w:t>
      </w:r>
    </w:p>
    <w:p w:rsidRDefault="00035807" w:rsidP="00035807" w:rsidR="00035807">
      <w:pPr>
        <w:jc w:val="both"/>
      </w:pPr>
    </w:p>
    <w:p w:rsidRDefault="00035807" w:rsidP="00035807" w:rsidR="00035807">
      <w:pPr>
        <w:numPr>
          <w:ilvl w:val="0"/>
          <w:numId w:val="11"/>
        </w:numPr>
        <w:jc w:val="both"/>
      </w:pPr>
      <w:r w:rsidRPr="00A90C3E">
        <w:t xml:space="preserve">Obvezuje se </w:t>
      </w:r>
      <w:proofErr w:type="spellStart"/>
      <w:r w:rsidRPr="00A90C3E">
        <w:t>z.z</w:t>
      </w:r>
      <w:proofErr w:type="spellEnd"/>
      <w:r w:rsidRPr="00A90C3E">
        <w:t xml:space="preserve">. dužnika </w:t>
      </w:r>
      <w:r w:rsidR="00A90E1F" w:rsidRPr="00A90E1F">
        <w:rPr>
          <w:b/>
        </w:rPr>
        <w:t>Marijo Nemet, OIB: 29586713652, Markovac Našički, Osječka 2/b</w:t>
      </w:r>
      <w:r w:rsidR="00A90E1F">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51F67" w:rsidP="004A2B09" w:rsidR="00E51F67" w:rsidRPr="004A2B09">
      <w:pPr>
        <w:jc w:val="center"/>
      </w:pPr>
    </w:p>
    <w:p w:rsidRDefault="006D3D49" w:rsidP="006D3D49" w:rsidR="006D3D49">
      <w:pPr>
        <w:ind w:firstLine="720"/>
        <w:jc w:val="both"/>
      </w:pPr>
      <w:r>
        <w:t>Predlagatelj –</w:t>
      </w:r>
      <w:r w:rsidR="0067317A">
        <w:t xml:space="preserve"> </w:t>
      </w:r>
      <w:r>
        <w:t xml:space="preserve">FINA RC Osijek je dana </w:t>
      </w:r>
      <w:r w:rsidR="00A90E1F">
        <w:t>7. travnja</w:t>
      </w:r>
      <w:r>
        <w:t xml:space="preserve"> </w:t>
      </w:r>
      <w:r w:rsidR="0067317A">
        <w:t xml:space="preserve">2016. </w:t>
      </w:r>
      <w:r>
        <w:t xml:space="preserve">g. podnio prijedlog za otvaranje stečajnog postupka nad dužnikom </w:t>
      </w:r>
      <w:r w:rsidR="00A90E1F">
        <w:rPr>
          <w:b/>
        </w:rPr>
        <w:t xml:space="preserve">WAL-NEM d.o.o., Našice, Markovac Našički, Osječka 2/b, OIB: 64501824331, MBS: 030120920 </w:t>
      </w:r>
      <w:r>
        <w:t xml:space="preserve">navodeći da na dan </w:t>
      </w:r>
      <w:r w:rsidR="004777C8">
        <w:t>1. rujna 2015</w:t>
      </w:r>
      <w:r>
        <w:t xml:space="preserve">. g. u Očevidniku redoslijeda osnova za plaćanje ima evidentirane neizvršene osnove za plaćanje u ukupnom iznosu od </w:t>
      </w:r>
      <w:r w:rsidR="00A90E1F">
        <w:t>31.080,95</w:t>
      </w:r>
      <w:r w:rsidR="00035807">
        <w:t xml:space="preserve"> </w:t>
      </w:r>
      <w:r>
        <w:t xml:space="preserve">kn u neprekidnom razdoblju od </w:t>
      </w:r>
      <w:r w:rsidR="00A90E1F">
        <w:t>693</w:t>
      </w:r>
      <w:r>
        <w:t xml:space="preserve"> dana.</w:t>
      </w:r>
    </w:p>
    <w:p w:rsidRDefault="00035807" w:rsidP="00035807" w:rsidR="006D3D49">
      <w:pPr>
        <w:tabs>
          <w:tab w:pos="3720" w:val="left"/>
        </w:tabs>
        <w:ind w:firstLine="720"/>
        <w:jc w:val="both"/>
      </w:pPr>
      <w:r>
        <w:tab/>
      </w:r>
    </w:p>
    <w:p w:rsidRDefault="00035807" w:rsidP="00035807" w:rsidR="00035807">
      <w:pPr>
        <w:ind w:firstLine="720"/>
        <w:jc w:val="both"/>
      </w:pPr>
      <w:r>
        <w:t>Rješenjem Trg</w:t>
      </w:r>
      <w:r w:rsidR="00D6482B">
        <w:t>ovačkog suda u Osijeku broj St-</w:t>
      </w:r>
      <w:r w:rsidR="00A90E1F">
        <w:t>842</w:t>
      </w:r>
      <w:r w:rsidR="00E51F67">
        <w:t xml:space="preserve">/16 od </w:t>
      </w:r>
      <w:r w:rsidR="00A90E1F">
        <w:t>18. siječnja 2017. g.</w:t>
      </w:r>
      <w:r>
        <w:t xml:space="preserve"> pokrenut je prethodni postupak radi utvrđivanja uvjeta za otvaranje stečajnog postupka nad dužnikom a za privremenu stečajnu upraviteljicu automatskim odabirom, imenovana je Nada Gagro iz Vinkovaca da utvrdi financijsko-gospodarsko stanje dužnika te mogućnost provođenja stečajnog postupka nad dužnikom.</w:t>
      </w:r>
    </w:p>
    <w:p w:rsidRDefault="00035807" w:rsidP="00035807" w:rsidR="00035807">
      <w:pPr>
        <w:jc w:val="both"/>
      </w:pPr>
      <w:r>
        <w:tab/>
      </w:r>
    </w:p>
    <w:p w:rsidRDefault="00035807" w:rsidP="00035807" w:rsidR="00035807">
      <w:pPr>
        <w:jc w:val="both"/>
      </w:pPr>
      <w:r>
        <w:tab/>
        <w:t>Iz  izvješća privremenog stečajnog upravitelja proizlazi slijedeće:</w:t>
      </w:r>
    </w:p>
    <w:p w:rsidRDefault="00035807" w:rsidP="00084E80" w:rsidR="00A90E1F" w:rsidRPr="00C13D97">
      <w:pPr>
        <w:pStyle w:val="Standard"/>
        <w:jc w:val="both"/>
      </w:pPr>
      <w:r w:rsidRPr="002E643A">
        <w:t xml:space="preserve">         </w:t>
      </w:r>
    </w:p>
    <w:p w:rsidRDefault="00A90E1F" w:rsidP="00A90E1F" w:rsidR="00A90E1F" w:rsidRPr="00C13D97">
      <w:pPr>
        <w:pStyle w:val="Standard"/>
        <w:jc w:val="both"/>
      </w:pPr>
      <w:r w:rsidRPr="00C13D97">
        <w:tab/>
        <w:t>Zakonsk</w:t>
      </w:r>
      <w:r w:rsidR="00084E80">
        <w:t>i</w:t>
      </w:r>
      <w:r w:rsidRPr="00C13D97">
        <w:t xml:space="preserve"> zastupnik Nemet Marij</w:t>
      </w:r>
      <w:r w:rsidR="00084E80">
        <w:t xml:space="preserve">o je </w:t>
      </w:r>
      <w:proofErr w:type="spellStart"/>
      <w:r w:rsidR="00084E80">
        <w:t>kontaktiran</w:t>
      </w:r>
      <w:proofErr w:type="spellEnd"/>
      <w:r w:rsidRPr="00C13D97">
        <w:t xml:space="preserve"> telefonski na broj </w:t>
      </w:r>
      <w:r w:rsidR="00084E80">
        <w:t xml:space="preserve">sa </w:t>
      </w:r>
      <w:proofErr w:type="spellStart"/>
      <w:r w:rsidR="00084E80">
        <w:t>interneta</w:t>
      </w:r>
      <w:proofErr w:type="spellEnd"/>
      <w:r w:rsidRPr="00C13D97">
        <w:t>,</w:t>
      </w:r>
      <w:r w:rsidR="00084E80">
        <w:t xml:space="preserve"> u razgovoru s</w:t>
      </w:r>
      <w:r w:rsidRPr="00C13D97">
        <w:t xml:space="preserve"> njegovim ocem Stjepanom, zakonski zastupnik Dužnika nalazi </w:t>
      </w:r>
      <w:r w:rsidR="00084E80">
        <w:t xml:space="preserve">se </w:t>
      </w:r>
      <w:r w:rsidRPr="00C13D97">
        <w:t>u Njemačkoj, ostav</w:t>
      </w:r>
      <w:r w:rsidR="00084E80">
        <w:t>ljen je kontakt podatak</w:t>
      </w:r>
      <w:r w:rsidRPr="00C13D97">
        <w:t>, no isti se nije javio do trenutka izrade izvješća.</w:t>
      </w:r>
    </w:p>
    <w:p w:rsidRDefault="00A90E1F" w:rsidP="00A90E1F" w:rsidR="00A90E1F" w:rsidRPr="00C13D97">
      <w:pPr>
        <w:pStyle w:val="Standard"/>
        <w:jc w:val="both"/>
      </w:pPr>
      <w:r w:rsidRPr="00C13D97">
        <w:t xml:space="preserve">      </w:t>
      </w:r>
    </w:p>
    <w:p w:rsidRDefault="00A90E1F" w:rsidP="00A90E1F" w:rsidR="00A90E1F" w:rsidRPr="00C13D97">
      <w:pPr>
        <w:pStyle w:val="Standard"/>
        <w:jc w:val="both"/>
      </w:pPr>
      <w:r w:rsidRPr="00C13D97">
        <w:t xml:space="preserve">    Dužnik je registriran kao jednostavno društvo s ograničenom odgovornošću MBS 030120920, OIB 64501824331 sa sjedištem u Našicama, Markovac Našički, Osječka 2/b.</w:t>
      </w:r>
    </w:p>
    <w:p w:rsidRDefault="00A90E1F" w:rsidP="00A90E1F" w:rsidR="00A90E1F" w:rsidRPr="00C13D97">
      <w:pPr>
        <w:pStyle w:val="Standard"/>
        <w:jc w:val="both"/>
      </w:pPr>
      <w:r w:rsidRPr="00C13D97">
        <w:t xml:space="preserve">     U trenutku izrade izvješća kod Dužnika je zaposlen njegov zakonski zastupnik Nemet Marijo.</w:t>
      </w:r>
    </w:p>
    <w:p w:rsidRDefault="00A90E1F" w:rsidP="00A90E1F" w:rsidR="00A90E1F" w:rsidRPr="00C13D97">
      <w:pPr>
        <w:pStyle w:val="Standard"/>
        <w:jc w:val="both"/>
      </w:pPr>
      <w:r w:rsidRPr="00C13D97">
        <w:t xml:space="preserve">      </w:t>
      </w:r>
    </w:p>
    <w:p w:rsidRDefault="00A90E1F" w:rsidP="00A90E1F" w:rsidR="00A90E1F" w:rsidRPr="00C13D97">
      <w:pPr>
        <w:pStyle w:val="Standard"/>
        <w:jc w:val="both"/>
      </w:pPr>
      <w:r w:rsidRPr="00C13D97">
        <w:t xml:space="preserve">     Dužnik je izradio financijska izvješća za 2012. godinu, ali nije sačinio financijska izvješća za 2013., 2014., 2015. i 2016. godinu, te nema saznanja kada su prestale poslovne aktivnosti Dužnika.</w:t>
      </w:r>
    </w:p>
    <w:p w:rsidRDefault="00A90E1F" w:rsidP="00084E80" w:rsidR="00A90E1F" w:rsidRPr="00C13D97">
      <w:pPr>
        <w:pStyle w:val="Standard"/>
        <w:jc w:val="both"/>
      </w:pPr>
      <w:r w:rsidRPr="00C13D97">
        <w:t xml:space="preserve">            </w:t>
      </w:r>
    </w:p>
    <w:p w:rsidRDefault="00A90E1F" w:rsidP="00084E80" w:rsidR="00A90E1F" w:rsidRPr="00084E80">
      <w:pPr>
        <w:pStyle w:val="Standard"/>
        <w:jc w:val="both"/>
      </w:pPr>
      <w:r w:rsidRPr="00C13D97">
        <w:t xml:space="preserve">     Dužnik nema otvoren niti jedan žiro račun,a do zatvaranja oba žiro </w:t>
      </w:r>
      <w:proofErr w:type="spellStart"/>
      <w:r w:rsidRPr="00C13D97">
        <w:t>računabio</w:t>
      </w:r>
      <w:proofErr w:type="spellEnd"/>
      <w:r w:rsidRPr="00C13D97">
        <w:t xml:space="preserve"> je u </w:t>
      </w:r>
      <w:proofErr w:type="spellStart"/>
      <w:r w:rsidRPr="00C13D97">
        <w:t>nešprekidnoj</w:t>
      </w:r>
      <w:proofErr w:type="spellEnd"/>
      <w:r w:rsidRPr="00C13D97">
        <w:t xml:space="preserve"> </w:t>
      </w:r>
      <w:proofErr w:type="spellStart"/>
      <w:r w:rsidRPr="00C13D97">
        <w:t>bloakdi</w:t>
      </w:r>
      <w:proofErr w:type="spellEnd"/>
      <w:r w:rsidRPr="00C13D97">
        <w:t xml:space="preserve"> od 09.10.2013. do 22.12.2014. godine,  odnosno 439 dana , a podaci o računu su pribavljeni s portala </w:t>
      </w:r>
      <w:proofErr w:type="spellStart"/>
      <w:r w:rsidRPr="00C13D97">
        <w:t>Poslovna.hr</w:t>
      </w:r>
      <w:proofErr w:type="spellEnd"/>
      <w:r w:rsidRPr="00C13D97">
        <w:t>.</w:t>
      </w:r>
    </w:p>
    <w:p w:rsidRDefault="00A90E1F" w:rsidP="00A90E1F" w:rsidR="00A90E1F" w:rsidRPr="00C13D97">
      <w:pPr>
        <w:pStyle w:val="Standard"/>
        <w:rPr>
          <w:b/>
          <w:bCs/>
        </w:rPr>
      </w:pPr>
      <w:r w:rsidRPr="00C13D97">
        <w:rPr>
          <w:b/>
          <w:bCs/>
        </w:rPr>
        <w:t xml:space="preserve">     </w:t>
      </w:r>
    </w:p>
    <w:p w:rsidRDefault="00A90E1F" w:rsidP="00A90E1F" w:rsidR="00A90E1F" w:rsidRPr="00C13D97">
      <w:pPr>
        <w:pStyle w:val="Standard"/>
        <w:jc w:val="both"/>
      </w:pPr>
      <w:r w:rsidRPr="00C13D97">
        <w:rPr>
          <w:b/>
          <w:bCs/>
        </w:rPr>
        <w:t xml:space="preserve">   </w:t>
      </w:r>
      <w:r w:rsidRPr="00C13D97">
        <w:t>Prema potvrdi koja je pribavljena od Općinskog suda u Osijeku, Zemljišnoknjižni odjel potvrđeno je da Dužnik nije vlasnik nekretnina.</w:t>
      </w:r>
    </w:p>
    <w:p w:rsidRDefault="00A90E1F" w:rsidP="00A90E1F" w:rsidR="00A90E1F" w:rsidRPr="00C13D97">
      <w:pPr>
        <w:pStyle w:val="Standard"/>
        <w:jc w:val="both"/>
      </w:pPr>
    </w:p>
    <w:p w:rsidRDefault="00A90E1F" w:rsidP="00A90E1F" w:rsidR="00A90E1F" w:rsidRPr="00C13D97">
      <w:pPr>
        <w:pStyle w:val="Standard"/>
        <w:jc w:val="both"/>
      </w:pPr>
      <w:r w:rsidRPr="00C13D97">
        <w:tab/>
        <w:t xml:space="preserve">Prema uvjerenju koje je pribavljeno od Policijske uprave Osječko baranjske PP Našice vidljivo je da Dužnik nije upisan kao vlasnik  motornog vozila.  </w:t>
      </w:r>
    </w:p>
    <w:p w:rsidRDefault="00A90E1F" w:rsidP="00A90E1F" w:rsidR="00A90E1F" w:rsidRPr="00C13D97">
      <w:pPr>
        <w:pStyle w:val="Standard"/>
      </w:pPr>
      <w:r w:rsidRPr="00C13D97">
        <w:t xml:space="preserve">       </w:t>
      </w:r>
      <w:r w:rsidRPr="00C13D97">
        <w:tab/>
      </w:r>
    </w:p>
    <w:p w:rsidRDefault="00A90E1F" w:rsidP="00A90E1F" w:rsidR="00A90E1F" w:rsidRPr="00C13D97">
      <w:pPr>
        <w:pStyle w:val="Standard"/>
        <w:jc w:val="both"/>
      </w:pPr>
      <w:r w:rsidRPr="00C13D97">
        <w:tab/>
        <w:t xml:space="preserve">Prema podacima koji su da pribavljeni s portala </w:t>
      </w:r>
      <w:proofErr w:type="spellStart"/>
      <w:r w:rsidRPr="00C13D97">
        <w:t>Poslovna.hr</w:t>
      </w:r>
      <w:proofErr w:type="spellEnd"/>
      <w:r w:rsidRPr="00C13D97">
        <w:t xml:space="preserve"> (javne objave) stanje imovine i obveza na dan 31. prosinca 2012. godine je slijedeće:</w:t>
      </w:r>
    </w:p>
    <w:p w:rsidRDefault="00A90E1F" w:rsidP="00A90E1F" w:rsidR="00A90E1F" w:rsidRPr="00C13D97">
      <w:pPr>
        <w:pStyle w:val="Standard"/>
      </w:pPr>
    </w:p>
    <w:p w:rsidRDefault="00A90E1F" w:rsidP="00A90E1F" w:rsidR="00A90E1F" w:rsidRPr="00C13D97">
      <w:pPr>
        <w:pStyle w:val="Standard"/>
        <w:rPr>
          <w:b/>
          <w:bCs/>
        </w:rPr>
      </w:pPr>
      <w:r w:rsidRPr="00C13D97">
        <w:rPr>
          <w:b/>
          <w:bCs/>
        </w:rPr>
        <w:lastRenderedPageBreak/>
        <w:t>Aktiva</w:t>
      </w:r>
    </w:p>
    <w:p w:rsidRDefault="00A90E1F" w:rsidP="00A90E1F" w:rsidR="00A90E1F" w:rsidRPr="00C13D97">
      <w:pPr>
        <w:pStyle w:val="Standard"/>
      </w:pPr>
      <w:r w:rsidRPr="00C13D97">
        <w:rPr>
          <w:b/>
          <w:bCs/>
        </w:rPr>
        <w:t xml:space="preserve">dugotrajna </w:t>
      </w:r>
      <w:proofErr w:type="spellStart"/>
      <w:r w:rsidRPr="00C13D97">
        <w:rPr>
          <w:b/>
          <w:bCs/>
        </w:rPr>
        <w:t>imovina.</w:t>
      </w:r>
      <w:r w:rsidRPr="00C13D97">
        <w:t>.......................................</w:t>
      </w:r>
      <w:proofErr w:type="spellEnd"/>
      <w:r w:rsidRPr="00C13D97">
        <w:t>.    4.300,00 kn</w:t>
      </w:r>
    </w:p>
    <w:p w:rsidRDefault="00A90E1F" w:rsidP="00A90E1F" w:rsidR="00A90E1F" w:rsidRPr="00C13D97">
      <w:pPr>
        <w:pStyle w:val="Standard"/>
      </w:pPr>
      <w:r w:rsidRPr="00C13D97">
        <w:t>materijalna imovina (u kn).................................    4.300,00 kn</w:t>
      </w:r>
    </w:p>
    <w:p w:rsidRDefault="00A90E1F" w:rsidP="00A90E1F" w:rsidR="00A90E1F" w:rsidRPr="00C13D97">
      <w:pPr>
        <w:pStyle w:val="Standard"/>
      </w:pPr>
      <w:r w:rsidRPr="00C13D97">
        <w:rPr>
          <w:b/>
          <w:bCs/>
        </w:rPr>
        <w:t xml:space="preserve">kratkotrajna </w:t>
      </w:r>
      <w:proofErr w:type="spellStart"/>
      <w:r w:rsidRPr="00C13D97">
        <w:rPr>
          <w:b/>
          <w:bCs/>
        </w:rPr>
        <w:t>imovina.</w:t>
      </w:r>
      <w:r w:rsidRPr="00C13D97">
        <w:t>.....................................</w:t>
      </w:r>
      <w:proofErr w:type="spellEnd"/>
      <w:r w:rsidRPr="00C13D97">
        <w:t>.    4.400,00 kn</w:t>
      </w:r>
    </w:p>
    <w:p w:rsidRDefault="00A90E1F" w:rsidP="00A90E1F" w:rsidR="00A90E1F" w:rsidRPr="00C13D97">
      <w:pPr>
        <w:pStyle w:val="Standard"/>
      </w:pPr>
      <w:proofErr w:type="spellStart"/>
      <w:r w:rsidRPr="00C13D97">
        <w:t>zalihe....................................................</w:t>
      </w:r>
      <w:proofErr w:type="spellEnd"/>
      <w:r w:rsidRPr="00C13D97">
        <w:t>.    1.600,00 kn</w:t>
      </w:r>
    </w:p>
    <w:p w:rsidRDefault="00A90E1F" w:rsidP="00A90E1F" w:rsidR="00A90E1F" w:rsidRPr="00C13D97">
      <w:pPr>
        <w:pStyle w:val="Standard"/>
      </w:pPr>
      <w:r w:rsidRPr="00C13D97">
        <w:t>potraživanja (u kn)........................................    2.000,00 kn</w:t>
      </w:r>
    </w:p>
    <w:p w:rsidRDefault="00A90E1F" w:rsidP="00A90E1F" w:rsidR="00A90E1F" w:rsidRPr="00C13D97">
      <w:pPr>
        <w:pStyle w:val="Standard"/>
      </w:pPr>
      <w:r w:rsidRPr="00C13D97">
        <w:t>novac u banci i blagajni(kn)...............................      800,00 kn</w:t>
      </w:r>
    </w:p>
    <w:p w:rsidRDefault="00A90E1F" w:rsidP="00A90E1F" w:rsidR="00A90E1F" w:rsidRPr="00C13D97">
      <w:pPr>
        <w:pStyle w:val="Standard"/>
      </w:pPr>
      <w:r w:rsidRPr="00C13D97">
        <w:t xml:space="preserve">plaćeni troškovi budućeg razdoblja i obračunati </w:t>
      </w:r>
      <w:proofErr w:type="spellStart"/>
      <w:r w:rsidRPr="00C13D97">
        <w:t>prihodi...</w:t>
      </w:r>
      <w:proofErr w:type="spellEnd"/>
      <w:r w:rsidRPr="00C13D97">
        <w:t>.   12.000,00 kn</w:t>
      </w:r>
    </w:p>
    <w:p w:rsidRDefault="00A90E1F" w:rsidP="00A90E1F" w:rsidR="00A90E1F" w:rsidRPr="00C13D97">
      <w:pPr>
        <w:pStyle w:val="Standard"/>
        <w:rPr>
          <w:b/>
          <w:bCs/>
        </w:rPr>
      </w:pPr>
      <w:r w:rsidRPr="00C13D97">
        <w:rPr>
          <w:b/>
          <w:bCs/>
        </w:rPr>
        <w:t xml:space="preserve">ukupna </w:t>
      </w:r>
      <w:proofErr w:type="spellStart"/>
      <w:r w:rsidRPr="00C13D97">
        <w:rPr>
          <w:b/>
          <w:bCs/>
        </w:rPr>
        <w:t>aktiva.............................................</w:t>
      </w:r>
      <w:proofErr w:type="spellEnd"/>
      <w:r w:rsidRPr="00C13D97">
        <w:rPr>
          <w:b/>
          <w:bCs/>
        </w:rPr>
        <w:t>.   20.600,00 kn</w:t>
      </w:r>
    </w:p>
    <w:p w:rsidRDefault="00A90E1F" w:rsidP="00A90E1F" w:rsidR="00A90E1F" w:rsidRPr="00C13D97">
      <w:pPr>
        <w:pStyle w:val="Standard"/>
      </w:pPr>
    </w:p>
    <w:p w:rsidRDefault="00A90E1F" w:rsidP="00A90E1F" w:rsidR="00A90E1F" w:rsidRPr="00C13D97">
      <w:pPr>
        <w:pStyle w:val="Standard"/>
        <w:rPr>
          <w:b/>
          <w:bCs/>
        </w:rPr>
      </w:pPr>
      <w:r w:rsidRPr="00C13D97">
        <w:rPr>
          <w:b/>
          <w:bCs/>
        </w:rPr>
        <w:t>Pasiva</w:t>
      </w:r>
    </w:p>
    <w:p w:rsidRDefault="00A90E1F" w:rsidP="00A90E1F" w:rsidR="00A90E1F" w:rsidRPr="00C13D97">
      <w:pPr>
        <w:pStyle w:val="Standard"/>
        <w:rPr>
          <w:b/>
          <w:bCs/>
        </w:rPr>
      </w:pPr>
      <w:r w:rsidRPr="00C13D97">
        <w:rPr>
          <w:b/>
          <w:bCs/>
        </w:rPr>
        <w:t xml:space="preserve">kapital i rezerve (u kn)...................................  </w:t>
      </w:r>
      <w:r w:rsidRPr="00C13D97">
        <w:t xml:space="preserve"> -5.300,00 kn</w:t>
      </w:r>
    </w:p>
    <w:p w:rsidRDefault="00A90E1F" w:rsidP="00A90E1F" w:rsidR="00A90E1F" w:rsidRPr="00C13D97">
      <w:pPr>
        <w:pStyle w:val="Standard"/>
      </w:pPr>
      <w:r w:rsidRPr="00C13D97">
        <w:t>temeljni (upisani) kapital (u kn)..........................   20.000,00 kn</w:t>
      </w:r>
    </w:p>
    <w:p w:rsidRDefault="00A90E1F" w:rsidP="00A90E1F" w:rsidR="00A90E1F" w:rsidRPr="00C13D97">
      <w:pPr>
        <w:pStyle w:val="Standard"/>
      </w:pPr>
      <w:r w:rsidRPr="00C13D97">
        <w:t>dobit ili gubitak poslovne godine (u kn)...................  -25.300,00 kn</w:t>
      </w:r>
    </w:p>
    <w:p w:rsidRDefault="00A90E1F" w:rsidP="00A90E1F" w:rsidR="00A90E1F" w:rsidRPr="00C13D97">
      <w:pPr>
        <w:pStyle w:val="Standard"/>
      </w:pPr>
      <w:r w:rsidRPr="00C13D97">
        <w:rPr>
          <w:b/>
          <w:bCs/>
        </w:rPr>
        <w:t xml:space="preserve">kratkoročne </w:t>
      </w:r>
      <w:proofErr w:type="spellStart"/>
      <w:r w:rsidRPr="00C13D97">
        <w:rPr>
          <w:b/>
          <w:bCs/>
        </w:rPr>
        <w:t>obveze</w:t>
      </w:r>
      <w:r w:rsidRPr="00C13D97">
        <w:t>........................................</w:t>
      </w:r>
      <w:proofErr w:type="spellEnd"/>
      <w:r w:rsidRPr="00C13D97">
        <w:t>.   25.900,00 kn</w:t>
      </w:r>
    </w:p>
    <w:p w:rsidRDefault="00A90E1F" w:rsidP="00A90E1F" w:rsidR="00A90E1F" w:rsidRPr="00C13D97">
      <w:pPr>
        <w:pStyle w:val="Standard"/>
        <w:rPr>
          <w:b/>
          <w:bCs/>
        </w:rPr>
      </w:pPr>
      <w:r w:rsidRPr="00C13D97">
        <w:rPr>
          <w:b/>
          <w:bCs/>
        </w:rPr>
        <w:t xml:space="preserve">ukupno </w:t>
      </w:r>
      <w:proofErr w:type="spellStart"/>
      <w:r w:rsidRPr="00C13D97">
        <w:rPr>
          <w:b/>
          <w:bCs/>
        </w:rPr>
        <w:t>pasiva.............................................</w:t>
      </w:r>
      <w:proofErr w:type="spellEnd"/>
      <w:r w:rsidRPr="00C13D97">
        <w:rPr>
          <w:b/>
          <w:bCs/>
        </w:rPr>
        <w:t>.   20.600,00 kn</w:t>
      </w:r>
    </w:p>
    <w:p w:rsidRDefault="00A90E1F" w:rsidP="00084E80" w:rsidR="00A90E1F" w:rsidRPr="00C13D97">
      <w:pPr>
        <w:pStyle w:val="Standard"/>
      </w:pPr>
    </w:p>
    <w:p w:rsidRDefault="00A90E1F" w:rsidP="00A90E1F" w:rsidR="00A90E1F" w:rsidRPr="00C13D97">
      <w:pPr>
        <w:pStyle w:val="Standard"/>
        <w:jc w:val="both"/>
      </w:pPr>
      <w:r w:rsidRPr="00C13D97">
        <w:tab/>
        <w:t>Kako su prezentirani podaci sa stanjem na dan 31. prosinca 2012. godine, a sada se nalazimo u 2017. godini isti vjerojatno ne prikazuju realno stanje imovine i obveza.</w:t>
      </w:r>
    </w:p>
    <w:p w:rsidRDefault="00A90E1F" w:rsidP="00D67A20" w:rsidR="00A90E1F" w:rsidRPr="00C13D97">
      <w:pPr>
        <w:pStyle w:val="Standard"/>
        <w:jc w:val="both"/>
        <w:rPr>
          <w:b/>
          <w:bCs/>
        </w:rPr>
      </w:pPr>
      <w:r w:rsidRPr="00C13D97">
        <w:t xml:space="preserve">           </w:t>
      </w:r>
    </w:p>
    <w:p w:rsidRDefault="00A90E1F" w:rsidP="00436530" w:rsidR="00A90E1F" w:rsidRPr="00C13D97">
      <w:pPr>
        <w:pStyle w:val="Standard"/>
        <w:jc w:val="both"/>
      </w:pPr>
      <w:r w:rsidRPr="00C13D97">
        <w:t xml:space="preserve">    Iz prezentiranih podataka je razvidno da kod Dužnika postoje stečajni razlog (nesposobnost za plaćanje), a  prema dostupnim  podacima nije moguće utvrditi da li Dužnik ima imovine iz koje bi se mogli namiriti troškovi s</w:t>
      </w:r>
      <w:r w:rsidR="00D67A20">
        <w:t xml:space="preserve">tečajnog postupka  i vjerovnici te da </w:t>
      </w:r>
      <w:r w:rsidR="000671A1">
        <w:t>se</w:t>
      </w:r>
      <w:r w:rsidR="00D67A20">
        <w:t xml:space="preserve"> do</w:t>
      </w:r>
      <w:r w:rsidRPr="00C13D97">
        <w:t>nese sukladno članku 132. Stečajnog zakona  rješenje o otvaranju i zaključenju stečajnog postupka uz prethodni poziv vjerovnicima uplate predujam u iznosu od 25.000,00 kn</w:t>
      </w:r>
      <w:r w:rsidR="000671A1">
        <w:t xml:space="preserve"> </w:t>
      </w:r>
      <w:r w:rsidRPr="00C13D97">
        <w:t>(nagrada stečajnoj</w:t>
      </w:r>
      <w:r w:rsidR="000671A1">
        <w:t xml:space="preserve"> </w:t>
      </w:r>
      <w:r w:rsidRPr="00C13D97">
        <w:t>upraviteljici u prethodnom  i stečajnom postupku 15.000,00 kn, ažuriranje i vođenje poslovnih  knjiga u stečaju predvidivo za godinu dana 8.000,00 kn, troškovi arhiviranja 1.500,00 kn, izrada pečata i ostali materijalni  troškovi 500,00 kn) ako žele da se stečajni  postupak vodi.</w:t>
      </w:r>
    </w:p>
    <w:p w:rsidRDefault="00A90E1F" w:rsidP="00A90E1F" w:rsidR="00A90E1F" w:rsidRPr="00C13D97">
      <w:pPr>
        <w:pStyle w:val="Standard"/>
        <w:jc w:val="both"/>
      </w:pPr>
      <w:r w:rsidRPr="00C13D97">
        <w:t xml:space="preserve">   </w:t>
      </w:r>
    </w:p>
    <w:p w:rsidRDefault="00A90E1F" w:rsidP="00A90E1F" w:rsidR="00A90E1F" w:rsidRPr="00C13D97">
      <w:pPr>
        <w:pStyle w:val="Standard"/>
        <w:jc w:val="both"/>
      </w:pPr>
      <w:r w:rsidRPr="00C13D97">
        <w:t xml:space="preserve">  Ujedno </w:t>
      </w:r>
      <w:r w:rsidR="000671A1">
        <w:t>da se</w:t>
      </w:r>
      <w:r w:rsidRPr="00C13D97">
        <w:t xml:space="preserve"> zakonskog zastupnika obveže na arhiviranje poslovne dokumentacije u Državni arhiv.</w:t>
      </w:r>
    </w:p>
    <w:p w:rsidRDefault="00A90E1F" w:rsidP="00A90E1F" w:rsidR="00A90E1F" w:rsidRPr="00C13D97">
      <w:pPr>
        <w:pStyle w:val="Standard"/>
        <w:rPr>
          <w:b/>
          <w:bCs/>
        </w:rPr>
      </w:pPr>
    </w:p>
    <w:p w:rsidRDefault="00A90E1F" w:rsidP="00A90E1F" w:rsidR="00E51F67">
      <w:pPr>
        <w:pStyle w:val="Standard"/>
        <w:jc w:val="both"/>
      </w:pPr>
      <w:r w:rsidRPr="00C13D97">
        <w:t xml:space="preserve">   </w:t>
      </w:r>
      <w:r w:rsidR="000671A1">
        <w:t>Napomena:</w:t>
      </w:r>
      <w:r w:rsidRPr="00C13D97">
        <w:t xml:space="preserve"> vjerovnici Dužnika mogu sukladno zakonskim ovlaštenjima utvrđivati pravilnost poslovne dokumentacije, kao i radnji ovlaštenih osoba u svezi vođenja poslovanja Dužnika kako je to iskazano u poslovnim knjigama.</w:t>
      </w:r>
    </w:p>
    <w:p w:rsidRDefault="004777C8" w:rsidP="004777C8" w:rsidR="004777C8">
      <w:pPr>
        <w:ind w:left="142"/>
        <w:jc w:val="both"/>
      </w:pPr>
    </w:p>
    <w:p w:rsidRDefault="004777C8" w:rsidP="004777C8" w:rsidR="004777C8">
      <w:pPr>
        <w:ind w:left="142"/>
        <w:jc w:val="both"/>
      </w:pPr>
      <w:r>
        <w:tab/>
        <w:t xml:space="preserve">Rješenjem ovoga suda broj </w:t>
      </w:r>
      <w:r w:rsidR="00A90E1F">
        <w:t xml:space="preserve">6 </w:t>
      </w:r>
      <w:r>
        <w:t>St-</w:t>
      </w:r>
      <w:r w:rsidR="00A90E1F">
        <w:t>842</w:t>
      </w:r>
      <w:r>
        <w:t xml:space="preserve">/16 od </w:t>
      </w:r>
      <w:r w:rsidR="00A90E1F">
        <w:t>1. lipnja</w:t>
      </w:r>
      <w:r>
        <w:t xml:space="preserve"> 2017. g. sud je pozvao osobe koje imaju pravni interes za provedbom stečajnog postupka nad dužnikom da se u roku od 15 dana od dana objave rješenja na e-oglasnoj ploči ovoga suda solidarno uplate na sudski depozit </w:t>
      </w:r>
      <w:r w:rsidR="00E51F67">
        <w:t>25</w:t>
      </w:r>
      <w:r>
        <w:t>.000,00 kn na ime predujma za pokriće troškova kako prethodnog tako i otvorenog stečajnog postupka u protivnom će sud donijeti odluku o otvaranju i zaključenju stečajnog postupka sukladno čl. 132 Stečajnog zakona (NN 71/15).</w:t>
      </w:r>
    </w:p>
    <w:p w:rsidRDefault="004777C8" w:rsidP="004777C8" w:rsidR="004777C8">
      <w:pPr>
        <w:jc w:val="both"/>
      </w:pPr>
    </w:p>
    <w:p w:rsidRDefault="004777C8" w:rsidP="004777C8" w:rsidR="004777C8">
      <w:pPr>
        <w:ind w:firstLine="708"/>
        <w:jc w:val="both"/>
      </w:pPr>
      <w:r>
        <w:t xml:space="preserve">Navedeno rješenje objavljeno je na mrežnim stranicama e-oglasna ploča Trgovačkog suda u Osijeku dana </w:t>
      </w:r>
      <w:r w:rsidR="00A90E1F">
        <w:t>2. lipnja</w:t>
      </w:r>
      <w:r>
        <w:t xml:space="preserve"> 2017. g.</w:t>
      </w:r>
    </w:p>
    <w:p w:rsidRDefault="004777C8" w:rsidP="004777C8" w:rsidR="004777C8">
      <w:pPr>
        <w:ind w:firstLine="708"/>
        <w:jc w:val="both"/>
      </w:pPr>
      <w:r>
        <w:lastRenderedPageBreak/>
        <w:t xml:space="preserve"> </w:t>
      </w:r>
    </w:p>
    <w:p w:rsidRDefault="004777C8" w:rsidP="004777C8" w:rsidR="004777C8">
      <w:pPr>
        <w:ind w:firstLine="708"/>
        <w:jc w:val="both"/>
      </w:pPr>
      <w:r>
        <w:t>Po pozivu suda na gore navedeno rješenje u zadanom roku nitko od zainteresiranih osoba nije uplatio predujam za pokriće troškova stečajnog postupka.</w:t>
      </w:r>
    </w:p>
    <w:p w:rsidRDefault="004777C8" w:rsidP="004777C8" w:rsidR="004777C8">
      <w:pPr>
        <w:jc w:val="both"/>
      </w:pPr>
    </w:p>
    <w:p w:rsidRDefault="00035807" w:rsidP="00035807" w:rsidR="00035807">
      <w:pPr>
        <w:ind w:firstLine="720"/>
        <w:jc w:val="both"/>
      </w:pPr>
      <w:r>
        <w:t xml:space="preserve">Sud je proveo uvid u materijalnu dokumentaciju u spisu i to prijedlog FINE za pokretanje st. postupka </w:t>
      </w:r>
      <w:r w:rsidR="004C4641">
        <w:t>nad dužnikom</w:t>
      </w:r>
      <w:r>
        <w:t xml:space="preserve"> od </w:t>
      </w:r>
      <w:r w:rsidR="000671A1">
        <w:t>7.4</w:t>
      </w:r>
      <w:r w:rsidR="004C4641">
        <w:t>.2016</w:t>
      </w:r>
      <w:r>
        <w:t xml:space="preserve">. g., povijesni izvadak iz sudskog registra za dužnika, </w:t>
      </w:r>
      <w:r w:rsidR="000671A1">
        <w:t xml:space="preserve">popis osiguranika HZMO od 25.4.2017. g., podaci sa Poslovna Hrvatska od 21.4.2017. g., Potvrda </w:t>
      </w:r>
      <w:proofErr w:type="spellStart"/>
      <w:r w:rsidR="000671A1">
        <w:t>zk</w:t>
      </w:r>
      <w:proofErr w:type="spellEnd"/>
      <w:r w:rsidR="000671A1">
        <w:t xml:space="preserve">. odjela Osijek od 28.4.2017. g., Uvjerenje MUP PU Osječko-baranjska PP Našice od 26.4.2017.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35807" w:rsidP="00035807" w:rsidR="00035807">
      <w:pPr>
        <w:jc w:val="both"/>
      </w:pPr>
    </w:p>
    <w:p w:rsidRDefault="006D3D49" w:rsidP="006D3D49" w:rsidR="006D3D49">
      <w:pPr>
        <w:ind w:firstLine="720"/>
        <w:jc w:val="both"/>
      </w:pPr>
      <w:r>
        <w:t xml:space="preserve">Za stečajnog upravitelja, automatskim odabirom, imenovana je </w:t>
      </w:r>
      <w:r w:rsidR="004777C8">
        <w:t>Nada Gagro iz Vinkovaca</w:t>
      </w:r>
      <w:r>
        <w:t xml:space="preserve"> s liste A stečajnih upravitelja za područje nadležnosti ovoga suda a sukladno čl. 84 st. 1 u vezi s čl. 85 st. 2 SZ.</w:t>
      </w:r>
    </w:p>
    <w:p w:rsidRDefault="004777C8" w:rsidP="007D2041" w:rsidR="004777C8">
      <w:pPr>
        <w:jc w:val="both"/>
      </w:pPr>
    </w:p>
    <w:p w:rsidRDefault="004C4641" w:rsidP="007D2041" w:rsidR="004C4641">
      <w:pPr>
        <w:jc w:val="both"/>
      </w:pPr>
    </w:p>
    <w:p w:rsidRDefault="00324E7F" w:rsidP="00D8612A" w:rsidR="00C41AEF">
      <w:pPr>
        <w:jc w:val="center"/>
      </w:pPr>
      <w:r w:rsidRPr="00D2596C">
        <w:t xml:space="preserve">U Osijeku </w:t>
      </w:r>
      <w:r w:rsidR="00A90E1F">
        <w:t>2</w:t>
      </w:r>
      <w:r w:rsidR="00436530">
        <w:t>7</w:t>
      </w:r>
      <w:r w:rsidR="00A90E1F">
        <w:t>. rujna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A30B3" w:rsidP="00DF5F6A" w:rsidR="005A30B3" w:rsidRPr="007C599D">
      <w:pPr>
        <w:jc w:val="both"/>
        <w:rPr>
          <w:b/>
        </w:rPr>
      </w:pPr>
    </w:p>
    <w:p w:rsidRDefault="00DF5F6A" w:rsidP="00DF5F6A" w:rsidR="00DF5F6A" w:rsidRPr="007D7E9A">
      <w:pPr>
        <w:jc w:val="both"/>
      </w:pPr>
      <w:r w:rsidRPr="007D7E9A">
        <w:t>DNA:</w:t>
      </w:r>
    </w:p>
    <w:p w:rsidRDefault="00C478F9" w:rsidP="00E834B2" w:rsidR="00831D30">
      <w:pPr>
        <w:tabs>
          <w:tab w:pos="4965" w:val="left"/>
        </w:tabs>
        <w:jc w:val="both"/>
      </w:pPr>
      <w:r>
        <w:t>1</w:t>
      </w:r>
      <w:r w:rsidR="00E834B2">
        <w:t>.</w:t>
      </w:r>
      <w:r w:rsidR="007D7E9A" w:rsidRPr="0017695F">
        <w:t xml:space="preserve"> </w:t>
      </w:r>
      <w:proofErr w:type="spellStart"/>
      <w:r w:rsidR="00035807">
        <w:t>z.z</w:t>
      </w:r>
      <w:proofErr w:type="spellEnd"/>
      <w:r w:rsidR="00035807">
        <w:t xml:space="preserve">. </w:t>
      </w:r>
      <w:r w:rsidR="007D7E9A" w:rsidRPr="0017695F">
        <w:t>dužnik</w:t>
      </w:r>
      <w:r w:rsidR="00035807">
        <w:t xml:space="preserve">a </w:t>
      </w:r>
      <w:r w:rsidR="00A90E1F" w:rsidRPr="00A90E1F">
        <w:t>Marijo Nemet, Markovac Našički, Osječka 2/b</w:t>
      </w:r>
      <w:r w:rsidR="00E834B2" w:rsidRPr="00A90E1F">
        <w:tab/>
      </w:r>
    </w:p>
    <w:p w:rsidRDefault="00C478F9" w:rsidP="00BA7BA2" w:rsidR="00163859">
      <w:pPr>
        <w:tabs>
          <w:tab w:pos="3225" w:val="left"/>
          <w:tab w:pos="5850" w:val="left"/>
        </w:tabs>
        <w:jc w:val="both"/>
      </w:pPr>
      <w:r>
        <w:t>2</w:t>
      </w:r>
      <w:r w:rsidR="00E834B2">
        <w:t>.</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C478F9" w:rsidP="00163859" w:rsidR="00163859">
      <w:pPr>
        <w:tabs>
          <w:tab w:pos="3225" w:val="left"/>
          <w:tab w:pos="5850" w:val="left"/>
        </w:tabs>
        <w:jc w:val="both"/>
      </w:pPr>
      <w:r>
        <w:t>3</w:t>
      </w:r>
      <w:r w:rsidR="00E834B2">
        <w:t xml:space="preserve">. </w:t>
      </w:r>
      <w:r w:rsidR="00163859">
        <w:t>Registar</w:t>
      </w:r>
      <w:r w:rsidR="005456F8">
        <w:t xml:space="preserve"> TS Osijek</w:t>
      </w:r>
    </w:p>
    <w:p w:rsidRDefault="00C478F9" w:rsidP="00163859" w:rsidR="00163859">
      <w:pPr>
        <w:tabs>
          <w:tab w:pos="3225" w:val="left"/>
          <w:tab w:pos="5850" w:val="left"/>
        </w:tabs>
        <w:jc w:val="both"/>
      </w:pPr>
      <w:r>
        <w:t>4</w:t>
      </w:r>
      <w:r w:rsidR="00163859">
        <w:t>. FINA</w:t>
      </w:r>
    </w:p>
    <w:p w:rsidRDefault="00C478F9" w:rsidP="00C478F9" w:rsidR="00F058D9">
      <w:pPr>
        <w:tabs>
          <w:tab w:pos="3225" w:val="left"/>
          <w:tab w:pos="5850" w:val="left"/>
        </w:tabs>
        <w:jc w:val="both"/>
        <w:rPr>
          <w:sz w:val="20"/>
          <w:szCs w:val="20"/>
        </w:rPr>
      </w:pPr>
      <w:r>
        <w:t>5</w:t>
      </w:r>
      <w:r w:rsidR="00163859">
        <w:t xml:space="preserve">. kal. </w:t>
      </w:r>
      <w:r w:rsidR="000671A1">
        <w:t>27</w:t>
      </w:r>
      <w:r w:rsidR="00A90E1F">
        <w:t>.10.</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80B" w:rsidR="0050080B">
      <w:r>
        <w:separator/>
      </w:r>
    </w:p>
  </w:endnote>
  <w:endnote w:id="0" w:type="continuationSeparator">
    <w:p w:rsidRDefault="0050080B" w:rsidR="005008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80B" w:rsidR="0050080B">
      <w:r>
        <w:separator/>
      </w:r>
    </w:p>
  </w:footnote>
  <w:footnote w:id="0" w:type="continuationSeparator">
    <w:p w:rsidRDefault="0050080B" w:rsidR="005008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2EA2">
      <w:rPr>
        <w:rStyle w:val="Brojstranice"/>
        <w:noProof/>
      </w:rPr>
      <w:t>- 5 -</w:t>
    </w:r>
    <w:r>
      <w:rPr>
        <w:rStyle w:val="Brojstranice"/>
      </w:rPr>
      <w:fldChar w:fldCharType="end"/>
    </w:r>
  </w:p>
  <w:p w:rsidRDefault="00A90E1F" w:rsidP="00A90E1F" w:rsidR="00A90E1F">
    <w:pPr>
      <w:jc w:val="right"/>
    </w:pPr>
    <w:r>
      <w:t>Broj: 6 St-842/16-23</w:t>
    </w:r>
  </w:p>
  <w:p w:rsidRDefault="0092156A" w:rsidP="00E51F67"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3"/>
  </w:num>
  <w:num w:numId="7">
    <w:abstractNumId w:val="15"/>
  </w:num>
  <w:num w:numId="8">
    <w:abstractNumId w:val="18"/>
  </w:num>
  <w:num w:numId="9">
    <w:abstractNumId w:val="3"/>
  </w:num>
  <w:num w:numId="10">
    <w:abstractNumId w:val="1"/>
  </w:num>
  <w:num w:numId="11">
    <w:abstractNumId w:val="20"/>
  </w:num>
  <w:num w:numId="12">
    <w:abstractNumId w:val="6"/>
  </w:num>
  <w:num w:numId="13">
    <w:abstractNumId w:val="8"/>
  </w:num>
  <w:num w:numId="14">
    <w:abstractNumId w:val="17"/>
  </w:num>
  <w:num w:numId="15">
    <w:abstractNumId w:val="21"/>
  </w:num>
  <w:num w:numId="16">
    <w:abstractNumId w:val="0"/>
  </w:num>
  <w:num w:numId="17">
    <w:abstractNumId w:val="7"/>
  </w:num>
  <w:num w:numId="18">
    <w:abstractNumId w:val="13"/>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5807"/>
    <w:rsid w:val="000472C0"/>
    <w:rsid w:val="0005033A"/>
    <w:rsid w:val="0005324C"/>
    <w:rsid w:val="000549DC"/>
    <w:rsid w:val="00054BF6"/>
    <w:rsid w:val="000569DB"/>
    <w:rsid w:val="000615E0"/>
    <w:rsid w:val="000652FE"/>
    <w:rsid w:val="000671A1"/>
    <w:rsid w:val="000714CD"/>
    <w:rsid w:val="00076A3F"/>
    <w:rsid w:val="00076B1B"/>
    <w:rsid w:val="00080341"/>
    <w:rsid w:val="00084E80"/>
    <w:rsid w:val="00097EDD"/>
    <w:rsid w:val="000A0A06"/>
    <w:rsid w:val="000A36A9"/>
    <w:rsid w:val="000C2EBA"/>
    <w:rsid w:val="000E4DA4"/>
    <w:rsid w:val="000E532B"/>
    <w:rsid w:val="000F332B"/>
    <w:rsid w:val="0010057F"/>
    <w:rsid w:val="0010241A"/>
    <w:rsid w:val="00105DC3"/>
    <w:rsid w:val="001146A9"/>
    <w:rsid w:val="001154A0"/>
    <w:rsid w:val="00123880"/>
    <w:rsid w:val="0013537E"/>
    <w:rsid w:val="00145A7A"/>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6D87"/>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E58A7"/>
    <w:rsid w:val="002F1901"/>
    <w:rsid w:val="003136DB"/>
    <w:rsid w:val="00324E7F"/>
    <w:rsid w:val="00334F7E"/>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6530"/>
    <w:rsid w:val="004508DE"/>
    <w:rsid w:val="00456F1B"/>
    <w:rsid w:val="00460DFD"/>
    <w:rsid w:val="004752F0"/>
    <w:rsid w:val="00475E77"/>
    <w:rsid w:val="004777C8"/>
    <w:rsid w:val="004832DB"/>
    <w:rsid w:val="004843FB"/>
    <w:rsid w:val="0048660A"/>
    <w:rsid w:val="004929A7"/>
    <w:rsid w:val="004A2B09"/>
    <w:rsid w:val="004A3B17"/>
    <w:rsid w:val="004B2427"/>
    <w:rsid w:val="004B64D1"/>
    <w:rsid w:val="004C4641"/>
    <w:rsid w:val="004C6676"/>
    <w:rsid w:val="004D6DB6"/>
    <w:rsid w:val="004E58C3"/>
    <w:rsid w:val="004F16D5"/>
    <w:rsid w:val="0050080B"/>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C5A4D"/>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67F60"/>
    <w:rsid w:val="00776768"/>
    <w:rsid w:val="0078508C"/>
    <w:rsid w:val="0079210F"/>
    <w:rsid w:val="00792EAD"/>
    <w:rsid w:val="007A00A5"/>
    <w:rsid w:val="007A4578"/>
    <w:rsid w:val="007A70EE"/>
    <w:rsid w:val="007B2EA2"/>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E5847"/>
    <w:rsid w:val="008F4139"/>
    <w:rsid w:val="00910E67"/>
    <w:rsid w:val="009149BB"/>
    <w:rsid w:val="00916F61"/>
    <w:rsid w:val="00920D81"/>
    <w:rsid w:val="0092156A"/>
    <w:rsid w:val="00930DC2"/>
    <w:rsid w:val="009341F2"/>
    <w:rsid w:val="00934AD2"/>
    <w:rsid w:val="00936CFF"/>
    <w:rsid w:val="0096085B"/>
    <w:rsid w:val="009703E4"/>
    <w:rsid w:val="00970C9E"/>
    <w:rsid w:val="00984C3D"/>
    <w:rsid w:val="00985A43"/>
    <w:rsid w:val="00994289"/>
    <w:rsid w:val="009A4342"/>
    <w:rsid w:val="009B680E"/>
    <w:rsid w:val="009C32E6"/>
    <w:rsid w:val="00A021C9"/>
    <w:rsid w:val="00A2140D"/>
    <w:rsid w:val="00A27BAA"/>
    <w:rsid w:val="00A371A9"/>
    <w:rsid w:val="00A439AF"/>
    <w:rsid w:val="00A43B04"/>
    <w:rsid w:val="00A52B20"/>
    <w:rsid w:val="00A531D3"/>
    <w:rsid w:val="00A61F6B"/>
    <w:rsid w:val="00A76741"/>
    <w:rsid w:val="00A832BA"/>
    <w:rsid w:val="00A8473B"/>
    <w:rsid w:val="00A87261"/>
    <w:rsid w:val="00A90E1F"/>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478F9"/>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6482B"/>
    <w:rsid w:val="00D67A20"/>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51F67"/>
    <w:rsid w:val="00E60E30"/>
    <w:rsid w:val="00E6574D"/>
    <w:rsid w:val="00E834B2"/>
    <w:rsid w:val="00E856D1"/>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16FF0"/>
    <w:rsid w:val="00F21871"/>
    <w:rsid w:val="00F41C45"/>
    <w:rsid w:val="00F43FEE"/>
    <w:rsid w:val="00F63463"/>
    <w:rsid w:val="00F82A78"/>
    <w:rsid w:val="00F914E7"/>
    <w:rsid w:val="00F9515B"/>
    <w:rsid w:val="00FA29C3"/>
    <w:rsid w:val="00FB43E2"/>
    <w:rsid w:val="00FC2E35"/>
    <w:rsid w:val="00FC3029"/>
    <w:rsid w:val="00FD25DA"/>
    <w:rsid w:val="00FD7D98"/>
    <w:rsid w:val="00FE3F3C"/>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customStyle="true" w:styleId="Standard" w:type="paragraph">
    <w:name w:val="Standard"/>
    <w:rsid w:val="00035807"/>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7B2EA2"/>
    <w:rPr>
      <w:color w:val="808080"/>
      <w:bdr w:space="0" w:sz="0" w:color="auto" w:val="none"/>
      <w:shd w:fill="CCFFFF" w:color="auto" w:val="clear"/>
    </w:rPr>
  </w:style>
  <w:style w:customStyle="true" w:styleId="eSPISCCParagraphDefaultFont" w:type="character">
    <w:name w:val="eSPIS_CC_Paragraph Default Font"/>
    <w:basedOn w:val="Zadanifontodlomka"/>
    <w:rsid w:val="007B2E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EA2"/>
    <w:rPr>
      <w:bdr w:space="0" w:sz="0" w:color="auto" w:val="none"/>
      <w:shd w:fill="FFFFCC" w:color="auto" w:val="clear"/>
      <w:lang w:val="hr-HR"/>
    </w:rPr>
  </w:style>
  <w:style w:customStyle="true" w:styleId="PozadinaSvijetloCrvena" w:type="character">
    <w:name w:val="Pozadina_SvijetloCrvena"/>
    <w:basedOn w:val="eSPISCCParagraphDefaultFont"/>
    <w:rsid w:val="007B2E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E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customStyle="1" w:styleId="Standard" w:type="paragraph">
    <w:name w:val="Standard"/>
    <w:rsid w:val="00035807"/>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7B2EA2"/>
    <w:rPr>
      <w:color w:val="808080"/>
      <w:bdr w:color="auto" w:space="0" w:sz="0" w:val="none"/>
      <w:shd w:color="auto" w:fill="CCFFFF" w:val="clear"/>
    </w:rPr>
  </w:style>
  <w:style w:customStyle="1" w:styleId="eSPISCCParagraphDefaultFont" w:type="character">
    <w:name w:val="eSPIS_CC_Paragraph Default Font"/>
    <w:basedOn w:val="Zadanifontodlomka"/>
    <w:rsid w:val="007B2E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EA2"/>
    <w:rPr>
      <w:bdr w:color="auto" w:space="0" w:sz="0" w:val="none"/>
      <w:shd w:color="auto" w:fill="FFFFCC" w:val="clear"/>
      <w:lang w:val="hr-HR"/>
    </w:rPr>
  </w:style>
  <w:style w:customStyle="1" w:styleId="PozadinaSvijetloCrvena" w:type="character">
    <w:name w:val="Pozadina_SvijetloCrvena"/>
    <w:basedOn w:val="eSPISCCParagraphDefaultFont"/>
    <w:rsid w:val="007B2E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E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582881485">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75871837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WAL-NEM društvo s ograničenom odgovornošću za usluge</izvorni_sadrzaj>
    <derivirana_varijabla naziv="DomainObject.Predmet.ProtustrankaFormated_1">  WAL-NEM društvo s ograničenom odgovornošću za usluge</derivirana_varijabla>
  </DomainObject.Predmet.ProtustrankaFormated>
  <DomainObject.Predmet.ProtustrankaFormatedOIB>
    <izvorni_sadrzaj>  WAL-NEM društvo s ograničenom odgovornošću za usluge, OIB 64501824331</izvorni_sadrzaj>
    <derivirana_varijabla naziv="DomainObject.Predmet.ProtustrankaFormatedOIB_1">  WAL-NEM društvo s ograničenom odgovornošću za usluge, OIB 64501824331</derivirana_varijabla>
  </DomainObject.Predmet.ProtustrankaFormatedOIB>
  <DomainObject.Predmet.ProtustrankaFormatedWithAdress>
    <izvorni_sadrzaj> WAL-NEM društvo s ograničenom odgovornošću za usluge, Osječka 2b, 31500 Našice</izvorni_sadrzaj>
    <derivirana_varijabla naziv="DomainObject.Predmet.ProtustrankaFormatedWithAdress_1"> WAL-NEM društvo s ograničenom odgovornošću za usluge, Osječka 2b, 31500 Našice</derivirana_varijabla>
  </DomainObject.Predmet.ProtustrankaFormatedWithAdress>
  <DomainObject.Predmet.ProtustrankaFormatedWithAdressOIB>
    <izvorni_sadrzaj> WAL-NEM društvo s ograničenom odgovornošću za usluge, OIB 64501824331, Osječka 2b, 31500 Našice</izvorni_sadrzaj>
    <derivirana_varijabla naziv="DomainObject.Predmet.ProtustrankaFormatedWithAdressOIB_1"> WAL-NEM društvo s ograničenom odgovornošću za usluge, OIB 64501824331, Osječka 2b, 31500 Našice</derivirana_varijabla>
  </DomainObject.Predmet.ProtustrankaFormatedWithAdressOIB>
  <DomainObject.Predmet.ProtustrankaWithAdress>
    <izvorni_sadrzaj>WAL-NEM društvo s ograničenom odgovornošću za usluge Osječka 2b, 31500 Našice</izvorni_sadrzaj>
    <derivirana_varijabla naziv="DomainObject.Predmet.ProtustrankaWithAdress_1">WAL-NEM društvo s ograničenom odgovornošću za usluge Osječka 2b, 31500 Našice</derivirana_varijabla>
  </DomainObject.Predmet.ProtustrankaWithAdress>
  <DomainObject.Predmet.ProtustrankaWithAdressOIB>
    <izvorni_sadrzaj>WAL-NEM društvo s ograničenom odgovornošću za usluge, OIB 64501824331, Osječka 2b, 31500 Našice</izvorni_sadrzaj>
    <derivirana_varijabla naziv="DomainObject.Predmet.ProtustrankaWithAdressOIB_1">WAL-NEM društvo s ograničenom odgovornošću za usluge, OIB 64501824331, Osječka 2b, 31500 Našice</derivirana_varijabla>
  </DomainObject.Predmet.ProtustrankaWithAdressOIB>
  <DomainObject.Predmet.ProtustrankaNazivFormated>
    <izvorni_sadrzaj>WAL-NEM društvo s ograničenom odgovornošću za usluge</izvorni_sadrzaj>
    <derivirana_varijabla naziv="DomainObject.Predmet.ProtustrankaNazivFormated_1">WAL-NEM društvo s ograničenom odgovornošću za usluge</derivirana_varijabla>
  </DomainObject.Predmet.ProtustrankaNazivFormated>
  <DomainObject.Predmet.ProtustrankaNazivFormatedOIB>
    <izvorni_sadrzaj>WAL-NEM društvo s ograničenom odgovornošću za usluge, OIB 64501824331</izvorni_sadrzaj>
    <derivirana_varijabla naziv="DomainObject.Predmet.ProtustrankaNazivFormatedOIB_1">WAL-NEM društvo s ograničenom odgovornošću za usluge, OIB 64501824331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WAL-NEM društvo s ograničenom odgovornošću za usluge</item>
    </izvorni_sadrzaj>
    <derivirana_varijabla naziv="DomainObject.Predmet.ProtuStrankaListFormated_1">
      <item>WAL-NEM društvo s ograničenom odgovornošću za usluge</item>
    </derivirana_varijabla>
  </DomainObject.Predmet.ProtuStrankaListFormated>
  <DomainObject.Predmet.ProtuStrankaListFormatedOIB>
    <izvorni_sadrzaj>
      <item>WAL-NEM društvo s ograničenom odgovornošću za usluge, OIB 64501824331</item>
    </izvorni_sadrzaj>
    <derivirana_varijabla naziv="DomainObject.Predmet.ProtuStrankaListFormatedOIB_1">
      <item>WAL-NEM društvo s ograničenom odgovornošću za usluge, OIB 64501824331</item>
    </derivirana_varijabla>
  </DomainObject.Predmet.ProtuStrankaListFormatedOIB>
  <DomainObject.Predmet.ProtuStrankaListFormatedWithAdress>
    <izvorni_sadrzaj>
      <item>WAL-NEM društvo s ograničenom odgovornošću za usluge, Osječka 2b, 31500 Našice</item>
    </izvorni_sadrzaj>
    <derivirana_varijabla naziv="DomainObject.Predmet.ProtuStrankaListFormatedWithAdress_1">
      <item>WAL-NEM društvo s ograničenom odgovornošću za usluge, Osječka 2b, 31500 Našice</item>
    </derivirana_varijabla>
  </DomainObject.Predmet.ProtuStrankaListFormatedWithAdress>
  <DomainObject.Predmet.ProtuStrankaListFormatedWithAdressOIB>
    <izvorni_sadrzaj>
      <item>WAL-NEM društvo s ograničenom odgovornošću za usluge, OIB 64501824331, Osječka 2b, 31500 Našice</item>
    </izvorni_sadrzaj>
    <derivirana_varijabla naziv="DomainObject.Predmet.ProtuStrankaListFormatedWithAdressOIB_1">
      <item>WAL-NEM društvo s ograničenom odgovornošću za usluge, OIB 64501824331, Osječka 2b, 31500 Našice</item>
    </derivirana_varijabla>
  </DomainObject.Predmet.ProtuStrankaListFormatedWithAdressOIB>
  <DomainObject.Predmet.ProtuStrankaListNazivFormated>
    <izvorni_sadrzaj>
      <item>WAL-NEM društvo s ograničenom odgovornošću za usluge</item>
    </izvorni_sadrzaj>
    <derivirana_varijabla naziv="DomainObject.Predmet.ProtuStrankaListNazivFormated_1">
      <item>WAL-NEM društvo s ograničenom odgovornošću za usluge</item>
    </derivirana_varijabla>
  </DomainObject.Predmet.ProtuStrankaListNazivFormated>
  <DomainObject.Predmet.ProtuStrankaListNazivFormatedOIB>
    <izvorni_sadrzaj>
      <item>WAL-NEM društvo s ograničenom odgovornošću za usluge, OIB 64501824331</item>
    </izvorni_sadrzaj>
    <derivirana_varijabla naziv="DomainObject.Predmet.ProtuStrankaListNazivFormatedOIB_1">
      <item>WAL-NEM društvo s ograničenom odgovornošću za usluge, OIB 64501824331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WAL-NEM društvo s ograničenom odgovornošću za usluge</izvorni_sadrzaj>
    <derivirana_varijabla naziv="DomainObject.Predmet.ProtustrankaIDrugi_1">WAL-NEM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WAL-NEM društvo s ograničenom odgovornošću za usluge, OIB 64501824331, Osječka 2b, 31500 Našice</izvorni_sadrzaj>
    <derivirana_varijabla naziv="DomainObject.Predmet.ProtustrankaIDrugiAdressOIB_1">WAL-NEM društvo s ograničenom odgovornošću za usluge, OIB 64501824331, Osječka 2b,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WAL-NEM društvo s ograničenom odgovornošću za usluge</item>
    </izvorni_sadrzaj>
    <derivirana_varijabla naziv="DomainObject.Predmet.SudioniciListNaziv_1">
      <item>FINA RC OSIJEK</item>
      <item>WAL-NEM društvo s ograničenom odgovornošću za usluge</item>
    </derivirana_varijabla>
  </DomainObject.Predmet.SudioniciListNaziv>
  <DomainObject.Predmet.SudioniciListAdressOIB>
    <izvorni_sadrzaj>
      <item>FINA RC OSIJEK, OIB 85821130368</item>
      <item>WAL-NEM društvo s ograničenom odgovornošću za usluge, OIB 64501824331, Osječka 2b,31500 Našice</item>
    </izvorni_sadrzaj>
    <derivirana_varijabla naziv="DomainObject.Predmet.SudioniciListAdressOIB_1">
      <item>FINA RC OSIJEK, OIB 85821130368</item>
      <item>WAL-NEM društvo s ograničenom odgovornošću za usluge, OIB 64501824331, Osječka 2b,31500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64501824331</item>
    </izvorni_sadrzaj>
    <derivirana_varijabla naziv="DomainObject.Predmet.SudioniciListNazivOIB_1">
      <item>, OIB 85821130368</item>
      <item>, OIB 64501824331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2EE81-9336-4022-B579-A3B378C17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1183</properties:Words>
  <properties:Characters>7076</properties:Characters>
  <properties:Lines>219</properties:Lines>
  <properties:Paragraphs>61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2017-09-26T09:38:00Z</dcterms:created>
  <dc:creator>dsekulic</dc:creator>
  <cp:lastModifiedBy>Danijela Sekulić</cp:lastModifiedBy>
  <cp:lastPrinted>2017-09-27T11:32:00Z</cp:lastPrinted>
  <dcterms:modified xmlns:xsi="http://www.w3.org/2001/XMLSchema-instance" xsi:type="dcterms:W3CDTF">2017-09-27T11:33:00Z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