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30f6" w14:paraId="14e30f6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170358" w:rsidP="00CA7AA4" w:rsidR="00170358">
      <w:pPr>
        <w:rPr>
          <w:b/>
          <w:sz w:val="24"/>
          <w:szCs w:val="24"/>
        </w:rPr>
      </w:pPr>
    </w:p>
    <w:p w:rsidRDefault="00170358" w:rsidP="00170358" w:rsidR="00170358" w:rsidRPr="00170358">
      <w:pPr>
        <w:rPr>
          <w:sz w:val="24"/>
          <w:szCs w:val="24"/>
        </w:rPr>
      </w:pPr>
    </w:p>
    <w:p w:rsidRDefault="00170358" w:rsidP="00170358" w:rsidR="00170358" w:rsidRPr="00170358">
      <w:pPr>
        <w:rPr>
          <w:sz w:val="24"/>
          <w:szCs w:val="24"/>
        </w:rPr>
      </w:pPr>
    </w:p>
    <w:p w:rsidRDefault="00170358" w:rsidP="00CA7AA4" w:rsidR="00170358">
      <w:pPr>
        <w:rPr>
          <w:b/>
          <w:sz w:val="24"/>
          <w:szCs w:val="24"/>
        </w:rPr>
      </w:pPr>
    </w:p>
    <w:p w:rsidRDefault="002551AE" w:rsidP="00170358" w:rsidR="00CA7AA4">
      <w:pPr>
        <w:tabs>
          <w:tab w:pos="3420" w:val="left"/>
          <w:tab w:pos="4020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70358">
        <w:rPr>
          <w:sz w:val="24"/>
        </w:rPr>
        <w:t>20. St-</w:t>
      </w:r>
      <w:r w:rsidR="004D40CF">
        <w:rPr>
          <w:sz w:val="24"/>
        </w:rPr>
        <w:t>653</w:t>
      </w:r>
      <w:r w:rsidR="00170358">
        <w:rPr>
          <w:sz w:val="24"/>
        </w:rPr>
        <w:t>/18</w:t>
      </w:r>
      <w:r>
        <w:rPr>
          <w:sz w:val="24"/>
        </w:rPr>
        <w:t>-16</w:t>
      </w:r>
      <w:r w:rsidR="00CA7AA4">
        <w:rPr>
          <w:b/>
          <w:sz w:val="24"/>
          <w:szCs w:val="24"/>
        </w:rPr>
        <w:br w:clear="all" w:type="textWrapping"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sz w:val="24"/>
          <w:szCs w:val="24"/>
        </w:rPr>
        <w:tab/>
      </w:r>
      <w:r w:rsidR="00CA7AA4"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4D40CF" w:rsidRPr="004D40CF">
        <w:rPr>
          <w:sz w:val="24"/>
          <w:szCs w:val="24"/>
        </w:rPr>
        <w:t>nakon obustavljenog skraćenog stečajnog postupka nad dužnikom MANIMAR d.o.o. za trgovinu i usluge , Velika Gorica (Grad Velika Gorica), Kurilovečka 2, OIB 16962324318, povodom prijedloga vjerovnika RH, Ministarstvo financija, Porezna uprava, zastupano po Županijskom državnom odvjetništvu u Velikoj Gorici, za otvaranje stečajnog postupka nad dužnikom MANIMAR d.o.o. za trgovinu i usluge , Velika Gorica (Grad Velika Gorica), Kurilovečka 2, OIB 16962324318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4D40CF">
        <w:rPr>
          <w:sz w:val="24"/>
          <w:szCs w:val="24"/>
        </w:rPr>
        <w:t>dana 17</w:t>
      </w:r>
      <w:r w:rsidRPr="008201EF">
        <w:rPr>
          <w:sz w:val="24"/>
          <w:szCs w:val="24"/>
        </w:rPr>
        <w:t xml:space="preserve">. </w:t>
      </w:r>
      <w:r w:rsidR="00170358">
        <w:rPr>
          <w:sz w:val="24"/>
          <w:szCs w:val="24"/>
        </w:rPr>
        <w:t>listopada</w:t>
      </w:r>
      <w:r w:rsidR="00B70107">
        <w:rPr>
          <w:sz w:val="24"/>
          <w:szCs w:val="24"/>
        </w:rPr>
        <w:t xml:space="preserve">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4D40CF" w:rsidRPr="004D40CF">
        <w:rPr>
          <w:sz w:val="24"/>
          <w:szCs w:val="24"/>
        </w:rPr>
        <w:t>Mario Pejak, OIB: 00613546427, Velika Gorica, Kurilovečka ulica 2 A</w:t>
      </w:r>
      <w:r w:rsidRPr="008201EF">
        <w:rPr>
          <w:sz w:val="24"/>
          <w:szCs w:val="24"/>
        </w:rPr>
        <w:t xml:space="preserve">, dužnika </w:t>
      </w:r>
      <w:r w:rsidR="004D40CF" w:rsidRPr="004D40CF">
        <w:rPr>
          <w:sz w:val="24"/>
          <w:szCs w:val="24"/>
        </w:rPr>
        <w:t>MANIMAR d.o.o. za trgovinu i usluge , Velika Gorica (Grad Velika Gorica), Kurilovečka 2, OIB 16962324318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941952" w:rsidP="00941952" w:rsidR="00CA7AA4" w:rsidRPr="009419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A7AA4">
        <w:rPr>
          <w:sz w:val="24"/>
          <w:szCs w:val="24"/>
        </w:rPr>
        <w:t>iznos predujma od 1.000,00 kn u Fond  za namirenje troškova stečajnog</w:t>
      </w:r>
      <w:r>
        <w:rPr>
          <w:sz w:val="24"/>
          <w:szCs w:val="24"/>
        </w:rPr>
        <w:t xml:space="preserve">  </w:t>
      </w:r>
      <w:r w:rsidR="00CA7AA4">
        <w:rPr>
          <w:sz w:val="24"/>
          <w:szCs w:val="24"/>
        </w:rPr>
        <w:t xml:space="preserve"> postupka, na račun Trgovačkog suda u Zagrebu, otvorenog u Hrvatskoj poštanskoj banci d.d. Zagreb, broj IBAN: HR9223900011300000460, model 05, s pozivom na broj 2001-</w:t>
      </w:r>
      <w:r w:rsidR="004D40CF">
        <w:rPr>
          <w:sz w:val="24"/>
          <w:szCs w:val="24"/>
        </w:rPr>
        <w:t>65318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5E3196" w:rsidRPr="004D40CF">
        <w:rPr>
          <w:sz w:val="24"/>
          <w:szCs w:val="24"/>
        </w:rPr>
        <w:lastRenderedPageBreak/>
        <w:t>MANIMAR d.o.o. za trgovinu i usluge , Velika Gorica (Grad Velika Gorica), Kurilovečka 2, OIB 16962324318</w:t>
      </w:r>
      <w:r>
        <w:rPr>
          <w:sz w:val="24"/>
          <w:szCs w:val="24"/>
        </w:rPr>
        <w:t>, a pre</w:t>
      </w:r>
      <w:r w:rsidR="00BB3A83">
        <w:rPr>
          <w:sz w:val="24"/>
          <w:szCs w:val="24"/>
        </w:rPr>
        <w:t>dlagatelj je Republika Hrvatska, Ministarstvo financija, Porezna uprava.</w:t>
      </w:r>
      <w:r>
        <w:rPr>
          <w:sz w:val="24"/>
          <w:szCs w:val="24"/>
        </w:rPr>
        <w:t xml:space="preserve">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E3196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17</w:t>
      </w:r>
      <w:r w:rsidR="00CA7AA4">
        <w:rPr>
          <w:sz w:val="24"/>
          <w:szCs w:val="24"/>
        </w:rPr>
        <w:t xml:space="preserve">. </w:t>
      </w:r>
      <w:r w:rsidR="00165D40">
        <w:rPr>
          <w:sz w:val="24"/>
          <w:szCs w:val="24"/>
        </w:rPr>
        <w:t>listopada</w:t>
      </w:r>
      <w:r w:rsidR="000F6013">
        <w:rPr>
          <w:sz w:val="24"/>
          <w:szCs w:val="24"/>
        </w:rPr>
        <w:t xml:space="preserve">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2551AE">
        <w:rPr>
          <w:sz w:val="24"/>
          <w:szCs w:val="24"/>
        </w:rPr>
        <w:t>,v.r.</w:t>
      </w: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2551AE" w:rsidP="002551AE" w:rsidR="002551AE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2551AE" w:rsidP="002551AE" w:rsidR="002551AE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F6013" w:rsidP="002551AE" w:rsidR="002B4A0D">
      <w:pPr>
        <w:pStyle w:val="Odlomakpopisa"/>
        <w:jc w:val="both"/>
      </w:pPr>
      <w:r>
        <w:rPr>
          <w:sz w:val="24"/>
          <w:szCs w:val="24"/>
        </w:rPr>
        <w:t xml:space="preserve"> </w:t>
      </w:r>
      <w:r w:rsidR="00234474">
        <w:rPr>
          <w:sz w:val="24"/>
          <w:szCs w:val="24"/>
        </w:rPr>
        <w:t xml:space="preserve"> </w:t>
      </w:r>
    </w:p>
    <w:sectPr w:rsidSect="002551AE" w:rsidR="002B4A0D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1A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4D40CF">
          <w:rPr>
            <w:sz w:val="24"/>
          </w:rPr>
          <w:t>653</w:t>
        </w:r>
        <w:r w:rsidR="00170358">
          <w:rPr>
            <w:sz w:val="24"/>
          </w:rPr>
          <w:t>/18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165D40"/>
    <w:rsid w:val="00170358"/>
    <w:rsid w:val="00234474"/>
    <w:rsid w:val="002551AE"/>
    <w:rsid w:val="002B4A0D"/>
    <w:rsid w:val="004919AB"/>
    <w:rsid w:val="004A45B3"/>
    <w:rsid w:val="004D40CF"/>
    <w:rsid w:val="004F7144"/>
    <w:rsid w:val="00540E95"/>
    <w:rsid w:val="00563AF3"/>
    <w:rsid w:val="005A530A"/>
    <w:rsid w:val="005E3196"/>
    <w:rsid w:val="0090551F"/>
    <w:rsid w:val="00941952"/>
    <w:rsid w:val="009D164C"/>
    <w:rsid w:val="009F34A2"/>
    <w:rsid w:val="00A90AAF"/>
    <w:rsid w:val="00B25E5B"/>
    <w:rsid w:val="00B70107"/>
    <w:rsid w:val="00BB3A83"/>
    <w:rsid w:val="00CA7AA4"/>
    <w:rsid w:val="00D03905"/>
    <w:rsid w:val="00D91F49"/>
    <w:rsid w:val="00DC76B0"/>
    <w:rsid w:val="00F71618"/>
    <w:rsid w:val="00F7261E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1A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551A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551A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1A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551A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551A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St-653/2018</izvorni_sadrzaj>
    <derivirana_varijabla naziv="DomainObject.Predmet.OznakaBroj_1">St-653/2018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MANIMAR d.o.o. zastupanog po punomoćniku Mario Pejak</izvorni_sadrzaj>
    <derivirana_varijabla naziv="DomainObject.Predmet.ProtustrankaFormated_1">  MANIMAR d.o.o. zastupanog po punomoćniku Mario Pejak</derivirana_varijabla>
  </DomainObject.Predmet.ProtustrankaFormated>
  <DomainObject.Predmet.ProtustrankaFormatedOIB>
    <izvorni_sadrzaj>  MANIMAR d.o.o., OIB 16962324318 zastupanog po punomoćniku Mario Pejak</izvorni_sadrzaj>
    <derivirana_varijabla naziv="DomainObject.Predmet.ProtustrankaFormatedOIB_1">  MANIMAR d.o.o., OIB 16962324318 zastupanog po punomoćniku Mario Pejak</derivirana_varijabla>
  </DomainObject.Predmet.ProtustrankaFormatedOIB>
  <DomainObject.Predmet.ProtustrankaFormatedWithAdress>
    <izvorni_sadrzaj> MANIMAR d.o.o., Kurilovečka 2, 10410 Velika Gorica zastupanog po punomoćniku Mario Pejak</izvorni_sadrzaj>
    <derivirana_varijabla naziv="DomainObject.Predmet.ProtustrankaFormatedWithAdress_1"> MANIMAR d.o.o., Kurilovečka 2, 10410 Velika Gorica zastupanog po punomoćniku Mario Pejak</derivirana_varijabla>
  </DomainObject.Predmet.ProtustrankaFormatedWithAdress>
  <DomainObject.Predmet.ProtustrankaFormatedWithAdressOIB>
    <izvorni_sadrzaj> MANIMAR d.o.o., OIB 16962324318, Kurilovečka 2, 10410 Velika Gorica zastupanog po punomoćniku Mario Pejak</izvorni_sadrzaj>
    <derivirana_varijabla naziv="DomainObject.Predmet.ProtustrankaFormatedWithAdressOIB_1"> MANIMAR d.o.o., OIB 16962324318, Kurilovečka 2, 10410 Velika Gorica zastupanog po punomoćniku Mario Pejak</derivirana_varijabla>
  </DomainObject.Predmet.ProtustrankaFormatedWithAdressOIB>
  <DomainObject.Predmet.ProtustrankaWithAdress>
    <izvorni_sadrzaj>MANIMAR d.o.o. Kurilovečka 2, 10410 Velika Gorica</izvorni_sadrzaj>
    <derivirana_varijabla naziv="DomainObject.Predmet.ProtustrankaWithAdress_1">MANIMAR d.o.o. Kurilovečka 2, 10410 Velika Gorica</derivirana_varijabla>
  </DomainObject.Predmet.ProtustrankaWithAdress>
  <DomainObject.Predmet.ProtustrankaWithAdressOIB>
    <izvorni_sadrzaj>MANIMAR d.o.o., OIB 16962324318, Kurilovečka 2, 10410 Velika Gorica</izvorni_sadrzaj>
    <derivirana_varijabla naziv="DomainObject.Predmet.ProtustrankaWithAdressOIB_1">MANIMAR d.o.o., OIB 16962324318, Kurilovečka 2, 10410 Velika Gorica</derivirana_varijabla>
  </DomainObject.Predmet.ProtustrankaWithAdressOIB>
  <DomainObject.Predmet.ProtustrankaNazivFormated>
    <izvorni_sadrzaj>MANIMAR d.o.o.</izvorni_sadrzaj>
    <derivirana_varijabla naziv="DomainObject.Predmet.ProtustrankaNazivFormated_1">MANIMAR d.o.o.</derivirana_varijabla>
  </DomainObject.Predmet.ProtustrankaNazivFormated>
  <DomainObject.Predmet.ProtustrankaNazivFormatedOIB>
    <izvorni_sadrzaj>MANIMAR d.o.o., OIB 16962324318</izvorni_sadrzaj>
    <derivirana_varijabla naziv="DomainObject.Predmet.ProtustrankaNazivFormatedOIB_1">MANIMAR d.o.o., OIB 16962324318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MANIMAR d.o.o. zastupanog po punomoćniku Mario Pejak</item>
    </izvorni_sadrzaj>
    <derivirana_varijabla naziv="DomainObject.Predmet.ProtuStrankaListFormated_1">
      <item>MANIMAR d.o.o. zastupanog po punomoćniku Mario Pejak</item>
    </derivirana_varijabla>
  </DomainObject.Predmet.ProtuStrankaListFormated>
  <DomainObject.Predmet.ProtuStrankaListFormatedOIB>
    <izvorni_sadrzaj>
      <item>MANIMAR d.o.o., OIB 16962324318 zastupanog po punomoćniku Mario Pejak</item>
    </izvorni_sadrzaj>
    <derivirana_varijabla naziv="DomainObject.Predmet.ProtuStrankaListFormatedOIB_1">
      <item>MANIMAR d.o.o., OIB 16962324318 zastupanog po punomoćniku Mario Pejak</item>
    </derivirana_varijabla>
  </DomainObject.Predmet.ProtuStrankaListFormatedOIB>
  <DomainObject.Predmet.ProtuStrankaListFormatedWithAdress>
    <izvorni_sadrzaj>
      <item>MANIMAR d.o.o., Kurilovečka 2, 10410 Velika Gorica zastupanog po punomoćniku Mario Pejak</item>
    </izvorni_sadrzaj>
    <derivirana_varijabla naziv="DomainObject.Predmet.ProtuStrankaListFormatedWithAdress_1">
      <item>MANIMAR d.o.o., Kurilovečka 2, 10410 Velika Gorica zastupanog po punomoćniku Mario Pejak</item>
    </derivirana_varijabla>
  </DomainObject.Predmet.ProtuStrankaListFormatedWithAdress>
  <DomainObject.Predmet.ProtuStrankaListFormatedWithAdressOIB>
    <izvorni_sadrzaj>
      <item>MANIMAR d.o.o., OIB 16962324318, Kurilovečka 2, 10410 Velika Gorica zastupanog po punomoćniku Mario Pejak</item>
    </izvorni_sadrzaj>
    <derivirana_varijabla naziv="DomainObject.Predmet.ProtuStrankaListFormatedWithAdressOIB_1">
      <item>MANIMAR d.o.o., OIB 16962324318, Kurilovečka 2, 10410 Velika Gorica zastupanog po punomoćniku Mario Pejak</item>
    </derivirana_varijabla>
  </DomainObject.Predmet.ProtuStrankaListFormatedWithAdressOIB>
  <DomainObject.Predmet.ProtuStrankaListNazivFormated>
    <izvorni_sadrzaj>
      <item>MANIMAR d.o.o.</item>
    </izvorni_sadrzaj>
    <derivirana_varijabla naziv="DomainObject.Predmet.ProtuStrankaListNazivFormated_1">
      <item>MANIMAR d.o.o.</item>
    </derivirana_varijabla>
  </DomainObject.Predmet.ProtuStrankaListNazivFormated>
  <DomainObject.Predmet.ProtuStrankaListNazivFormatedOIB>
    <izvorni_sadrzaj>
      <item>MANIMAR d.o.o., OIB 16962324318</item>
    </izvorni_sadrzaj>
    <derivirana_varijabla naziv="DomainObject.Predmet.ProtuStrankaListNazivFormatedOIB_1">
      <item>MANIMAR d.o.o., OIB 16962324318</item>
    </derivirana_varijabla>
  </DomainObject.Predmet.ProtuStrankaListNazivFormatedOIB>
  <DomainObject.Predmet.OstaliListFormated>
    <izvorni_sadrzaj>
      <item>Mario Pejak punomoćnik sudionika u postupku MANIMAR d.o.o.</item>
      <item>ŽDO u Velikoj Gorici punomoćnik sudionika u postupku RH MF Porezna uprava Zagreb</item>
    </izvorni_sadrzaj>
    <derivirana_varijabla naziv="DomainObject.Predmet.OstaliListFormated_1">
      <item>Mario Pejak punomoćnik sudionika u postupku MANIMAR d.o.o.</item>
      <item>ŽDO u Velikoj Gorici punomoćnik sudionika u postupku RH MF Porezna uprava Zagreb</item>
    </derivirana_varijabla>
  </DomainObject.Predmet.OstaliListFormated>
  <DomainObject.Predmet.OstaliListFormatedOIB>
    <izvorni_sadrzaj>
      <item>Mario Pejak, OIB 00613546427 punomoćnik sudionika u postupku MANIMAR d.o.o.</item>
      <item>ŽDO u Velikoj Gorici, OIB 18683136487 punomoćnik sudionika u postupku RH MF Porezna uprava Zagreb</item>
    </izvorni_sadrzaj>
    <derivirana_varijabla naziv="DomainObject.Predmet.OstaliListFormatedOIB_1">
      <item>Mario Pejak, OIB 00613546427 punomoćnik sudionika u postupku MANIMAR d.o.o.</item>
      <item>ŽDO u Velikoj Gorici, OIB 18683136487 punomoćnik sudionika u postupku RH MF Porezna uprava Zagreb</item>
    </derivirana_varijabla>
  </DomainObject.Predmet.OstaliListFormatedOIB>
  <DomainObject.Predmet.OstaliListFormatedWithAdress>
    <izvorni_sadrzaj>
      <item>Mario Pejak, Kurilovečka Ulica 2 A, 10410 Velika Gorica punomoćnik sudionika u postupku MANIMAR d.o.o.</item>
      <item>ŽDO u Velikoj Gorici, Trg kralja Tomislava 36, 10410 Velika Gorica punomoćnik sudionika u postupku RH MF Porezna uprava Zagreb</item>
    </izvorni_sadrzaj>
    <derivirana_varijabla naziv="DomainObject.Predmet.OstaliListFormatedWithAdress_1">
      <item>Mario Pejak, Kurilovečka Ulica 2 A, 10410 Velika Gorica punomoćnik sudionika u postupku MANIMAR d.o.o.</item>
      <item>ŽDO u Velikoj Gorici, Trg kralja Tomislava 36, 10410 Velika Gorica punomoćnik sudionika u postupku RH MF Porezna uprava Zagreb</item>
    </derivirana_varijabla>
  </DomainObject.Predmet.OstaliListFormatedWithAdress>
  <DomainObject.Predmet.OstaliListFormatedWithAdressOIB>
    <izvorni_sadrzaj>
      <item>Mario Pejak, OIB 00613546427, Kurilovečka Ulica 2 A, 10410 Velika Gorica punomoćnik sudionika u postupku MANIMAR d.o.o.</item>
      <item>ŽDO u Velikoj Gorici, OIB 18683136487, Trg kralja Tomislava 36, 10410 Velika Gorica punomoćnik sudionika u postupku RH MF Porezna uprava Zagreb</item>
    </izvorni_sadrzaj>
    <derivirana_varijabla naziv="DomainObject.Predmet.OstaliListFormatedWithAdressOIB_1">
      <item>Mario Pejak, OIB 00613546427, Kurilovečka Ulica 2 A, 10410 Velika Gorica punomoćnik sudionika u postupku MANIMAR d.o.o.</item>
      <item>ŽDO u Velikoj Gorici, OIB 18683136487, Trg kralja Tomislava 36, 10410 Velika Gorica punomoćnik sudionika u postupku RH MF Porezna uprava Zagreb</item>
    </derivirana_varijabla>
  </DomainObject.Predmet.OstaliListFormatedWithAdressOIB>
  <DomainObject.Predmet.OstaliListNazivFormated>
    <izvorni_sadrzaj>
      <item>Mario Pejak</item>
      <item>ŽDO u Velikoj Gorici</item>
    </izvorni_sadrzaj>
    <derivirana_varijabla naziv="DomainObject.Predmet.OstaliListNazivFormated_1">
      <item>Mario Pejak</item>
      <item>ŽDO u Velikoj Gorici</item>
    </derivirana_varijabla>
  </DomainObject.Predmet.OstaliListNazivFormated>
  <DomainObject.Predmet.OstaliListNazivFormatedOIB>
    <izvorni_sadrzaj>
      <item>Mario Pejak, OIB 00613546427</item>
      <item>ŽDO u Velikoj Gorici, OIB 18683136487</item>
    </izvorni_sadrzaj>
    <derivirana_varijabla naziv="DomainObject.Predmet.OstaliListNazivFormatedOIB_1">
      <item>Mario Pejak, OIB 00613546427</item>
      <item>ŽDO u Velikoj Gorici,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MANIMAR d.o.o.</izvorni_sadrzaj>
    <derivirana_varijabla naziv="DomainObject.Predmet.ProtustrankaIDrugi_1">MANIMAR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MANIMAR d.o.o., OIB 16962324318, Kurilovečka 2, 10410 Velika Gorica</izvorni_sadrzaj>
    <derivirana_varijabla naziv="DomainObject.Predmet.ProtustrankaIDrugiAdressOIB_1">MANIMAR d.o.o., OIB 16962324318,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MANIMAR d.o.o.</item>
      <item>Mario Pejak</item>
      <item>RH MF Porezna uprava Zagreb</item>
      <item>ŽDO u Velikoj Gorici</item>
    </izvorni_sadrzaj>
    <derivirana_varijabla naziv="DomainObject.Predmet.SudioniciListNaziv_1">
      <item>FINA Regionalni centar Zagreb</item>
      <item>MANIMAR d.o.o.</item>
      <item>Mario Pejak</item>
      <item>RH MF Porezna uprava Zagreb</item>
      <item>ŽDO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MANIMAR d.o.o., OIB 16962324318, Kurilovečka 2,10410 Velika Gorica</item>
      <item>Mario Pejak, OIB 00613546427, Kurilovečka Ulica 2 A,10410 Velika Gorica</item>
      <item>RH MF Porezna uprava Zagreb, OIB 18683136487</item>
      <item>ŽDO u Velikoj Gorici, OIB 18683136487,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MANIMAR d.o.o., OIB 16962324318, Kurilovečka 2,10410 Velika Gorica</item>
      <item>Mario Pejak, OIB 00613546427, Kurilovečka Ulica 2 A,10410 Velika Gorica</item>
      <item>RH MF Porezna uprava Zagreb, OIB 18683136487</item>
      <item>ŽDO u Velikoj Gorici, OIB 18683136487,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16962324318</item>
      <item>, OIB 00613546427</item>
      <item>, OIB 18683136487</item>
      <item>, OIB 18683136487</item>
    </izvorni_sadrzaj>
    <derivirana_varijabla naziv="DomainObject.Predmet.SudioniciListNazivOIB_1">
      <item>, OIB 85821130368</item>
      <item>, OIB 16962324318</item>
      <item>, OIB 00613546427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4175</properties:Characters>
  <properties:Lines>105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2018-10-17T12:43:00Z</dcterms:created>
  <dc:creator>Monika Grbac</dc:creator>
  <cp:lastModifiedBy>Monika Grbac</cp:lastModifiedBy>
  <cp:lastPrinted>2018-10-17T12:44:00Z</cp:lastPrinted>
  <dcterms:modified xmlns:xsi="http://www.w3.org/2001/XMLSchema-instance" xsi:type="dcterms:W3CDTF">2018-10-17T12:46:00Z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(st-653-18.docx)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