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4c527" w14:paraId="d94c527" w:rsidRDefault="009D03CB" w:rsidP="009D03CB" w:rsidR="009D03CB">
      <w:pPr>
        <w:spacing w:lineRule="auto" w:line="276"/>
        <w15:collapsed w:val="false"/>
        <w:rPr>
          <w:lang w:eastAsia="en-US"/>
        </w:rPr>
      </w:pPr>
      <w:bookmarkStart w:name="_GoBack" w:id="0"/>
      <w:bookmarkEnd w:id="0"/>
      <w:r>
        <w:rPr>
          <w:lang w:eastAsia="en-US"/>
        </w:rPr>
        <w:t xml:space="preserve">             </w:t>
      </w:r>
      <w:r>
        <w:rPr>
          <w:noProof/>
        </w:rPr>
        <w:drawing>
          <wp:inline distR="0" distL="0" distB="0" distT="0">
            <wp:extent cy="607060" cx="482600"/>
            <wp:effectExtent b="254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9D03CB" w:rsidP="009D03CB" w:rsidR="009D03CB">
      <w:pPr>
        <w:rPr>
          <w:lang w:eastAsia="en-US"/>
        </w:rPr>
      </w:pPr>
      <w:r>
        <w:rPr>
          <w:lang w:eastAsia="en-US"/>
        </w:rPr>
        <w:t xml:space="preserve">   Republika Hrvatska</w:t>
      </w:r>
    </w:p>
    <w:p w:rsidRDefault="009D03CB" w:rsidP="009D03CB" w:rsidR="009D03CB">
      <w:pPr>
        <w:rPr>
          <w:lang w:eastAsia="en-US"/>
        </w:rPr>
      </w:pPr>
      <w:r>
        <w:rPr>
          <w:lang w:eastAsia="en-US"/>
        </w:rPr>
        <w:t>Trgovački sud u Osijeku</w:t>
      </w:r>
    </w:p>
    <w:p w:rsidRDefault="009D03CB" w:rsidP="009D03CB" w:rsidR="009D03CB">
      <w:r>
        <w:rPr>
          <w:lang w:eastAsia="en-US"/>
        </w:rPr>
        <w:t xml:space="preserve">   Osijek, Zagrebačka 2</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9D03CB" w:rsidP="009D03CB" w:rsidR="009D03CB">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ATLANTIS j.d.o.o., Osijek, Dubrovačka 69, MBS: 030190693, OIB: 68691875824</w:t>
      </w:r>
      <w:r>
        <w:rPr>
          <w:color w:val="000000"/>
        </w:rPr>
        <w:t>, dana 5. prosinca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9E0367">
        <w:t xml:space="preserve">direktoru </w:t>
      </w:r>
      <w:r w:rsidR="009D03CB" w:rsidRPr="009D38B5">
        <w:t>Radomir</w:t>
      </w:r>
      <w:r w:rsidR="009D03CB">
        <w:t>u</w:t>
      </w:r>
      <w:r w:rsidR="009D03CB" w:rsidRPr="009D38B5">
        <w:t xml:space="preserve"> Pavičić, OIB: 07784739649</w:t>
      </w:r>
      <w:r w:rsidR="009D03CB">
        <w:t xml:space="preserve">, </w:t>
      </w:r>
      <w:r w:rsidR="009D03CB" w:rsidRPr="009D38B5">
        <w:t>Osijek, Dubrovačka 69</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9D03CB">
        <w:t>ATLANTIS j.d.o.o., Osijek, Dubrovačka 69, MBS: 030190693, OIB: 68691875824</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 xml:space="preserve">U slučaju neodazivanja na saslušanje sud </w:t>
      </w:r>
      <w:r w:rsidR="009D03CB">
        <w:rPr>
          <w:rFonts w:eastAsia="Calibri"/>
        </w:rPr>
        <w:t>će</w:t>
      </w:r>
      <w:r w:rsidRPr="00047B69">
        <w:rPr>
          <w:rFonts w:eastAsia="Calibri"/>
        </w:rPr>
        <w:t xml:space="preserve"> osobi ovlaštenoj za zastupa</w:t>
      </w:r>
      <w:r w:rsidR="009D03CB">
        <w:rPr>
          <w:rFonts w:eastAsia="Calibri"/>
        </w:rPr>
        <w:t xml:space="preserve">nje dužnika odrediti dovođenje </w:t>
      </w:r>
      <w:r w:rsidRPr="00047B69">
        <w:rPr>
          <w:rFonts w:eastAsia="Calibri"/>
        </w:rPr>
        <w:t>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BB3A18" w:rsidR="008D17C7">
      <w:pPr>
        <w:ind w:firstLine="708"/>
        <w:jc w:val="both"/>
      </w:pPr>
      <w:r>
        <w:t xml:space="preserve">Dana </w:t>
      </w:r>
      <w:r w:rsidR="00877101">
        <w:t>18. listopada</w:t>
      </w:r>
      <w:r>
        <w:t xml:space="preserve"> 2018. godine zaprimljen je na ovome sudu prijedlog FINANCIJSKE AGENCIJE </w:t>
      </w:r>
      <w:r w:rsidR="003962E6">
        <w:t xml:space="preserve">OIB: 85821130368, </w:t>
      </w:r>
      <w:r>
        <w:t xml:space="preserve">Regionalni centar Osijek, Podružnica Osijek, L. </w:t>
      </w:r>
      <w:proofErr w:type="spellStart"/>
      <w:r>
        <w:t>Jägera</w:t>
      </w:r>
      <w:proofErr w:type="spellEnd"/>
      <w:r>
        <w:t xml:space="preserve"> 3, Osijek, klasa: 110-07/18-01/04 </w:t>
      </w:r>
      <w:proofErr w:type="spellStart"/>
      <w:r>
        <w:t>Ur</w:t>
      </w:r>
      <w:proofErr w:type="spellEnd"/>
      <w:r>
        <w:t>. broj 04-06-18-</w:t>
      </w:r>
      <w:r w:rsidR="005F3D24">
        <w:t>4727</w:t>
      </w:r>
      <w:r>
        <w:t xml:space="preserve"> </w:t>
      </w:r>
      <w:r w:rsidRPr="00BB3A18">
        <w:t xml:space="preserve">od </w:t>
      </w:r>
      <w:r w:rsidR="005F3D24">
        <w:t xml:space="preserve">16. listopada </w:t>
      </w:r>
      <w:r w:rsidRPr="00BB3A18">
        <w:t xml:space="preserve">2018. godine, za otvaranje stečajnog postupka nad dužnikom </w:t>
      </w:r>
      <w:r w:rsidR="005F3D24">
        <w:t>ATLANTIS j.d.o.o., Osijek, Dubrovačka 69, MBS: 030190693, OIB: 68691875824</w:t>
      </w:r>
      <w:r w:rsidRPr="00BB3A18">
        <w:t>.</w:t>
      </w:r>
      <w:r>
        <w:t xml:space="preserve">  </w:t>
      </w:r>
      <w:r w:rsidR="00DA40AD">
        <w:t xml:space="preserve"> </w:t>
      </w:r>
    </w:p>
    <w:p w:rsidRDefault="008D17C7" w:rsidP="008D17C7" w:rsidR="008D17C7">
      <w:pPr>
        <w:ind w:firstLine="708"/>
        <w:jc w:val="both"/>
      </w:pPr>
    </w:p>
    <w:p w:rsidRDefault="008D17C7" w:rsidP="008D17C7" w:rsidR="008D17C7">
      <w:pPr>
        <w:ind w:firstLine="708"/>
        <w:jc w:val="both"/>
      </w:pPr>
      <w:r w:rsidRPr="00B45CC3">
        <w:t xml:space="preserve">U zahtjevu je navela da na dan </w:t>
      </w:r>
      <w:r w:rsidR="005F3D24">
        <w:t>15. listopada</w:t>
      </w:r>
      <w:r w:rsidR="00487C6E">
        <w:t xml:space="preserve"> </w:t>
      </w:r>
      <w:r w:rsidRPr="00B45CC3">
        <w:t xml:space="preserve">2018. godine dužnik u Očevidniku redoslijeda osnova za plaćanje ima evidentirane neizvršene osnove za plaćanje u neprekinutom razdoblju od </w:t>
      </w:r>
      <w:r w:rsidR="00B45CC3">
        <w:t>120</w:t>
      </w:r>
      <w:r w:rsidRPr="00B45CC3">
        <w:t xml:space="preserve"> dana, u ukupnom iznosu</w:t>
      </w:r>
      <w:r>
        <w:t xml:space="preserve"> od </w:t>
      </w:r>
      <w:r w:rsidR="005F3D24">
        <w:t>21.626,13</w:t>
      </w:r>
      <w:r>
        <w:t xml:space="preserve"> kn, u koji iznos je uračunata kamata i naknada FINE za provedbu ovrhe na novčanim sredstvima dužnika. Navodi da dužnik ima </w:t>
      </w:r>
      <w:r w:rsidR="00EB37EA">
        <w:t>1</w:t>
      </w:r>
      <w:r>
        <w:t xml:space="preserve"> zaposlen</w:t>
      </w:r>
      <w:r w:rsidR="00EB37EA">
        <w:t>og</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5475C2">
        <w:t>15. listopada</w:t>
      </w:r>
      <w:r w:rsidR="004A51A1">
        <w:t xml:space="preserve"> </w:t>
      </w:r>
      <w:r>
        <w:t xml:space="preserve">2018. godine te u svom podnesku od </w:t>
      </w:r>
      <w:r w:rsidR="005475C2">
        <w:t xml:space="preserve">16. listopada </w:t>
      </w:r>
      <w:r>
        <w:t xml:space="preserve">2018. godine navodi da dužnik na dan </w:t>
      </w:r>
      <w:r w:rsidR="005475C2">
        <w:t xml:space="preserve">15. listopada </w:t>
      </w:r>
      <w:r>
        <w:t xml:space="preserve">2018. godine u Jedinstvenom registru računa ima otvorene sljedeće račune i oročena novčana sredstva: </w:t>
      </w:r>
      <w:r w:rsidR="005475C2">
        <w:t>HR4223400091110878393 Privredna banka Zagreb d.d.</w:t>
      </w:r>
      <w:r w:rsidR="001043F3">
        <w:t>,</w:t>
      </w:r>
      <w:r>
        <w:rPr>
          <w:color w:val="000000"/>
        </w:rPr>
        <w:t xml:space="preserve"> </w:t>
      </w:r>
      <w:r>
        <w:t xml:space="preserve">te da na temelju čl. </w:t>
      </w:r>
      <w:r w:rsidR="005475C2">
        <w:t xml:space="preserve"> </w:t>
      </w:r>
      <w:r>
        <w:t xml:space="preserve">112. st. 5. Stečajnog zakona dužnik na dan </w:t>
      </w:r>
      <w:r w:rsidR="00D6215D">
        <w:t xml:space="preserve">15. listopada </w:t>
      </w:r>
      <w:r>
        <w:t xml:space="preserve">2018. godine na ime predujma za namirenje troškova stečajnog postupka </w:t>
      </w:r>
      <w:r w:rsidR="00DE70E0">
        <w:t>ne</w:t>
      </w:r>
      <w:r w:rsidR="008A4EBD">
        <w:t>ma</w:t>
      </w:r>
      <w:r w:rsidR="00FC7189">
        <w:t xml:space="preserve"> zaplijenjena novčana sredstva</w:t>
      </w:r>
      <w:r w:rsidR="00501EC1">
        <w:t>.</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u propisanom roku, sud joj je po službenoj dužnosti naredio dostavu popisa imovine i obveza </w:t>
      </w:r>
      <w:r w:rsidR="00191C20">
        <w:t xml:space="preserve"> </w:t>
      </w:r>
      <w:r w:rsidR="006D1AEE">
        <w:lastRenderedPageBreak/>
        <w:t>kao i</w:t>
      </w:r>
      <w:r>
        <w:t xml:space="preserve"> pisanog izvješća o financijsko-gospodarskom stanju dužnika te odlučio kao u izreci temeljem odredbi čl. 16., čl. 17., čl. 117., čl. 177., čl. 178. i čl. 180. SZ-a.</w:t>
      </w:r>
    </w:p>
    <w:p w:rsidRDefault="004F14D9" w:rsidP="00D6215D" w:rsidR="004F14D9" w:rsidRPr="00047B69">
      <w:pPr>
        <w:jc w:val="both"/>
      </w:pPr>
    </w:p>
    <w:p w:rsidRDefault="00BC548C" w:rsidP="00721780" w:rsidR="00344FB6">
      <w:pPr>
        <w:jc w:val="center"/>
      </w:pPr>
      <w:r w:rsidRPr="00047B69">
        <w:t xml:space="preserve">U Osijeku </w:t>
      </w:r>
      <w:r w:rsidR="00E4014E">
        <w:t>5</w:t>
      </w:r>
      <w:r w:rsidR="00191C20">
        <w:t xml:space="preserve">. </w:t>
      </w:r>
      <w:r w:rsidR="00D6215D">
        <w:t>prosinca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6762C5" w:rsidR="006762C5" w:rsidRPr="00DE70E0">
      <w:pPr>
        <w:jc w:val="both"/>
      </w:pPr>
      <w:r w:rsidRPr="00134321">
        <w:t xml:space="preserve">1. </w:t>
      </w:r>
      <w:r w:rsidR="002E65BF" w:rsidRPr="00972651">
        <w:rPr>
          <w:color w:val="000000"/>
        </w:rPr>
        <w:t>zakonski zastupnik dužnika</w:t>
      </w:r>
      <w:r w:rsidR="002E65BF" w:rsidRPr="00134321">
        <w:t xml:space="preserve"> </w:t>
      </w:r>
      <w:r w:rsidR="0083124C">
        <w:t>Radomir Pavičić</w:t>
      </w:r>
      <w:r w:rsidR="00DE70E0">
        <w:t>,</w:t>
      </w:r>
      <w:r w:rsidR="00DE70E0" w:rsidRPr="00DE70E0">
        <w:t xml:space="preserve"> </w:t>
      </w:r>
      <w:r w:rsidR="0083124C">
        <w:t>Osijek, Dubrovačka 69</w:t>
      </w:r>
    </w:p>
    <w:p w:rsidRDefault="00BC548C" w:rsidP="00BC548C" w:rsidR="00DE70E0">
      <w:pPr>
        <w:jc w:val="both"/>
      </w:pPr>
      <w:r w:rsidRPr="00047B69">
        <w:t xml:space="preserve">2. </w:t>
      </w:r>
      <w:r w:rsidR="00D17B8F">
        <w:t>dužnik</w:t>
      </w:r>
      <w:r w:rsidR="003A6EEB">
        <w:t xml:space="preserve"> </w:t>
      </w:r>
      <w:r w:rsidR="0083124C">
        <w:t>ATLANTIS j.d.o.o., Osijek, Dubrovačka 69</w:t>
      </w:r>
    </w:p>
    <w:p w:rsidRDefault="00BC548C" w:rsidP="00BC548C" w:rsidR="00BC548C" w:rsidRPr="00047B69">
      <w:pPr>
        <w:jc w:val="both"/>
      </w:pPr>
      <w:r w:rsidRPr="00047B69">
        <w:t xml:space="preserve">3. e-oglasna ploča </w:t>
      </w:r>
    </w:p>
    <w:p w:rsidRDefault="00BC548C" w:rsidP="0083124C" w:rsidR="0083124C" w:rsidRPr="0083124C">
      <w:pPr>
        <w:jc w:val="both"/>
        <w:rPr>
          <w:color w:val="000000"/>
        </w:rPr>
      </w:pPr>
      <w:r>
        <w:t>4</w:t>
      </w:r>
      <w:r w:rsidRPr="00047B69">
        <w:t xml:space="preserve">. </w:t>
      </w:r>
      <w:r w:rsidR="0083124C" w:rsidRPr="0083124C">
        <w:rPr>
          <w:color w:val="000000"/>
        </w:rPr>
        <w:t>R 15.01.2019. u 9,15 sati</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7F0E" w:rsidR="00277F0E">
      <w:r>
        <w:separator/>
      </w:r>
    </w:p>
  </w:endnote>
  <w:endnote w:id="0" w:type="continuationSeparator">
    <w:p w:rsidRDefault="00277F0E" w:rsidR="00277F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7F0E" w:rsidR="00277F0E">
      <w:r>
        <w:separator/>
      </w:r>
    </w:p>
  </w:footnote>
  <w:footnote w:id="0" w:type="continuationSeparator">
    <w:p w:rsidRDefault="00277F0E" w:rsidR="00277F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45B4">
      <w:rPr>
        <w:rStyle w:val="Brojstranice"/>
        <w:noProof/>
      </w:rPr>
      <w:t>3</w:t>
    </w:r>
    <w:r>
      <w:rPr>
        <w:rStyle w:val="Brojstranice"/>
      </w:rPr>
      <w:fldChar w:fldCharType="end"/>
    </w:r>
  </w:p>
  <w:p w:rsidRDefault="009D03CB" w:rsidP="009D03CB" w:rsidR="009D03CB">
    <w:pPr>
      <w:jc w:val="right"/>
    </w:pPr>
    <w:r>
      <w:t>Poslovni broj: 7 St-1220/18-8</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3CB" w:rsidP="009D03CB" w:rsidR="009D03CB">
    <w:pPr>
      <w:jc w:val="right"/>
    </w:pPr>
    <w:r>
      <w:t>Poslovni broj: 7 St-1220/18-8</w:t>
    </w:r>
  </w:p>
  <w:p w:rsidRDefault="00FD16F2" w:rsidP="00FD16F2" w:rsidR="00FD16F2">
    <w:pPr>
      <w:pStyle w:val="Zaglavlje"/>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 w:numId="1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45B4"/>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1F7090"/>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77F0E"/>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4D95"/>
    <w:rsid w:val="003751E5"/>
    <w:rsid w:val="0037659F"/>
    <w:rsid w:val="00380B07"/>
    <w:rsid w:val="0038135F"/>
    <w:rsid w:val="003818D8"/>
    <w:rsid w:val="00382858"/>
    <w:rsid w:val="00382E90"/>
    <w:rsid w:val="00383E72"/>
    <w:rsid w:val="003840CA"/>
    <w:rsid w:val="00392066"/>
    <w:rsid w:val="00394C6C"/>
    <w:rsid w:val="003962E6"/>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87C6E"/>
    <w:rsid w:val="00492D96"/>
    <w:rsid w:val="00496141"/>
    <w:rsid w:val="00497E7B"/>
    <w:rsid w:val="004A12FF"/>
    <w:rsid w:val="004A201E"/>
    <w:rsid w:val="004A34CD"/>
    <w:rsid w:val="004A38FA"/>
    <w:rsid w:val="004A51A1"/>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0E1D"/>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37A23"/>
    <w:rsid w:val="005402F5"/>
    <w:rsid w:val="005408B2"/>
    <w:rsid w:val="00540DB9"/>
    <w:rsid w:val="00542822"/>
    <w:rsid w:val="00545087"/>
    <w:rsid w:val="00545F02"/>
    <w:rsid w:val="00546D11"/>
    <w:rsid w:val="005475C2"/>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3D24"/>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2C5"/>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07957"/>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24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101"/>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4A5E"/>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2651"/>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03CB"/>
    <w:rsid w:val="009D1393"/>
    <w:rsid w:val="009D17F4"/>
    <w:rsid w:val="009D1C0E"/>
    <w:rsid w:val="009D329A"/>
    <w:rsid w:val="009D3DAA"/>
    <w:rsid w:val="009D3DF1"/>
    <w:rsid w:val="009D496A"/>
    <w:rsid w:val="009E0367"/>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3D97"/>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314E"/>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4C68"/>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4E03"/>
    <w:rsid w:val="00B3537E"/>
    <w:rsid w:val="00B36972"/>
    <w:rsid w:val="00B3765C"/>
    <w:rsid w:val="00B41602"/>
    <w:rsid w:val="00B42F80"/>
    <w:rsid w:val="00B448FB"/>
    <w:rsid w:val="00B44AC0"/>
    <w:rsid w:val="00B44F7E"/>
    <w:rsid w:val="00B45218"/>
    <w:rsid w:val="00B45AE8"/>
    <w:rsid w:val="00B45CC3"/>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1E34"/>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B8"/>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3D3E"/>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576FD"/>
    <w:rsid w:val="00D60B79"/>
    <w:rsid w:val="00D61083"/>
    <w:rsid w:val="00D6125F"/>
    <w:rsid w:val="00D6173B"/>
    <w:rsid w:val="00D6205D"/>
    <w:rsid w:val="00D621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40AD"/>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0E0"/>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6B1"/>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7EA"/>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3D8A"/>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D03C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1245B4"/>
    <w:rPr>
      <w:color w:val="808080"/>
      <w:bdr w:space="0" w:sz="0" w:color="auto" w:val="none"/>
      <w:shd w:fill="CCFFFF" w:color="auto" w:val="clear"/>
    </w:rPr>
  </w:style>
  <w:style w:customStyle="true" w:styleId="eSPISCCParagraphDefaultFont" w:type="character">
    <w:name w:val="eSPIS_CC_Paragraph Default Font"/>
    <w:basedOn w:val="Zadanifontodlomka"/>
    <w:rsid w:val="001245B4"/>
    <w:rPr>
      <w:rFonts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1245B4"/>
    <w:rPr>
      <w:bdr w:space="0" w:sz="0" w:color="auto" w:val="none"/>
      <w:shd w:fill="FFFFCC" w:color="auto" w:val="clear"/>
      <w:lang w:eastAsia="en-US" w:val="hr-HR"/>
    </w:rPr>
  </w:style>
  <w:style w:customStyle="true" w:styleId="PozadinaSvijetloCrvena" w:type="character">
    <w:name w:val="Pozadina_SvijetloCrvena"/>
    <w:basedOn w:val="eSPISCCParagraphDefaultFont"/>
    <w:rsid w:val="001245B4"/>
    <w:rPr>
      <w:rFonts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245B4"/>
    <w:rPr>
      <w:rFonts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D03C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1245B4"/>
    <w:rPr>
      <w:color w:val="808080"/>
      <w:bdr w:color="auto" w:space="0" w:sz="0" w:val="none"/>
      <w:shd w:color="auto" w:fill="CCFFFF" w:val="clear"/>
    </w:rPr>
  </w:style>
  <w:style w:customStyle="1" w:styleId="eSPISCCParagraphDefaultFont" w:type="character">
    <w:name w:val="eSPIS_CC_Paragraph Default Font"/>
    <w:basedOn w:val="Zadanifontodlomka"/>
    <w:rsid w:val="001245B4"/>
    <w:rPr>
      <w:rFonts w:ascii="Times New Roman" w:cs="Times New Roman"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1245B4"/>
    <w:rPr>
      <w:bdr w:color="auto" w:space="0" w:sz="0" w:val="none"/>
      <w:shd w:color="auto" w:fill="FFFFCC" w:val="clear"/>
      <w:lang w:eastAsia="en-US" w:val="hr-HR"/>
    </w:rPr>
  </w:style>
  <w:style w:customStyle="1" w:styleId="PozadinaSvijetloCrvena" w:type="character">
    <w:name w:val="Pozadina_SvijetloCrvena"/>
    <w:basedOn w:val="eSPISCCParagraphDefaultFont"/>
    <w:rsid w:val="001245B4"/>
    <w:rPr>
      <w:rFonts w:ascii="Times New Roman" w:cs="Times New Roman"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245B4"/>
    <w:rPr>
      <w:rFonts w:ascii="Times New Roman" w:cs="Times New Roman"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661316">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40696716">
      <w:bodyDiv w:val="true"/>
      <w:marLeft w:val="0"/>
      <w:marRight w:val="0"/>
      <w:marTop w:val="0"/>
      <w:marBottom w:val="0"/>
      <w:divBdr>
        <w:top w:space="0" w:sz="0" w:color="auto" w:val="none"/>
        <w:left w:space="0" w:sz="0" w:color="auto" w:val="none"/>
        <w:bottom w:space="0" w:sz="0" w:color="auto" w:val="none"/>
        <w:right w:space="0" w:sz="0" w:color="auto" w:val="none"/>
      </w:divBdr>
    </w:div>
    <w:div w:id="650408285">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688290677">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1971584">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2187632">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86055613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1489424">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11571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34844511">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1934693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09968610">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0572115">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85325967">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4383441">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2018.</izvorni_sadrzaj>
    <derivirana_varijabla naziv="DomainObject.DatumDonosenjaOdluke_1">5.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1220</izvorni_sadrzaj>
    <derivirana_varijabla naziv="DomainObject.Predmet.Broj_1">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St-1220/2018</izvorni_sadrzaj>
    <derivirana_varijabla naziv="DomainObject.Predmet.OznakaBroj_1">St-1220/2018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ATLANTIS j.d.o.o. za trgovinu i usluge</izvorni_sadrzaj>
    <derivirana_varijabla naziv="DomainObject.Predmet.ProtustrankaFormated_1">  ATLANTIS j.d.o.o. za trgovinu i usluge</derivirana_varijabla>
  </DomainObject.Predmet.ProtustrankaFormated>
  <DomainObject.Predmet.ProtustrankaFormatedOIB>
    <izvorni_sadrzaj>  ATLANTIS j.d.o.o. za trgovinu i usluge, OIB 68691875824</izvorni_sadrzaj>
    <derivirana_varijabla naziv="DomainObject.Predmet.ProtustrankaFormatedOIB_1">  ATLANTIS j.d.o.o. za trgovinu i usluge, OIB 68691875824</derivirana_varijabla>
  </DomainObject.Predmet.ProtustrankaFormatedOIB>
  <DomainObject.Predmet.ProtustrankaFormatedWithAdress>
    <izvorni_sadrzaj> ATLANTIS j.d.o.o. za trgovinu i usluge, Dubrovačka 69, 31000 Osijek</izvorni_sadrzaj>
    <derivirana_varijabla naziv="DomainObject.Predmet.ProtustrankaFormatedWithAdress_1"> ATLANTIS j.d.o.o. za trgovinu i usluge, Dubrovačka 69, 31000 Osijek</derivirana_varijabla>
  </DomainObject.Predmet.ProtustrankaFormatedWithAdress>
  <DomainObject.Predmet.ProtustrankaFormatedWithAdressOIB>
    <izvorni_sadrzaj> ATLANTIS j.d.o.o. za trgovinu i usluge, OIB 68691875824, Dubrovačka 69, 31000 Osijek</izvorni_sadrzaj>
    <derivirana_varijabla naziv="DomainObject.Predmet.ProtustrankaFormatedWithAdressOIB_1"> ATLANTIS j.d.o.o. za trgovinu i usluge, OIB 68691875824, Dubrovačka 69, 31000 Osijek</derivirana_varijabla>
  </DomainObject.Predmet.ProtustrankaFormatedWithAdressOIB>
  <DomainObject.Predmet.ProtustrankaWithAdress>
    <izvorni_sadrzaj>ATLANTIS j.d.o.o. za trgovinu i usluge Dubrovačka 69, 31000 Osijek</izvorni_sadrzaj>
    <derivirana_varijabla naziv="DomainObject.Predmet.ProtustrankaWithAdress_1">ATLANTIS j.d.o.o. za trgovinu i usluge Dubrovačka 69, 31000 Osijek</derivirana_varijabla>
  </DomainObject.Predmet.ProtustrankaWithAdress>
  <DomainObject.Predmet.ProtustrankaWithAdressOIB>
    <izvorni_sadrzaj>ATLANTIS j.d.o.o. za trgovinu i usluge, OIB 68691875824, Dubrovačka 69, 31000 Osijek</izvorni_sadrzaj>
    <derivirana_varijabla naziv="DomainObject.Predmet.ProtustrankaWithAdressOIB_1">ATLANTIS j.d.o.o. za trgovinu i usluge, OIB 68691875824, Dubrovačka 69, 31000 Osijek</derivirana_varijabla>
  </DomainObject.Predmet.ProtustrankaWithAdressOIB>
  <DomainObject.Predmet.ProtustrankaNazivFormated>
    <izvorni_sadrzaj>ATLANTIS j.d.o.o. za trgovinu i usluge</izvorni_sadrzaj>
    <derivirana_varijabla naziv="DomainObject.Predmet.ProtustrankaNazivFormated_1">ATLANTIS j.d.o.o. za trgovinu i usluge</derivirana_varijabla>
  </DomainObject.Predmet.ProtustrankaNazivFormated>
  <DomainObject.Predmet.ProtustrankaNazivFormatedOIB>
    <izvorni_sadrzaj>ATLANTIS j.d.o.o. za trgovinu i usluge, OIB 68691875824</izvorni_sadrzaj>
    <derivirana_varijabla naziv="DomainObject.Predmet.ProtustrankaNazivFormatedOIB_1">ATLANTIS j.d.o.o. za trgovinu i usluge, OIB 68691875824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ATLANTIS j.d.o.o. za trgovinu i usluge</item>
    </izvorni_sadrzaj>
    <derivirana_varijabla naziv="DomainObject.Predmet.ProtuStrankaListFormated_1">
      <item>ATLANTIS j.d.o.o. za trgovinu i usluge</item>
    </derivirana_varijabla>
  </DomainObject.Predmet.ProtuStrankaListFormated>
  <DomainObject.Predmet.ProtuStrankaListFormatedOIB>
    <izvorni_sadrzaj>
      <item>ATLANTIS j.d.o.o. za trgovinu i usluge, OIB 68691875824</item>
    </izvorni_sadrzaj>
    <derivirana_varijabla naziv="DomainObject.Predmet.ProtuStrankaListFormatedOIB_1">
      <item>ATLANTIS j.d.o.o. za trgovinu i usluge, OIB 68691875824</item>
    </derivirana_varijabla>
  </DomainObject.Predmet.ProtuStrankaListFormatedOIB>
  <DomainObject.Predmet.ProtuStrankaListFormatedWithAdress>
    <izvorni_sadrzaj>
      <item>ATLANTIS j.d.o.o. za trgovinu i usluge, Dubrovačka 69, 31000 Osijek</item>
    </izvorni_sadrzaj>
    <derivirana_varijabla naziv="DomainObject.Predmet.ProtuStrankaListFormatedWithAdress_1">
      <item>ATLANTIS j.d.o.o. za trgovinu i usluge, Dubrovačka 69, 31000 Osijek</item>
    </derivirana_varijabla>
  </DomainObject.Predmet.ProtuStrankaListFormatedWithAdress>
  <DomainObject.Predmet.ProtuStrankaListFormatedWithAdressOIB>
    <izvorni_sadrzaj>
      <item>ATLANTIS j.d.o.o. za trgovinu i usluge, OIB 68691875824, Dubrovačka 69, 31000 Osijek</item>
    </izvorni_sadrzaj>
    <derivirana_varijabla naziv="DomainObject.Predmet.ProtuStrankaListFormatedWithAdressOIB_1">
      <item>ATLANTIS j.d.o.o. za trgovinu i usluge, OIB 68691875824, Dubrovačka 69, 31000 Osijek</item>
    </derivirana_varijabla>
  </DomainObject.Predmet.ProtuStrankaListFormatedWithAdressOIB>
  <DomainObject.Predmet.ProtuStrankaListNazivFormated>
    <izvorni_sadrzaj>
      <item>ATLANTIS j.d.o.o. za trgovinu i usluge</item>
    </izvorni_sadrzaj>
    <derivirana_varijabla naziv="DomainObject.Predmet.ProtuStrankaListNazivFormated_1">
      <item>ATLANTIS j.d.o.o. za trgovinu i usluge</item>
    </derivirana_varijabla>
  </DomainObject.Predmet.ProtuStrankaListNazivFormated>
  <DomainObject.Predmet.ProtuStrankaListNazivFormatedOIB>
    <izvorni_sadrzaj>
      <item>ATLANTIS j.d.o.o. za trgovinu i usluge, OIB 68691875824</item>
    </izvorni_sadrzaj>
    <derivirana_varijabla naziv="DomainObject.Predmet.ProtuStrankaListNazivFormatedOIB_1">
      <item>ATLANTIS j.d.o.o. za trgovinu i usluge, OIB 68691875824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ATLANTIS j.d.o.o. za trgovinu i usluge</izvorni_sadrzaj>
    <derivirana_varijabla naziv="DomainObject.Predmet.ProtustrankaIDrugi_1">ATLANTIS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ATLANTIS j.d.o.o. za trgovinu i usluge, OIB 68691875824, Dubrovačka 69, 31000 Osijek</izvorni_sadrzaj>
    <derivirana_varijabla naziv="DomainObject.Predmet.ProtustrankaIDrugiAdressOIB_1">ATLANTIS j.d.o.o. za trgovinu i usluge, OIB 68691875824, Dubrovačka 69,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ATLANTIS j.d.o.o. za trgovinu i usluge</item>
    </izvorni_sadrzaj>
    <derivirana_varijabla naziv="DomainObject.Predmet.SudioniciListNaziv_1">
      <item>FINA RC OSIJEK</item>
      <item>ATLANTIS j.d.o.o. za trgovinu i usluge</item>
    </derivirana_varijabla>
  </DomainObject.Predmet.SudioniciListNaziv>
  <DomainObject.Predmet.SudioniciListAdressOIB>
    <izvorni_sadrzaj>
      <item>FINA RC OSIJEK, OIB 85821130368</item>
      <item>ATLANTIS j.d.o.o. za trgovinu i usluge, OIB 68691875824, Dubrovačka 69,31000 Osijek</item>
    </izvorni_sadrzaj>
    <derivirana_varijabla naziv="DomainObject.Predmet.SudioniciListAdressOIB_1">
      <item>FINA RC OSIJEK, OIB 85821130368</item>
      <item>ATLANTIS j.d.o.o. za trgovinu i usluge, OIB 68691875824, Dubrovačka 69,31000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68691875824</item>
    </izvorni_sadrzaj>
    <derivirana_varijabla naziv="DomainObject.Predmet.SudioniciListNazivOIB_1">
      <item>, OIB 85821130368</item>
      <item>, OIB 68691875824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prosinca 2018.</izvorni_sadrzaj>
    <derivirana_varijabla naziv="DomainObject.PredzadnjaOdlukaIzPredmeta.DatumDonosenjaOdluke_1">5. prosinca 2018.</derivirana_varijabla>
  </DomainObject.PredzadnjaOdlukaIzPredmeta.DatumDonosenjaOdluke>
  <DomainObject.PredzadnjaOdlukaIzPredmeta.Oznaka>
    <izvorni_sadrzaj>St-1220/2018-6</izvorni_sadrzaj>
    <derivirana_varijabla naziv="DomainObject.PredzadnjaOdlukaIzPredmeta.Oznaka_1">St-1220/2018-6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FE3C18-6626-4725-B726-C0C5EAEC09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829</properties:Words>
  <properties:Characters>4567</properties:Characters>
  <properties:Lines>133</properties:Lines>
  <properties:Paragraphs>42</properties:Paragraphs>
  <properties:TotalTime>727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2018-11-05T07:07:00Z</cp:lastPrinted>
  <dcterms:modified xmlns:xsi="http://www.w3.org/2001/XMLSchema-instance" xsi:type="dcterms:W3CDTF">2018-12-05T10:42:00Z</dcterms:modified>
  <cp:revision>794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(1220-18 ZK (-8).docx)</vt:lpwstr>
  </prop:property>
  <prop:property name="CC_coloring" pid="4" fmtid="{D5CDD505-2E9C-101B-9397-08002B2CF9AE}">
    <vt:bool>true</vt:bool>
  </prop:property>
  <prop:property name="BrojStranica" pid="5" fmtid="{D5CDD505-2E9C-101B-9397-08002B2CF9AE}">
    <vt:i4>3</vt:i4>
  </prop:property>
</prop:Properties>
</file>