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6adb" w14:paraId="7156ad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BF31FE">
        <w:t>415</w:t>
      </w:r>
      <w:r w:rsidR="00BE14DE">
        <w:t>/</w:t>
      </w:r>
      <w:r w:rsidR="00245588">
        <w:t>16-</w:t>
      </w:r>
      <w:r w:rsidR="00BF31FE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F5B72">
        <w:t>SUPER MARIO j.d.o.o., Biočić, Vucelje i Bodrožiči 12,</w:t>
      </w:r>
      <w:r w:rsidR="00EF5B72" w:rsidRPr="007A679F">
        <w:t xml:space="preserve"> OIB: </w:t>
      </w:r>
      <w:r w:rsidR="00EF5B72">
        <w:t>55788036318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F5B72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EF5B72">
        <w:t>SUPER MARIO j.d.o.o., Biočić, Vucelje i Bodrožiči 12,</w:t>
      </w:r>
      <w:r w:rsidR="00EF5B72" w:rsidRPr="007A679F">
        <w:t xml:space="preserve"> OIB: </w:t>
      </w:r>
      <w:r w:rsidR="00EF5B72">
        <w:t>55788036318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961D95" w:rsidR="00A70A5D">
      <w:pPr>
        <w:jc w:val="center"/>
      </w:pPr>
      <w:r>
        <w:t>1</w:t>
      </w:r>
      <w:r w:rsidR="00817761">
        <w:t>5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BF31FE">
        <w:t>11,10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</w:t>
      </w:r>
      <w:r w:rsidR="00817761">
        <w:t>5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BF31FE">
        <w:t>11,12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F5B72">
        <w:t>SUPER MARIO j.d.o.o., Biočić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EF5B72">
        <w:t>2</w:t>
      </w:r>
      <w:r w:rsidR="00AA24A8">
        <w:t>1. rujna 2015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EF5B72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EF5B72">
        <w:t>2.629,71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EF5B72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F5B72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F5B72">
        <w:t>SUPER MARIO j.d.o.o., Biočić</w:t>
      </w:r>
      <w:r w:rsidR="00EF5B72" w:rsidRPr="00F60CD9">
        <w:t xml:space="preserve"> </w:t>
      </w:r>
      <w:r w:rsidR="0020610B" w:rsidRPr="00F60CD9">
        <w:t>i za član</w:t>
      </w:r>
      <w:r w:rsidR="003C1D90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EF5B72" w:rsidP="000C7F11" w:rsidR="000C7F11" w:rsidRPr="000C7F11">
      <w:pPr>
        <w:pStyle w:val="Tijeloteksta"/>
        <w:numPr>
          <w:ilvl w:val="0"/>
          <w:numId w:val="3"/>
        </w:numPr>
        <w:rPr>
          <w:szCs w:val="24"/>
        </w:rPr>
      </w:pPr>
      <w:r w:rsidRPr="00EF5B72">
        <w:rPr>
          <w:szCs w:val="24"/>
          <w:shd w:fill="F8F8F8" w:color="auto" w:val="clear"/>
        </w:rPr>
        <w:t>MARTINA TRANPA</w:t>
      </w:r>
      <w:r w:rsidRPr="00EF5B72">
        <w:rPr>
          <w:szCs w:val="24"/>
        </w:rPr>
        <w:t xml:space="preserve"> iz Rijeke, L</w:t>
      </w:r>
      <w:r w:rsidR="008373D3">
        <w:rPr>
          <w:szCs w:val="24"/>
        </w:rPr>
        <w:t>a</w:t>
      </w:r>
      <w:r w:rsidRPr="00EF5B72">
        <w:rPr>
          <w:szCs w:val="24"/>
        </w:rPr>
        <w:t>ginjina 31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0143F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BF31FE">
      <w:t>-415/16-4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C40FA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1D90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761"/>
    <w:rsid w:val="00817A32"/>
    <w:rsid w:val="00834675"/>
    <w:rsid w:val="00836A6B"/>
    <w:rsid w:val="00836FE9"/>
    <w:rsid w:val="008373D3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BF31FE"/>
    <w:rsid w:val="00C0143F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01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01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MARIO j.d.o.o. za ugostiteljstvo</izvorni_sadrzaj>
    <derivirana_varijabla naziv="DomainObject.Predmet.ProtustrankaFormated_1">  SUPER MARIO j.d.o.o. za ugostiteljstvo</derivirana_varijabla>
  </DomainObject.Predmet.ProtustrankaFormated>
  <DomainObject.Predmet.ProtustrankaFormatedOIB>
    <izvorni_sadrzaj>  SUPER MARIO j.d.o.o. za ugostiteljstvo, OIB 55788036318</izvorni_sadrzaj>
    <derivirana_varijabla naziv="DomainObject.Predmet.ProtustrankaFormatedOIB_1">  SUPER MARIO j.d.o.o. za ugostiteljstvo, OIB 55788036318</derivirana_varijabla>
  </DomainObject.Predmet.ProtustrankaFormatedOIB>
  <DomainObject.Predmet.ProtustrankaFormatedWithAdress>
    <izvorni_sadrzaj> SUPER MARIO j.d.o.o. za ugostiteljstvo, Vucelje i Bodrožići 12, 22320 Biočić</izvorni_sadrzaj>
    <derivirana_varijabla naziv="DomainObject.Predmet.ProtustrankaFormatedWithAdress_1"> SUPER MARIO j.d.o.o. za ugostiteljstvo, Vucelje i Bodrožići 12, 22320 Biočić</derivirana_varijabla>
  </DomainObject.Predmet.ProtustrankaFormatedWithAdress>
  <DomainObject.Predmet.ProtustrankaFormatedWithAdressOIB>
    <izvorni_sadrzaj> SUPER MARIO j.d.o.o. za ugostiteljstvo, OIB 55788036318, Vucelje i Bodrožići 12, 22320 Biočić</izvorni_sadrzaj>
    <derivirana_varijabla naziv="DomainObject.Predmet.ProtustrankaFormatedWithAdressOIB_1"> SUPER MARIO j.d.o.o. za ugostiteljstvo, OIB 55788036318, Vucelje i Bodrožići 12, 22320 Biočić</derivirana_varijabla>
  </DomainObject.Predmet.ProtustrankaFormatedWithAdressOIB>
  <DomainObject.Predmet.ProtustrankaWithAdress>
    <izvorni_sadrzaj>SUPER MARIO j.d.o.o. za ugostiteljstvo Vucelje i Bodrožići 12, 22320 Biočić</izvorni_sadrzaj>
    <derivirana_varijabla naziv="DomainObject.Predmet.ProtustrankaWithAdress_1">SUPER MARIO j.d.o.o. za ugostiteljstvo Vucelje i Bodrožići 12, 22320 Biočić</derivirana_varijabla>
  </DomainObject.Predmet.ProtustrankaWithAdress>
  <DomainObject.Predmet.ProtustrankaWithAdressOIB>
    <izvorni_sadrzaj>SUPER MARIO j.d.o.o. za ugostiteljstvo, OIB 55788036318, Vucelje i Bodrožići 12, 22320 Biočić</izvorni_sadrzaj>
    <derivirana_varijabla naziv="DomainObject.Predmet.ProtustrankaWithAdressOIB_1">SUPER MARIO j.d.o.o. za ugostiteljstvo, OIB 55788036318, Vucelje i Bodrožići 12, 22320 Biočić</derivirana_varijabla>
  </DomainObject.Predmet.ProtustrankaWithAdressOIB>
  <DomainObject.Predmet.ProtustrankaNazivFormated>
    <izvorni_sadrzaj>SUPER MARIO j.d.o.o. za ugostiteljstvo</izvorni_sadrzaj>
    <derivirana_varijabla naziv="DomainObject.Predmet.ProtustrankaNazivFormated_1">SUPER MARIO j.d.o.o. za ugostiteljstvo</derivirana_varijabla>
  </DomainObject.Predmet.ProtustrankaNazivFormated>
  <DomainObject.Predmet.ProtustrankaNazivFormatedOIB>
    <izvorni_sadrzaj>SUPER MARIO j.d.o.o. za ugostiteljstvo, OIB 55788036318</izvorni_sadrzaj>
    <derivirana_varijabla naziv="DomainObject.Predmet.ProtustrankaNazivFormatedOIB_1">SUPER MARIO j.d.o.o. za ugostiteljstvo, OIB 55788036318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SUPER MARIO j.d.o.o. za ugostiteljstvo</item>
    </izvorni_sadrzaj>
    <derivirana_varijabla naziv="DomainObject.Predmet.ProtuStrankaListFormated_1">
      <item>SUPER MARIO j.d.o.o. za ugostiteljstvo</item>
    </derivirana_varijabla>
  </DomainObject.Predmet.ProtuStrankaListFormated>
  <DomainObject.Predmet.ProtuStrankaListFormatedOIB>
    <izvorni_sadrzaj>
      <item>SUPER MARIO j.d.o.o. za ugostiteljstvo, OIB 55788036318</item>
    </izvorni_sadrzaj>
    <derivirana_varijabla naziv="DomainObject.Predmet.ProtuStrankaListFormatedOIB_1">
      <item>SUPER MARIO j.d.o.o. za ugostiteljstvo, OIB 55788036318</item>
    </derivirana_varijabla>
  </DomainObject.Predmet.ProtuStrankaListFormatedOIB>
  <DomainObject.Predmet.ProtuStrankaListFormatedWithAdress>
    <izvorni_sadrzaj>
      <item>SUPER MARIO j.d.o.o. za ugostiteljstvo, Vucelje i Bodrožići 12, 22320 Biočić</item>
    </izvorni_sadrzaj>
    <derivirana_varijabla naziv="DomainObject.Predmet.ProtuStrankaListFormatedWithAdress_1">
      <item>SUPER MARIO j.d.o.o. za ugostiteljstvo, Vucelje i Bodrožići 12, 22320 Biočić</item>
    </derivirana_varijabla>
  </DomainObject.Predmet.ProtuStrankaListFormatedWithAdress>
  <DomainObject.Predmet.ProtuStrankaListFormatedWithAdressOIB>
    <izvorni_sadrzaj>
      <item>SUPER MARIO j.d.o.o. za ugostiteljstvo, OIB 55788036318, Vucelje i Bodrožići 12, 22320 Biočić</item>
    </izvorni_sadrzaj>
    <derivirana_varijabla naziv="DomainObject.Predmet.ProtuStrankaListFormatedWithAdressOIB_1">
      <item>SUPER MARIO j.d.o.o. za ugostiteljstvo, OIB 55788036318, Vucelje i Bodrožići 12, 22320 Biočić</item>
    </derivirana_varijabla>
  </DomainObject.Predmet.ProtuStrankaListFormatedWithAdressOIB>
  <DomainObject.Predmet.ProtuStrankaListNazivFormated>
    <izvorni_sadrzaj>
      <item>SUPER MARIO j.d.o.o. za ugostiteljstvo</item>
    </izvorni_sadrzaj>
    <derivirana_varijabla naziv="DomainObject.Predmet.ProtuStrankaListNazivFormated_1">
      <item>SUPER MARIO j.d.o.o. za ugostiteljstvo</item>
    </derivirana_varijabla>
  </DomainObject.Predmet.ProtuStrankaListNazivFormated>
  <DomainObject.Predmet.ProtuStrankaListNazivFormatedOIB>
    <izvorni_sadrzaj>
      <item>SUPER MARIO j.d.o.o. za ugostiteljstvo, OIB 55788036318</item>
    </izvorni_sadrzaj>
    <derivirana_varijabla naziv="DomainObject.Predmet.ProtuStrankaListNazivFormatedOIB_1">
      <item>SUPER MARIO j.d.o.o. za ugostiteljstvo, OIB 55788036318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SUPER MARIO j.d.o.o. za ugostiteljstvo</izvorni_sadrzaj>
    <derivirana_varijabla naziv="DomainObject.Predmet.ProtustrankaIDrugi_1">SUPER MARIO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SUPER MARIO j.d.o.o. za ugostiteljstvo, OIB 55788036318, Vucelje i Bodrožići 12, 22320 Biočić</izvorni_sadrzaj>
    <derivirana_varijabla naziv="DomainObject.Predmet.ProtustrankaIDrugiAdressOIB_1">SUPER MARIO j.d.o.o. za ugostiteljstvo, OIB 55788036318, Vucelje i Bodrožići 12, 22320 Biočić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SUPER MARIO j.d.o.o. za ugostiteljstvo</item>
    </izvorni_sadrzaj>
    <derivirana_varijabla naziv="DomainObject.Predmet.SudioniciListNaziv_1">
      <item>FINA - Podružnica Šibenik</item>
      <item>SUPER MARIO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SUPER MARIO j.d.o.o. za ugostiteljstvo, OIB 55788036318, Vucelje i Bodrožići 12,22320 Biočić</item>
    </izvorni_sadrzaj>
    <derivirana_varijabla naziv="DomainObject.Predmet.SudioniciListAdressOIB_1">
      <item>FINA - Podružnica Šibenik, OIB 85821130368, Perivoj L. Marune 1,22000 Šibenik</item>
      <item>SUPER MARIO j.d.o.o. za ugostiteljstvo, OIB 55788036318, Vucelje i Bodrožići 12,22320 Biočić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55788036318</item>
    </izvorni_sadrzaj>
    <derivirana_varijabla naziv="DomainObject.Predmet.SudioniciListNazivOIB_1">
      <item>, OIB 85821130368</item>
      <item>, OIB 55788036318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7B498-1662-4CE9-9D90-765AAC7EFF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1988</properties:Characters>
  <properties:Lines>80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2016-03-29T08:32:00Z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2016-03-30T09:40:00Z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