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7bbf" w14:paraId="f307bbf" w:rsidRDefault="00A85724" w:rsidP="00A85724" w:rsidR="00A85724">
      <w:pPr>
        <w:jc w:val="right"/>
        <w15:collapsed w:val="false"/>
      </w:pPr>
      <w:bookmarkStart w:name="_GoBack" w:id="0"/>
      <w:bookmarkEnd w:id="0"/>
      <w:r>
        <w:t>Broj: St-</w:t>
      </w:r>
      <w:r w:rsidR="00EB4F43">
        <w:t>5</w:t>
      </w:r>
      <w:r>
        <w:t>17/16-</w:t>
      </w:r>
      <w:r w:rsidR="00EB4F43">
        <w:t>11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EB4F43" w:rsidRPr="00EB4F43">
        <w:rPr>
          <w:b/>
        </w:rPr>
        <w:t>VINO ILOK d.d. Ilok, S. Radića 14, OIB: 54322407060, MBS: 030037573</w:t>
      </w:r>
      <w:r w:rsidR="00231114" w:rsidRPr="00231114">
        <w:rPr>
          <w:b/>
        </w:rPr>
        <w:t>,</w:t>
      </w:r>
      <w:r w:rsidRPr="00131686">
        <w:t xml:space="preserve"> dana </w:t>
      </w:r>
      <w:r w:rsidR="00EB4F43">
        <w:t>3. listopada</w:t>
      </w:r>
      <w:r w:rsidR="002F12A7">
        <w:t xml:space="preserve"> 2016.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EB4F43" w:rsidRPr="00EB4F43">
        <w:t>VINO ILOK d.d. Ilok, S. Radića 14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EB4F43" w:rsidP="00B05E94" w:rsidR="009F17E3" w:rsidRPr="00131686">
      <w:pPr>
        <w:jc w:val="center"/>
        <w:rPr>
          <w:b/>
        </w:rPr>
      </w:pPr>
      <w:r>
        <w:rPr>
          <w:b/>
        </w:rPr>
        <w:t>18. listopad</w:t>
      </w:r>
      <w:r w:rsidR="00A85724">
        <w:rPr>
          <w:b/>
        </w:rPr>
        <w:t xml:space="preserve"> 2016. g. u </w:t>
      </w:r>
      <w:r>
        <w:rPr>
          <w:b/>
        </w:rPr>
        <w:t>9,45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EB4F43">
        <w:t>Vukovar</w:t>
      </w:r>
    </w:p>
    <w:p w:rsidRDefault="00132613" w:rsidP="00AD226C" w:rsidR="00132613">
      <w:pPr>
        <w:jc w:val="both"/>
      </w:pPr>
      <w:r>
        <w:t xml:space="preserve">- </w:t>
      </w:r>
      <w:r w:rsidR="00EB4F43">
        <w:t xml:space="preserve">za </w:t>
      </w:r>
      <w:r>
        <w:t>dužnik</w:t>
      </w:r>
      <w:r w:rsidR="00EB4F43">
        <w:t>a</w:t>
      </w:r>
      <w:r w:rsidR="005013B3">
        <w:t xml:space="preserve"> </w:t>
      </w:r>
      <w:r w:rsidR="00EB4F43">
        <w:t>–</w:t>
      </w:r>
      <w:r w:rsidR="005013B3">
        <w:t xml:space="preserve"> </w:t>
      </w:r>
      <w:r w:rsidR="00EB4F43">
        <w:t>pun. Alen Ivković odvjetnik iz Rijeke, Užarska 28</w:t>
      </w:r>
    </w:p>
    <w:p w:rsidRDefault="00231114" w:rsidP="00AD226C" w:rsidR="00231114">
      <w:pPr>
        <w:jc w:val="both"/>
      </w:pPr>
      <w:r>
        <w:t xml:space="preserve">- </w:t>
      </w:r>
      <w:r w:rsidR="00EB4F43">
        <w:t>priv. st. uprav. Ivan Perković</w:t>
      </w:r>
    </w:p>
    <w:p w:rsidRDefault="00A20691" w:rsidP="000B2F7E" w:rsidR="00A20691">
      <w:pPr>
        <w:jc w:val="both"/>
      </w:pPr>
    </w:p>
    <w:p w:rsidRDefault="002F12A7" w:rsidP="000B2F7E" w:rsidR="002F12A7">
      <w:pPr>
        <w:jc w:val="both"/>
      </w:pPr>
    </w:p>
    <w:p w:rsidRDefault="002F12A7" w:rsidP="000B2F7E" w:rsidR="002F12A7" w:rsidRPr="00131686">
      <w:pPr>
        <w:jc w:val="both"/>
      </w:pPr>
    </w:p>
    <w:p w:rsidRDefault="000B2F7E" w:rsidP="000B2F7E" w:rsidR="000B2F7E">
      <w:pPr>
        <w:jc w:val="center"/>
        <w:rPr>
          <w:b/>
        </w:rPr>
      </w:pPr>
      <w:r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 w:rsidR="00EB4F43">
        <w:rPr>
          <w:b/>
        </w:rPr>
        <w:t>3. listopada</w:t>
      </w:r>
      <w:r w:rsidR="002F12A7">
        <w:rPr>
          <w:b/>
        </w:rPr>
        <w:t xml:space="preserve"> 2016.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A85724" w:rsidP="00EB4F43" w:rsidR="00EB4F43">
      <w:pPr>
        <w:jc w:val="both"/>
      </w:pPr>
      <w:r>
        <w:t xml:space="preserve">1. </w:t>
      </w:r>
      <w:r w:rsidR="00EB4F43">
        <w:t>ŽDO Vukovar</w:t>
      </w:r>
    </w:p>
    <w:p w:rsidRDefault="00EB4F43" w:rsidP="00EB4F43" w:rsidR="00EB4F43">
      <w:pPr>
        <w:jc w:val="both"/>
      </w:pPr>
      <w:r>
        <w:t>2. za dužnika – pun. Alen Ivković odvjetnik iz Rijeke, Užarska 28</w:t>
      </w:r>
    </w:p>
    <w:p w:rsidRDefault="00EB4F43" w:rsidP="00EB4F43" w:rsidR="002F12A7" w:rsidRPr="00EB4F43">
      <w:pPr>
        <w:jc w:val="both"/>
      </w:pPr>
      <w:r>
        <w:t xml:space="preserve">3. priv. st. uprav. Ivan Perković, </w:t>
      </w:r>
      <w:r w:rsidRPr="00EB4F43">
        <w:t>Josipovac K. Branimira 9</w:t>
      </w:r>
    </w:p>
    <w:p w:rsidRDefault="002F12A7" w:rsidP="002F12A7" w:rsidR="002F12A7">
      <w:r>
        <w:t xml:space="preserve">4. e-ogl. pl. </w:t>
      </w:r>
    </w:p>
    <w:p w:rsidRDefault="002F12A7" w:rsidP="002F12A7" w:rsidR="000B2F7E" w:rsidRPr="00131686">
      <w:r>
        <w:t>5. R-</w:t>
      </w:r>
      <w:r w:rsidR="00EB4F43">
        <w:t>18.10.</w:t>
      </w:r>
    </w:p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2F12A7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STEČAJNA SUTKINJA, v.r.</w:t>
      </w:r>
    </w:p>
    <w:p w:rsidRDefault="002F12A7" w:rsidP="002F12A7" w:rsidR="002F12A7">
      <w:pPr>
        <w:jc w:val="both"/>
      </w:pPr>
      <w:r>
        <w:t xml:space="preserve">                                                                                                     Nada Roso</w:t>
      </w:r>
    </w:p>
    <w:p w:rsidRDefault="002F12A7" w:rsidP="002F12A7" w:rsidR="002F12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2F12A7" w:rsidP="002F12A7" w:rsidR="002F12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2F12A7" w:rsidP="002F12A7" w:rsidR="002F12A7"/>
    <w:p w:rsidRDefault="002F12A7" w:rsidP="002F12A7" w:rsidR="002F12A7">
      <w:pPr>
        <w:jc w:val="center"/>
      </w:pPr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8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1"/>
  </w:num>
  <w:num w:numId="5">
    <w:abstractNumId w:val="0"/>
  </w:num>
  <w:num w:numId="6">
    <w:abstractNumId w:val="15"/>
  </w:num>
  <w:num w:numId="7">
    <w:abstractNumId w:val="4"/>
  </w:num>
  <w:num w:numId="8">
    <w:abstractNumId w:val="10"/>
  </w:num>
  <w:num w:numId="9">
    <w:abstractNumId w:val="14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1BE4"/>
    <w:rsid w:val="00723D92"/>
    <w:rsid w:val="0073010A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A07CA2"/>
    <w:rsid w:val="00A10C19"/>
    <w:rsid w:val="00A20691"/>
    <w:rsid w:val="00A20F3B"/>
    <w:rsid w:val="00A46436"/>
    <w:rsid w:val="00A834B1"/>
    <w:rsid w:val="00A85724"/>
    <w:rsid w:val="00AA6B6E"/>
    <w:rsid w:val="00AD226C"/>
    <w:rsid w:val="00B05E94"/>
    <w:rsid w:val="00B24B41"/>
    <w:rsid w:val="00B659E8"/>
    <w:rsid w:val="00B82540"/>
    <w:rsid w:val="00B95B20"/>
    <w:rsid w:val="00BE111B"/>
    <w:rsid w:val="00BE33FF"/>
    <w:rsid w:val="00C2016D"/>
    <w:rsid w:val="00C268A7"/>
    <w:rsid w:val="00C56F9E"/>
    <w:rsid w:val="00C81C0A"/>
    <w:rsid w:val="00CA01EF"/>
    <w:rsid w:val="00CC07DA"/>
    <w:rsid w:val="00CC6DE9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68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6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68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6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3A0D1-00BF-460C-8500-847864B31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842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2016-10-03T10:24:00Z</cp:lastPrinted>
  <dcterms:modified xmlns:xsi="http://www.w3.org/2001/XMLSchema-instance" xsi:type="dcterms:W3CDTF">2016-10-03T10:25:00Z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