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f9e6" w14:paraId="843f9e6" w:rsidRDefault="001C6B3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749300</wp:posOffset>
            </wp:positionV>
            <wp:extent cy="793115" cx="594360"/>
            <wp:effectExtent b="698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93115" cx="594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C6B31" w:rsidP="001C6B31" w:rsidR="001C6B31">
      <w:pPr>
        <w:pStyle w:val="Bezproreda"/>
      </w:pPr>
    </w:p>
    <w:p w:rsidRDefault="001C6B31" w:rsidP="001C6B31" w:rsidR="001C6B31">
      <w:pPr>
        <w:pStyle w:val="Bezproreda"/>
      </w:pPr>
    </w:p>
    <w:p w:rsidRDefault="001C6B31" w:rsidP="001C6B31" w:rsidR="00AE649C">
      <w:pPr>
        <w:pStyle w:val="Bezproreda"/>
      </w:pPr>
      <w:r>
        <w:t xml:space="preserve">      Republika Hrvatska</w:t>
      </w:r>
    </w:p>
    <w:p w:rsidRDefault="001C6B31" w:rsidP="001C6B31" w:rsidR="001C6B31">
      <w:pPr>
        <w:pStyle w:val="Bezproreda"/>
      </w:pPr>
      <w:r>
        <w:t>Trgovački sud u Bjelovaru</w:t>
      </w:r>
    </w:p>
    <w:p w:rsidRDefault="001C6B31" w:rsidP="001C6B31" w:rsidR="001C6B31" w:rsidRPr="001C6B31">
      <w:pPr>
        <w:pStyle w:val="Bezproreda"/>
        <w:rPr>
          <w:sz w:val="18"/>
          <w:szCs w:val="18"/>
        </w:rPr>
      </w:pPr>
      <w:r w:rsidRPr="001C6B31">
        <w:rPr>
          <w:sz w:val="18"/>
          <w:szCs w:val="18"/>
        </w:rPr>
        <w:t>Bjelovar, Šetalište dr. I. Lebovića 42</w:t>
      </w:r>
    </w:p>
    <w:p w:rsidRDefault="001C6B31" w:rsidP="001C6B31" w:rsidR="001C6B31">
      <w:pPr>
        <w:jc w:val="right"/>
        <w:rPr>
          <w:rFonts w:hAnsi="Times New Roman" w:ascii="Times New Roman"/>
        </w:rPr>
      </w:pPr>
    </w:p>
    <w:p w:rsidRDefault="001C6B31" w:rsidP="001C6B31" w:rsidR="001C6B31">
      <w:pPr>
        <w:jc w:val="right"/>
        <w:rPr>
          <w:rFonts w:hAnsi="Times New Roman" w:ascii="Times New Roman"/>
        </w:rPr>
      </w:pPr>
    </w:p>
    <w:p w:rsidRDefault="001C6B31" w:rsidP="001C6B31" w:rsidR="001C6B3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Poslovni broj: 6 St-804/2018-4</w:t>
      </w: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R E P U B L I K E   H R V A T S K E</w:t>
      </w:r>
    </w:p>
    <w:p w:rsidRDefault="001C6B31" w:rsidP="001C6B31" w:rsidR="001C6B31">
      <w:pPr>
        <w:jc w:val="center"/>
        <w:rPr>
          <w:rFonts w:hAnsi="Times New Roman" w:ascii="Times New Roman"/>
        </w:rPr>
      </w:pPr>
    </w:p>
    <w:p w:rsidRDefault="001C6B31" w:rsidP="001C6B31" w:rsidR="001C6B3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NJ E</w:t>
      </w: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Trgovački sud u Bjelovaru, po sutkinji Mariji Petrina Kubica kao sucu pojedincu, na prijedlog višeg sudskog savjetnika Siniše Rajnovića, u skraćenom stečajnom postupku nad dužnikom FRUCTUS IMPERIUM društvo s ograničenom odgovornošću za  proizvodnju, trgovinu i usluge, Bjelovar, Matice hrvatske 4/1, kojeg zastupa punomoćnica Melita Babić, odvjetnica u Odvjetničkom društvu Župan, Babić &amp; Antunović d.o.o., Zagreb, MBS: 010104841, OIB: 87666404822, 11. siječnja 2019.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j e</w:t>
      </w:r>
    </w:p>
    <w:p w:rsidRDefault="001C6B31" w:rsidP="001C6B31" w:rsidR="001C6B31">
      <w:pPr>
        <w:jc w:val="center"/>
        <w:rPr>
          <w:rFonts w:hAnsi="Times New Roman" w:ascii="Times New Roman"/>
          <w:b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>Obustavlja se skraćeni stečajni postupak.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C6B31" w:rsidP="001C6B31" w:rsidR="001C6B3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C6B31" w:rsidP="001C6B31" w:rsidR="001C6B31">
      <w:pPr>
        <w:jc w:val="both"/>
        <w:rPr>
          <w:rFonts w:hAnsi="Times New Roman" w:ascii="Times New Roman"/>
          <w:b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</w:rPr>
        <w:t xml:space="preserve">U skraćenom stečajnom postupku nad dužnikom, Trgovački sud u Bjelovaru je oglasom poslovni broj St-804/2018-2 od 3. siječnja 2019., koji je objavljen na mrežnoj stranici e-Oglasna ploča Trgovačkog suda u Bjelovaru 3. siječnja 2019.,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8. siječnja 2019. osoba ovlaštena za zastupanje dužnika predložila je obustavu postupka jer račun dužnika više nije blokiran, a kao dokaz dostavlja Potvrdu o blokadi računa i novčanih sredstava ovršenika na dan 7. siječnja 2019. iz kojeg proizlazi da dužnik na dan izdavanja Potvrde nema nepodmirenih obveza.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Stoga nisu ispunjene pretpostavke za otvaranje skraćenog stečajnog postupka nad 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dužnikom, niti pretpostavke za donošenje rješenja o pokretanju prethodnog postupka odnosno otvaranju stečajnog postupka te je riješeno kao u izreci. </w:t>
      </w: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Bjelovar, 11. siječnja 2019.</w:t>
      </w:r>
    </w:p>
    <w:p w:rsidRDefault="001C6B31" w:rsidP="001C6B31" w:rsidR="001C6B31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</w:t>
      </w: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/>
        </w:rPr>
        <w:t xml:space="preserve">                                                                                                            </w:t>
      </w:r>
      <w:r>
        <w:rPr>
          <w:rFonts w:hAnsi="Times New Roman" w:ascii="Times New Roman"/>
        </w:rPr>
        <w:t>Sutkinja</w:t>
      </w: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Marija Petrina Kubica v.r.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Za točnost otpravka-ovlašteni službenik</w:t>
      </w: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Suzana Sabljić   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Pouka o pravnom lijeku:</w:t>
      </w:r>
    </w:p>
    <w:p w:rsidRDefault="001C6B31" w:rsidP="001C6B31" w:rsidR="001C6B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>
      <w:pPr>
        <w:jc w:val="both"/>
        <w:rPr>
          <w:rFonts w:hAnsi="Times New Roman" w:ascii="Times New Roman"/>
        </w:rPr>
      </w:pPr>
    </w:p>
    <w:p w:rsidRDefault="001C6B31" w:rsidP="001C6B31" w:rsidR="001C6B3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C6B3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2369316"/>
      <w:docPartObj>
        <w:docPartGallery w:val="Page Numbers (Top of Page)"/>
        <w:docPartUnique/>
      </w:docPartObj>
    </w:sdtPr>
    <w:sdtContent>
      <w:p w:rsidRDefault="001C6B31" w:rsidP="001C6B31" w:rsidR="001C6B3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1C6B31" w:rsidP="001C6B31" w:rsidR="001C6B31">
    <w:pPr>
      <w:jc w:val="right"/>
      <w:rPr>
        <w:rFonts w:hAnsi="Times New Roman" w:ascii="Times New Roman"/>
      </w:rPr>
    </w:pPr>
    <w:r>
      <w:rPr>
        <w:rFonts w:hAnsi="Times New Roman" w:ascii="Times New Roman"/>
      </w:rPr>
      <w:t>Poslovni broj: 6 St-804/2018-4</w:t>
    </w:r>
  </w:p>
  <w:p w:rsidRDefault="001C6B31" w:rsidP="001C6B31" w:rsidR="001C6B31">
    <w:pPr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6B31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C6B31"/>
    <w:pPr>
      <w:spacing w:lineRule="auto" w:line="240" w:after="0"/>
    </w:pPr>
    <w:rPr>
      <w:rFonts w:cs="Times New Roman" w:eastAsia="SimSun" w:hAnsi="Arial" w:asci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lang w:eastAsia="en-US"/>
    </w:rPr>
  </w:style>
  <w:style w:customStyle="true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eastAsia="Times New Roman" w:hAnsi="Times New Roman" w:ascii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 w:hAnsi="Times New Roman" w:ascii="Times New Roman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C6B31"/>
    <w:pPr>
      <w:spacing w:after="0" w:line="240" w:lineRule="auto"/>
    </w:pPr>
    <w:rPr>
      <w:rFonts w:ascii="Arial" w:cs="Times New Roman" w:eastAsia="SimSun" w:hAnsi="Arial"/>
      <w:sz w:val="24"/>
      <w:szCs w:val="24"/>
      <w:lang w:eastAsia="zh-CN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ascii="Times New Roman" w:cstheme="minorBidi" w:eastAsiaTheme="minorHAnsi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lang w:eastAsia="en-US"/>
    </w:rPr>
  </w:style>
  <w:style w:customStyle="1" w:styleId="Normal-NoSpace" w:type="paragraph">
    <w:name w:val="Normal-No Space"/>
    <w:basedOn w:val="Normal"/>
    <w:rsid w:val="00EB0D4C"/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eastAsia="Times New Roman" w:hAnsi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ascii="Times New Roman" w:cstheme="minorBidi" w:eastAsiaTheme="minorHAnsi" w:hAnsi="Times New Roman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471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St-804/2018-4</izvorni_sadrzaj>
    <derivirana_varijabla naziv="DomainObject.Oznaka_1">St-804/2018-4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2018.</izvorni_sadrzaj>
    <derivirana_varijabla naziv="DomainObject.Predmet.DatumOsnivanja_1">27.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St-804/2018</izvorni_sadrzaj>
    <derivirana_varijabla naziv="DomainObject.Predmet.OznakaBroj_1">St-804/2018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FRUCTUS IMPERIUM društvo s ograničenom odgovornošću za proizvodnju, trgovinu i usluge zastupanog po punomoćniku Odvjetničko društvo ŽUPAN, BABIĆ &amp; ANTUNOVIĆ društvo s ograničenom odgovornošću; DOMAGOJ BELOŠEVIĆ</izvorni_sadrzaj>
    <derivirana_varijabla naziv="DomainObject.Predmet.ProtustrankaFormated_1">  FRUCTUS IMPERIUM društvo s ograničenom odgovornošću za proizvodnju, trgovinu i usluge zastupanog po punomoćniku Odvjetničko društvo ŽUPAN, BABIĆ &amp; ANTUNOVIĆ društvo s ograničenom odgovornošću; DOMAGOJ BELOŠEVIĆ</derivirana_varijabla>
  </DomainObject.Predmet.ProtustrankaFormated>
  <DomainObject.Predmet.ProtustrankaFormatedOIB>
    <izvorni_sadrzaj>  FRUCTUS IMPERIUM društvo s ograničenom odgovornošću za proizvodnju, trgovinu i usluge, OIB 87666404822 zastupanog po punomoćniku Odvjetničko društvo ŽUPAN, BABIĆ &amp; ANTUNOVIĆ društvo s ograničenom odgovornošću; DOMAGOJ BELOŠEVIĆ</izvorni_sadrzaj>
    <derivirana_varijabla naziv="DomainObject.Predmet.ProtustrankaFormatedOIB_1">  FRUCTUS IMPERIUM društvo s ograničenom odgovornošću za proizvodnju, trgovinu i usluge, OIB 87666404822 zastupanog po punomoćniku Odvjetničko društvo ŽUPAN, BABIĆ &amp; ANTUNOVIĆ društvo s ograničenom odgovornošću; DOMAGOJ BELOŠEVIĆ</derivirana_varijabla>
  </DomainObject.Predmet.ProtustrankaFormatedOIB>
  <DomainObject.Predmet.ProtustrankaFormatedWithAdress>
    <izvorni_sadrzaj> FRUCTUS IMPERIUM društvo s ograničenom odgovornošću za proizvodnju, trgovinu i usluge, Matice hrvatske 4/1, 43000 Bjelovar zastupanog po punomoćniku Odvjetničko društvo ŽUPAN, BABIĆ &amp; ANTUNOVIĆ društvo s ograničenom odgovornošću; DOMAGOJ BELOŠEVIĆ</izvorni_sadrzaj>
    <derivirana_varijabla naziv="DomainObject.Predmet.ProtustrankaFormatedWithAdress_1"> FRUCTUS IMPERIUM društvo s ograničenom odgovornošću za proizvodnju, trgovinu i usluge, Matice hrvatske 4/1, 43000 Bjelovar zastupanog po punomoćniku Odvjetničko društvo ŽUPAN, BABIĆ &amp; ANTUNOVIĆ društvo s ograničenom odgovornošću; DOMAGOJ BELOŠEVIĆ</derivirana_varijabla>
  </DomainObject.Predmet.ProtustrankaFormatedWithAdress>
  <DomainObject.Predmet.ProtustrankaFormatedWithAdressOIB>
    <izvorni_sadrzaj> FRUCTUS IMPERIUM društvo s ograničenom odgovornošću za proizvodnju, trgovinu i usluge, OIB 87666404822, Matice hrvatske 4/1, 43000 Bjelovar zastupanog po punomoćniku Odvjetničko društvo ŽUPAN, BABIĆ &amp; ANTUNOVIĆ društvo s ograničenom odgovornošću; DOMAGOJ BELOŠEVIĆ</izvorni_sadrzaj>
    <derivirana_varijabla naziv="DomainObject.Predmet.ProtustrankaFormatedWithAdressOIB_1"> FRUCTUS IMPERIUM društvo s ograničenom odgovornošću za proizvodnju, trgovinu i usluge, OIB 87666404822, Matice hrvatske 4/1, 43000 Bjelovar zastupanog po punomoćniku Odvjetničko društvo ŽUPAN, BABIĆ &amp; ANTUNOVIĆ društvo s ograničenom odgovornošću; DOMAGOJ BELOŠEVIĆ</derivirana_varijabla>
  </DomainObject.Predmet.ProtustrankaFormatedWithAdressOIB>
  <DomainObject.Predmet.ProtustrankaWithAdress>
    <izvorni_sadrzaj>FRUCTUS IMPERIUM društvo s ograničenom odgovornošću za proizvodnju, trgovinu i usluge Matice hrvatske 4/1, 43000 Bjelovar</izvorni_sadrzaj>
    <derivirana_varijabla naziv="DomainObject.Predmet.ProtustrankaWithAdress_1">FRUCTUS IMPERIUM društvo s ograničenom odgovornošću za proizvodnju, trgovinu i usluge Matice hrvatske 4/1, 43000 Bjelovar</derivirana_varijabla>
  </DomainObject.Predmet.ProtustrankaWithAdress>
  <DomainObject.Predmet.ProtustrankaWithAdressOIB>
    <izvorni_sadrzaj>FRUCTUS IMPERIUM društvo s ograničenom odgovornošću za proizvodnju, trgovinu i usluge, OIB 87666404822, Matice hrvatske 4/1, 43000 Bjelovar</izvorni_sadrzaj>
    <derivirana_varijabla naziv="DomainObject.Predmet.ProtustrankaWithAdressOIB_1">FRUCTUS IMPERIUM društvo s ograničenom odgovornošću za proizvodnju, trgovinu i usluge, OIB 87666404822, Matice hrvatske 4/1, 43000 Bjelovar</derivirana_varijabla>
  </DomainObject.Predmet.ProtustrankaWithAdressOIB>
  <DomainObject.Predmet.ProtustrankaNazivFormated>
    <izvorni_sadrzaj>FRUCTUS IMPERIUM društvo s ograničenom odgovornošću za proizvodnju, trgovinu i usluge</izvorni_sadrzaj>
    <derivirana_varijabla naziv="DomainObject.Predmet.ProtustrankaNazivFormated_1">FRUCTUS IMPERIUM društvo s ograničenom odgovornošću za proizvodnju, trgovinu i usluge</derivirana_varijabla>
  </DomainObject.Predmet.ProtustrankaNazivFormated>
  <DomainObject.Predmet.ProtustrankaNazivFormatedOIB>
    <izvorni_sadrzaj>FRUCTUS IMPERIUM društvo s ograničenom odgovornošću za proizvodnju, trgovinu i usluge, OIB 87666404822</izvorni_sadrzaj>
    <derivirana_varijabla naziv="DomainObject.Predmet.ProtustrankaNazivFormatedOIB_1">FRUCTUS IMPERIUM društvo s ograničenom odgovornošću za proizvodnju, trgovinu i usluge, OIB 87666404822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FRUCTUS IMPERIUM društvo s ograničenom odgovornošću za proizvodnju, trgovinu i usluge zastupanog po punomoćniku Odvjetničko društvo ŽUPAN, BABIĆ &amp; ANTUNOVIĆ društvo s ograničenom odgovornošću; DOMAGOJ BELOŠEVIĆ</item>
    </izvorni_sadrzaj>
    <derivirana_varijabla naziv="DomainObject.Predmet.ProtuStrankaListFormated_1">
      <item>FRUCTUS IMPERIUM društvo s ograničenom odgovornošću za proizvodnju, trgovinu i usluge zastupanog po punomoćniku Odvjetničko društvo ŽUPAN, BABIĆ &amp; ANTUNOVIĆ društvo s ograničenom odgovornošću; DOMAGOJ BELOŠEVIĆ</item>
    </derivirana_varijabla>
  </DomainObject.Predmet.ProtuStrankaListFormated>
  <DomainObject.Predmet.ProtuStrankaListFormatedOIB>
    <izvorni_sadrzaj>
      <item>FRUCTUS IMPERIUM društvo s ograničenom odgovornošću za proizvodnju, trgovinu i usluge, OIB 87666404822 zastupanog po punomoćniku Odvjetničko društvo ŽUPAN, BABIĆ &amp; ANTUNOVIĆ društvo s ograničenom odgovornošću; DOMAGOJ BELOŠEVIĆ</item>
    </izvorni_sadrzaj>
    <derivirana_varijabla naziv="DomainObject.Predmet.ProtuStrankaListFormatedOIB_1">
      <item>FRUCTUS IMPERIUM društvo s ograničenom odgovornošću za proizvodnju, trgovinu i usluge, OIB 87666404822 zastupanog po punomoćniku Odvjetničko društvo ŽUPAN, BABIĆ &amp; ANTUNOVIĆ društvo s ograničenom odgovornošću; DOMAGOJ BELOŠEVIĆ</item>
    </derivirana_varijabla>
  </DomainObject.Predmet.ProtuStrankaListFormatedOIB>
  <DomainObject.Predmet.ProtuStrankaListFormatedWithAdress>
    <izvorni_sadrzaj>
      <item>FRUCTUS IMPERIUM društvo s ograničenom odgovornošću za proizvodnju, trgovinu i usluge, Matice hrvatske 4/1, 43000 Bjelovar zastupanog po punomoćniku Odvjetničko društvo ŽUPAN, BABIĆ &amp; ANTUNOVIĆ društvo s ograničenom odgovornošću; DOMAGOJ BELOŠEVIĆ</item>
    </izvorni_sadrzaj>
    <derivirana_varijabla naziv="DomainObject.Predmet.ProtuStrankaListFormatedWithAdress_1">
      <item>FRUCTUS IMPERIUM društvo s ograničenom odgovornošću za proizvodnju, trgovinu i usluge, Matice hrvatske 4/1, 43000 Bjelovar zastupanog po punomoćniku Odvjetničko društvo ŽUPAN, BABIĆ &amp; ANTUNOVIĆ društvo s ograničenom odgovornošću; DOMAGOJ BELOŠEVIĆ</item>
    </derivirana_varijabla>
  </DomainObject.Predmet.ProtuStrankaListFormatedWithAdress>
  <DomainObject.Predmet.ProtuStrankaListFormatedWithAdressOIB>
    <izvorni_sadrzaj>
      <item>FRUCTUS IMPERIUM društvo s ograničenom odgovornošću za proizvodnju, trgovinu i usluge, OIB 87666404822, Matice hrvatske 4/1, 43000 Bjelovar zastupanog po punomoćniku Odvjetničko društvo ŽUPAN, BABIĆ &amp; ANTUNOVIĆ društvo s ograničenom odgovornošću; DOMAGOJ BELOŠEVIĆ</item>
    </izvorni_sadrzaj>
    <derivirana_varijabla naziv="DomainObject.Predmet.ProtuStrankaListFormatedWithAdressOIB_1">
      <item>FRUCTUS IMPERIUM društvo s ograničenom odgovornošću za proizvodnju, trgovinu i usluge, OIB 87666404822, Matice hrvatske 4/1, 43000 Bjelovar zastupanog po punomoćniku Odvjetničko društvo ŽUPAN, BABIĆ &amp; ANTUNOVIĆ društvo s ograničenom odgovornošću; DOMAGOJ BELOŠEVIĆ</item>
    </derivirana_varijabla>
  </DomainObject.Predmet.ProtuStrankaListFormatedWithAdressOIB>
  <DomainObject.Predmet.ProtuStrankaListNazivFormated>
    <izvorni_sadrzaj>
      <item>FRUCTUS IMPERIUM društvo s ograničenom odgovornošću za proizvodnju, trgovinu i usluge</item>
    </izvorni_sadrzaj>
    <derivirana_varijabla naziv="DomainObject.Predmet.ProtuStrankaListNazivFormated_1">
      <item>FRUCTUS IMPERIUM društvo s ograničenom odgovornošću za proizvodnju, trgovinu i usluge</item>
    </derivirana_varijabla>
  </DomainObject.Predmet.ProtuStrankaListNazivFormated>
  <DomainObject.Predmet.ProtuStrankaListNazivFormatedOIB>
    <izvorni_sadrzaj>
      <item>FRUCTUS IMPERIUM društvo s ograničenom odgovornošću za proizvodnju, trgovinu i usluge, OIB 87666404822</item>
    </izvorni_sadrzaj>
    <derivirana_varijabla naziv="DomainObject.Predmet.ProtuStrankaListNazivFormatedOIB_1">
      <item>FRUCTUS IMPERIUM društvo s ograničenom odgovornošću za proizvodnju, trgovinu i usluge, OIB 87666404822</item>
    </derivirana_varijabla>
  </DomainObject.Predmet.ProtuStrankaListNazivFormatedOIB>
  <DomainObject.Predmet.OstaliListFormated>
    <izvorni_sadrzaj>
      <item>DOMAGOJ BELOŠEVIĆ punomoćnik sudionika u postupku FRUCTUS IMPERIUM društvo s ograničenom odgovornošću za proizvodnju, trgovinu i usluge</item>
      <item>Odvjetničko društvo ŽUPAN, BABIĆ &amp; ANTUNOVIĆ društvo s ograničenom odgovornošću punomoćnik sudionika u postupku FRUCTUS IMPERIUM društvo s ograničenom odgovornošću za proizvodnju, trgovinu i usluge</item>
    </izvorni_sadrzaj>
    <derivirana_varijabla naziv="DomainObject.Predmet.OstaliListFormated_1">
      <item>DOMAGOJ BELOŠEVIĆ punomoćnik sudionika u postupku FRUCTUS IMPERIUM društvo s ograničenom odgovornošću za proizvodnju, trgovinu i usluge</item>
      <item>Odvjetničko društvo ŽUPAN, BABIĆ &amp; ANTUNOVIĆ društvo s ograničenom odgovornošću punomoćnik sudionika u postupku FRUCTUS IMPERIUM društvo s ograničenom odgovornošću za proizvodnju, trgovinu i usluge</item>
    </derivirana_varijabla>
  </DomainObject.Predmet.OstaliListFormated>
  <DomainObject.Predmet.OstaliListFormatedOIB>
    <izvorni_sadrzaj>
      <item>DOMAGOJ BELOŠEVIĆ, OIB 44070294656 punomoćnik sudionika u postupku FRUCTUS IMPERIUM društvo s ograničenom odgovornošću za proizvodnju, trgovinu i usluge</item>
      <item>Odvjetničko društvo ŽUPAN, BABIĆ &amp; ANTUNOVIĆ društvo s ograničenom odgovornošću, OIB 09023812344 punomoćnik sudionika u postupku FRUCTUS IMPERIUM društvo s ograničenom odgovornošću za proizvodnju, trgovinu i usluge</item>
    </izvorni_sadrzaj>
    <derivirana_varijabla naziv="DomainObject.Predmet.OstaliListFormatedOIB_1">
      <item>DOMAGOJ BELOŠEVIĆ, OIB 44070294656 punomoćnik sudionika u postupku FRUCTUS IMPERIUM društvo s ograničenom odgovornošću za proizvodnju, trgovinu i usluge</item>
      <item>Odvjetničko društvo ŽUPAN, BABIĆ &amp; ANTUNOVIĆ društvo s ograničenom odgovornošću, OIB 09023812344 punomoćnik sudionika u postupku FRUCTUS IMPERIUM društvo s ograničenom odgovornošću za proizvodnju, trgovinu i usluge</item>
    </derivirana_varijabla>
  </DomainObject.Predmet.OstaliListFormatedOIB>
  <DomainObject.Predmet.OstaliListFormatedWithAdress>
    <izvorni_sadrzaj>
      <item>DOMAGOJ BELOŠEVIĆ, Krste Frankopana 70, 43000 Bjelovar punomoćnik sudionika u postupku FRUCTUS IMPERIUM društvo s ograničenom odgovornošću za proizvodnju, trgovinu i usluge</item>
      <item>Odvjetničko društvo ŽUPAN, BABIĆ &amp; ANTUNOVIĆ društvo s ograničenom odgovornošću, Radnička cesta 47, 10000 Zagreb punomoćnik sudionika u postupku FRUCTUS IMPERIUM društvo s ograničenom odgovornošću za proizvodnju, trgovinu i usluge</item>
    </izvorni_sadrzaj>
    <derivirana_varijabla naziv="DomainObject.Predmet.OstaliListFormatedWithAdress_1">
      <item>DOMAGOJ BELOŠEVIĆ, Krste Frankopana 70, 43000 Bjelovar punomoćnik sudionika u postupku FRUCTUS IMPERIUM društvo s ograničenom odgovornošću za proizvodnju, trgovinu i usluge</item>
      <item>Odvjetničko društvo ŽUPAN, BABIĆ &amp; ANTUNOVIĆ društvo s ograničenom odgovornošću, Radnička cesta 47, 10000 Zagreb punomoćnik sudionika u postupku FRUCTUS IMPERIUM društvo s ograničenom odgovornošću za proizvodnju, trgovinu i usluge</item>
    </derivirana_varijabla>
  </DomainObject.Predmet.OstaliListFormatedWithAdress>
  <DomainObject.Predmet.OstaliListFormatedWithAdressOIB>
    <izvorni_sadrzaj>
      <item>DOMAGOJ BELOŠEVIĆ, OIB 44070294656, Krste Frankopana 70, 43000 Bjelovar punomoćnik sudionika u postupku FRUCTUS IMPERIUM društvo s ograničenom odgovornošću za proizvodnju, trgovinu i usluge</item>
      <item>Odvjetničko društvo ŽUPAN, BABIĆ &amp; ANTUNOVIĆ društvo s ograničenom odgovornošću, OIB 09023812344, Radnička cesta 47, 10000 Zagreb punomoćnik sudionika u postupku FRUCTUS IMPERIUM društvo s ograničenom odgovornošću za proizvodnju, trgovinu i usluge</item>
    </izvorni_sadrzaj>
    <derivirana_varijabla naziv="DomainObject.Predmet.OstaliListFormatedWithAdressOIB_1">
      <item>DOMAGOJ BELOŠEVIĆ, OIB 44070294656, Krste Frankopana 70, 43000 Bjelovar punomoćnik sudionika u postupku FRUCTUS IMPERIUM društvo s ograničenom odgovornošću za proizvodnju, trgovinu i usluge</item>
      <item>Odvjetničko društvo ŽUPAN, BABIĆ &amp; ANTUNOVIĆ društvo s ograničenom odgovornošću, OIB 09023812344, Radnička cesta 47, 10000 Zagreb punomoćnik sudionika u postupku FRUCTUS IMPERIUM društvo s ograničenom odgovornošću za proizvodnju, trgovinu i usluge</item>
    </derivirana_varijabla>
  </DomainObject.Predmet.OstaliListFormatedWithAdressOIB>
  <DomainObject.Predmet.OstaliListNazivFormated>
    <izvorni_sadrzaj>
      <item>DOMAGOJ BELOŠEVIĆ</item>
      <item>Odvjetničko društvo ŽUPAN, BABIĆ &amp; ANTUNOVIĆ društvo s ograničenom odgovornošću</item>
    </izvorni_sadrzaj>
    <derivirana_varijabla naziv="DomainObject.Predmet.OstaliListNazivFormated_1">
      <item>DOMAGOJ BELOŠEVIĆ</item>
      <item>Odvjetničko društvo ŽUPAN, BABIĆ &amp; ANTUNOVIĆ društvo s ograničenom odgovornošću</item>
    </derivirana_varijabla>
  </DomainObject.Predmet.OstaliListNazivFormated>
  <DomainObject.Predmet.OstaliListNazivFormatedOIB>
    <izvorni_sadrzaj>
      <item>DOMAGOJ BELOŠEVIĆ, OIB 44070294656</item>
      <item>Odvjetničko društvo ŽUPAN, BABIĆ &amp; ANTUNOVIĆ društvo s ograničenom odgovornošću, OIB 09023812344</item>
    </izvorni_sadrzaj>
    <derivirana_varijabla naziv="DomainObject.Predmet.OstaliListNazivFormatedOIB_1">
      <item>DOMAGOJ BELOŠEVIĆ, OIB 44070294656</item>
      <item>Odvjetničko društvo ŽUPAN, BABIĆ &amp; ANTUNOVIĆ društvo s ograničenom odgovornošću, OIB 09023812344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St-804/2018-4</izvorni_sadrzaj>
    <derivirana_varijabla naziv="DomainObject.PoslovniBrojDokumenta_1">St-804/2018-4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FRUCTUS IMPERIUM društvo s ograničenom odgovornošću za proizvodnju, trgovinu i usluge</izvorni_sadrzaj>
    <derivirana_varijabla naziv="DomainObject.Predmet.ProtustrankaIDrugi_1">FRUCTUS IMPERIUM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FRUCTUS IMPERIUM društvo s ograničenom odgovornošću za proizvodnju, trgovinu i usluge, OIB 87666404822, Matice hrvatske 4/1, 43000 Bjelovar</izvorni_sadrzaj>
    <derivirana_varijabla naziv="DomainObject.Predmet.ProtustrankaIDrugiAdressOIB_1">FRUCTUS IMPERIUM društvo s ograničenom odgovornošću za proizvodnju, trgovinu i usluge, OIB 87666404822, Matice hrvatske 4/1,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FRUCTUS IMPERIUM društvo s ograničenom odgovornošću za proizvodnju, trgovinu i usluge</item>
      <item>DOMAGOJ BELOŠEVIĆ</item>
      <item>Odvjetničko društvo ŽUPAN, BABIĆ &amp; ANTUNOVIĆ društvo s ograničenom odgovornošću</item>
    </izvorni_sadrzaj>
    <derivirana_varijabla naziv="DomainObject.Predmet.SudioniciListNaziv_1">
      <item>FINA, RC ZAGREB, Podružnica BJELOVAR</item>
      <item>FRUCTUS IMPERIUM društvo s ograničenom odgovornošću za proizvodnju, trgovinu i usluge</item>
      <item>DOMAGOJ BELOŠEVIĆ</item>
      <item>Odvjetničko društvo ŽUPAN, BABIĆ &amp; ANTUNOVIĆ društvo s ograničenom odgovornošću</item>
    </derivirana_varijabla>
  </DomainObject.Predmet.SudioniciListNaziv>
  <DomainObject.Predmet.SudioniciListAdressOIB>
    <izvorni_sadrzaj>
      <item>FINA, RC ZAGREB, Podružnica BJELOVAR, OIB 85821130368, F. Supila 4,43000 Bjelovar</item>
      <item>FRUCTUS IMPERIUM društvo s ograničenom odgovornošću za proizvodnju, trgovinu i usluge, OIB 87666404822, Matice hrvatske 4/1,43000 Bjelovar</item>
      <item>DOMAGOJ BELOŠEVIĆ, OIB 44070294656, Krste Frankopana 70,43000 Bjelovar</item>
      <item>Odvjetničko društvo ŽUPAN, BABIĆ &amp; ANTUNOVIĆ društvo s ograničenom odgovornošću, OIB 09023812344, Radnička cesta 47,10000 Zagreb</item>
    </izvorni_sadrzaj>
    <derivirana_varijabla naziv="DomainObject.Predmet.SudioniciListAdressOIB_1">
      <item>FINA, RC ZAGREB, Podružnica BJELOVAR, OIB 85821130368, F. Supila 4,43000 Bjelovar</item>
      <item>FRUCTUS IMPERIUM društvo s ograničenom odgovornošću za proizvodnju, trgovinu i usluge, OIB 87666404822, Matice hrvatske 4/1,43000 Bjelovar</item>
      <item>DOMAGOJ BELOŠEVIĆ, OIB 44070294656, Krste Frankopana 70,43000 Bjelovar</item>
      <item>Odvjetničko društvo ŽUPAN, BABIĆ &amp; ANTUNOVIĆ društvo s ograničenom odgovornošću, OIB 09023812344, Radnička cesta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4262A-7F7F-44AC-9B3B-4B777A85C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1887</properties:Characters>
  <properties:Lines>74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2019-01-11T12:05:00Z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St-804/2018-4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