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3522" w14:paraId="93f352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A33A8A">
        <w:rPr>
          <w:b/>
        </w:rPr>
        <w:t>1006/2018-3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A33A8A">
        <w:rPr>
          <w:b/>
        </w:rPr>
        <w:t>TEŠANOVIĆ j.d.o.o. Slavonski Brod, Dr. Mile Budaka 3, OIB 21213835059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1C4981">
        <w:t>19</w:t>
      </w:r>
      <w:r w:rsidR="00ED0881">
        <w:t>. srpnja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A33A8A">
        <w:rPr>
          <w:b/>
        </w:rPr>
        <w:t>TEŠANOVIĆ j.d.o.o. Slavonski Brod, Dr. Mile Budaka 3, OIB 21213835059</w:t>
      </w:r>
      <w:r w:rsidR="00ED0881">
        <w:rPr>
          <w:b/>
        </w:rPr>
        <w:t>,</w:t>
      </w:r>
      <w:r w:rsidR="00FF183F">
        <w:rPr>
          <w:b/>
        </w:rPr>
        <w:t xml:space="preserve"> </w:t>
      </w:r>
      <w:r>
        <w:t xml:space="preserve">iznosi </w:t>
      </w:r>
      <w:r w:rsidR="00A33A8A">
        <w:rPr>
          <w:b/>
        </w:rPr>
        <w:t>13.296,32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A33A8A">
        <w:rPr>
          <w:b/>
        </w:rPr>
        <w:t>NEDELJKO TEŠANOVIĆ, OIB 22726704013, Bedekovčina, Ulica Stjepana Radića 5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A33A8A">
        <w:rPr>
          <w:b/>
        </w:rPr>
        <w:t>1006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1C4981">
        <w:t>19</w:t>
      </w:r>
      <w:r w:rsidR="00ED0881">
        <w:t>. srpnja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73" w:rsidR="00D87073">
      <w:r>
        <w:separator/>
      </w:r>
    </w:p>
  </w:endnote>
  <w:endnote w:id="0" w:type="continuationSeparator">
    <w:p w:rsidRDefault="00D87073" w:rsidR="00D8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73" w:rsidR="00D87073">
      <w:r>
        <w:separator/>
      </w:r>
    </w:p>
  </w:footnote>
  <w:footnote w:id="0" w:type="continuationSeparator">
    <w:p w:rsidRDefault="00D87073" w:rsidR="00D87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3635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3E9C"/>
    <w:rsid w:val="00DF5C6E"/>
    <w:rsid w:val="00DF63DD"/>
    <w:rsid w:val="00E021A5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1770A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St-1006/2018</izvorni_sadrzaj>
    <derivirana_varijabla naziv="DomainObject.Predmet.OznakaBroj_1">St-1006/2018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TEŠANOVIĆ jednostavno društvo s ograničenom odgovornošću za marketing, trgovinu i usluge</izvorni_sadrzaj>
    <derivirana_varijabla naziv="DomainObject.Predmet.ProtustrankaFormated_1">  TEŠANOVIĆ jednostavno društvo s ograničenom odgovornošću za marketing, trgovinu i usluge</derivirana_varijabla>
  </DomainObject.Predmet.ProtustrankaFormated>
  <DomainObject.Predmet.ProtustrankaFormatedOIB>
    <izvorni_sadrzaj>  TEŠANOVIĆ jednostavno društvo s ograničenom odgovornošću za marketing, trgovinu i usluge, OIB 21213835059</izvorni_sadrzaj>
    <derivirana_varijabla naziv="DomainObject.Predmet.ProtustrankaFormatedOIB_1">  TEŠANOVIĆ jednostavno društvo s ograničenom odgovornošću za marketing, trgovinu i usluge, OIB 21213835059</derivirana_varijabla>
  </DomainObject.Predmet.ProtustrankaFormatedOIB>
  <DomainObject.Predmet.ProtustrankaFormatedWithAdress>
    <izvorni_sadrzaj> TEŠANOVIĆ jednostavno društvo s ograničenom odgovornošću za marketing, trgovinu i usluge, Dr. Mile Budaka 3, 35000 Slavonski Brod</izvorni_sadrzaj>
    <derivirana_varijabla naziv="DomainObject.Predmet.ProtustrankaFormatedWithAdress_1"> TEŠANOVIĆ jednostavno društvo s ograničenom odgovornošću za marketing, trgovinu i usluge, Dr. Mile Budaka 3, 35000 Slavonski Brod</derivirana_varijabla>
  </DomainObject.Predmet.ProtustrankaFormatedWithAdress>
  <DomainObject.Predmet.ProtustrankaFormatedWithAdressOIB>
    <izvorni_sadrzaj> TEŠANOVIĆ jednostavno društvo s ograničenom odgovornošću za marketing, trgovinu i usluge, OIB 21213835059, Dr. Mile Budaka 3, 35000 Slavonski Brod</izvorni_sadrzaj>
    <derivirana_varijabla naziv="DomainObject.Predmet.ProtustrankaFormatedWithAdressOIB_1"> TEŠANOVIĆ jednostavno društvo s ograničenom odgovornošću za marketing, trgovinu i usluge, OIB 21213835059, Dr. Mile Budaka 3, 35000 Slavonski Brod</derivirana_varijabla>
  </DomainObject.Predmet.ProtustrankaFormatedWithAdressOIB>
  <DomainObject.Predmet.ProtustrankaWithAdress>
    <izvorni_sadrzaj>TEŠANOVIĆ jednostavno društvo s ograničenom odgovornošću za marketing, trgovinu i usluge Dr. Mile Budaka 3, 35000 Slavonski Brod</izvorni_sadrzaj>
    <derivirana_varijabla naziv="DomainObject.Predmet.ProtustrankaWithAdress_1">TEŠANOVIĆ jednostavno društvo s ograničenom odgovornošću za marketing, trgovinu i usluge Dr. Mile Budaka 3, 35000 Slavonski Brod</derivirana_varijabla>
  </DomainObject.Predmet.ProtustrankaWithAdress>
  <DomainObject.Predmet.ProtustrankaWithAdressOIB>
    <izvorni_sadrzaj>TEŠANOVIĆ jednostavno društvo s ograničenom odgovornošću za marketing, trgovinu i usluge, OIB 21213835059, Dr. Mile Budaka 3, 35000 Slavonski Brod</izvorni_sadrzaj>
    <derivirana_varijabla naziv="DomainObject.Predmet.ProtustrankaWithAdressOIB_1">TEŠANOVIĆ jednostavno društvo s ograničenom odgovornošću za marketing, trgovinu i usluge, OIB 21213835059, Dr. Mile Budaka 3, 35000 Slavonski Brod</derivirana_varijabla>
  </DomainObject.Predmet.ProtustrankaWithAdressOIB>
  <DomainObject.Predmet.ProtustrankaNazivFormated>
    <izvorni_sadrzaj>TEŠANOVIĆ jednostavno društvo s ograničenom odgovornošću za marketing, trgovinu i usluge</izvorni_sadrzaj>
    <derivirana_varijabla naziv="DomainObject.Predmet.ProtustrankaNazivFormated_1">TEŠANOVIĆ jednostavno društvo s ograničenom odgovornošću za marketing, trgovinu i usluge</derivirana_varijabla>
  </DomainObject.Predmet.ProtustrankaNazivFormated>
  <DomainObject.Predmet.ProtustrankaNazivFormatedOIB>
    <izvorni_sadrzaj>TEŠANOVIĆ jednostavno društvo s ograničenom odgovornošću za marketing, trgovinu i usluge, OIB 21213835059</izvorni_sadrzaj>
    <derivirana_varijabla naziv="DomainObject.Predmet.ProtustrankaNazivFormatedOIB_1">TEŠANOVIĆ jednostavno društvo s ograničenom odgovornošću za marketing, trgovinu i usluge, OIB 21213835059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13296.32</izvorni_sadrzaj>
    <derivirana_varijabla naziv="DomainObject.Predmet.TrenutnaVrijednost_1">13296.32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TEŠANOVIĆ jednostavno društvo s ograničenom odgovornošću za marketing, trgovinu i usluge</item>
    </izvorni_sadrzaj>
    <derivirana_varijabla naziv="DomainObject.Predmet.ProtuStrankaListFormated_1">
      <item>TEŠANOVIĆ jednostavno društvo s ograničenom odgovornošću za marketing, trgovinu i usluge</item>
    </derivirana_varijabla>
  </DomainObject.Predmet.ProtuStrankaListFormated>
  <DomainObject.Predmet.ProtuStrankaListFormatedOIB>
    <izvorni_sadrzaj>
      <item>TEŠANOVIĆ jednostavno društvo s ograničenom odgovornošću za marketing, trgovinu i usluge, OIB 21213835059</item>
    </izvorni_sadrzaj>
    <derivirana_varijabla naziv="DomainObject.Predmet.ProtuStrankaListFormatedOIB_1">
      <item>TEŠANOVIĆ jednostavno društvo s ograničenom odgovornošću za marketing, trgovinu i usluge, OIB 21213835059</item>
    </derivirana_varijabla>
  </DomainObject.Predmet.ProtuStrankaListFormatedOIB>
  <DomainObject.Predmet.ProtuStrankaListFormatedWithAdress>
    <izvorni_sadrzaj>
      <item>TEŠANOVIĆ jednostavno društvo s ograničenom odgovornošću za marketing, trgovinu i usluge, Dr. Mile Budaka 3, 35000 Slavonski Brod</item>
    </izvorni_sadrzaj>
    <derivirana_varijabla naziv="DomainObject.Predmet.ProtuStrankaListFormatedWithAdress_1">
      <item>TEŠANOVIĆ jednostavno društvo s ograničenom odgovornošću za marketing, trgovinu i usluge, Dr. Mile Budaka 3, 35000 Slavonski Brod</item>
    </derivirana_varijabla>
  </DomainObject.Predmet.ProtuStrankaListFormatedWithAdress>
  <DomainObject.Predmet.ProtuStrankaListFormatedWithAdressOIB>
    <izvorni_sadrzaj>
      <item>TEŠANOVIĆ jednostavno društvo s ograničenom odgovornošću za marketing, trgovinu i usluge, OIB 21213835059, Dr. Mile Budaka 3, 35000 Slavonski Brod</item>
    </izvorni_sadrzaj>
    <derivirana_varijabla naziv="DomainObject.Predmet.ProtuStrankaListFormatedWithAdressOIB_1">
      <item>TEŠANOVIĆ jednostavno društvo s ograničenom odgovornošću za marketing, trgovinu i usluge, OIB 21213835059, Dr. Mile Budaka 3, 35000 Slavonski Brod</item>
    </derivirana_varijabla>
  </DomainObject.Predmet.ProtuStrankaListFormatedWithAdressOIB>
  <DomainObject.Predmet.ProtuStrankaListNazivFormated>
    <izvorni_sadrzaj>
      <item>TEŠANOVIĆ jednostavno društvo s ograničenom odgovornošću za marketing, trgovinu i usluge</item>
    </izvorni_sadrzaj>
    <derivirana_varijabla naziv="DomainObject.Predmet.ProtuStrankaListNazivFormated_1">
      <item>TEŠANOVIĆ jednostavno društvo s ograničenom odgovornošću za marketing, trgovinu i usluge</item>
    </derivirana_varijabla>
  </DomainObject.Predmet.ProtuStrankaListNazivFormated>
  <DomainObject.Predmet.ProtuStrankaListNazivFormatedOIB>
    <izvorni_sadrzaj>
      <item>TEŠANOVIĆ jednostavno društvo s ograničenom odgovornošću za marketing, trgovinu i usluge, OIB 21213835059</item>
    </izvorni_sadrzaj>
    <derivirana_varijabla naziv="DomainObject.Predmet.ProtuStrankaListNazivFormatedOIB_1">
      <item>TEŠANOVIĆ jednostavno društvo s ograničenom odgovornošću za marketing, trgovinu i usluge, OIB 21213835059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TEŠANOVIĆ jednostavno društvo s ograničenom odgovornošću za marketing, trgovinu i usluge</izvorni_sadrzaj>
    <derivirana_varijabla naziv="DomainObject.Predmet.ProtustrankaIDrugi_1">TEŠANOVIĆ jednostavno društvo s ograničenom odgovornošću za marketing,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TEŠANOVIĆ jednostavno društvo s ograničenom odgovornošću za marketing, trgovinu i usluge, OIB 21213835059, Dr. Mile Budaka 3, 35000 Slavonski Brod</izvorni_sadrzaj>
    <derivirana_varijabla naziv="DomainObject.Predmet.ProtustrankaIDrugiAdressOIB_1">TEŠANOVIĆ jednostavno društvo s ograničenom odgovornošću za marketing, trgovinu i usluge, OIB 21213835059, Dr. Mile Budaka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TEŠANOVIĆ jednostavno društvo s ograničenom odgovornošću za marketing, trgovinu i usluge</item>
    </izvorni_sadrzaj>
    <derivirana_varijabla naziv="DomainObject.Predmet.SudioniciListNaziv_1">
      <item>Financijska agencija</item>
      <item>TEŠANOVIĆ jednostavno društvo s ograničenom odgovornošću za marketing,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TEŠANOVIĆ jednostavno društvo s ograničenom odgovornošću za marketing, trgovinu i usluge, OIB 21213835059, Dr. Mile Budaka 3,35000 Slavonski Brod</item>
    </izvorni_sadrzaj>
    <derivirana_varijabla naziv="DomainObject.Predmet.SudioniciListAdressOIB_1">
      <item>Financijska agencija, OIB 85821130368, Ulica grada Vukovara 70,10000 Zagreb</item>
      <item>TEŠANOVIĆ jednostavno društvo s ograničenom odgovornošću za marketing, trgovinu i usluge, OIB 21213835059, Dr. Mile Budaka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21213835059</item>
    </izvorni_sadrzaj>
    <derivirana_varijabla naziv="DomainObject.Predmet.SudioniciListNazivOIB_1">
      <item>, OIB 85821130368</item>
      <item>, OIB 21213835059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1970</properties:Characters>
  <properties:Lines>51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2018-07-19T09:51:00Z</dcterms:created>
  <dc:creator>Korisnik</dc:creator>
  <cp:lastModifiedBy>wsadmin</cp:lastModifiedBy>
  <cp:lastPrinted>2018-07-19T09:53:00Z</cp:lastPrinted>
  <dcterms:modified xmlns:xsi="http://www.w3.org/2001/XMLSchema-instance" xsi:type="dcterms:W3CDTF">2018-07-19T10:01:00Z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1006-2018.docx)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