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d5ca" w14:paraId="4f8d5ca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BE0D7A">
        <w:rPr>
          <w:sz w:val="24"/>
        </w:rPr>
        <w:t>1431</w:t>
      </w:r>
      <w:r>
        <w:rPr>
          <w:sz w:val="24"/>
        </w:rPr>
        <w:t>/2015</w:t>
      </w:r>
      <w:r w:rsidR="00D261EB">
        <w:rPr>
          <w:sz w:val="24"/>
        </w:rPr>
        <w:t>-8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BE0D7A" w:rsidP="004B13B1" w:rsidR="00BE0D7A" w:rsidRPr="00133DAD">
      <w:pPr>
        <w:jc w:val="center"/>
        <w:rPr>
          <w:sz w:val="24"/>
        </w:rPr>
      </w:pPr>
    </w:p>
    <w:p w:rsidRDefault="00BE0D7A" w:rsidP="00EA0B0C" w:rsidR="00EA0B0C">
      <w:pPr>
        <w:jc w:val="both"/>
        <w:rPr>
          <w:sz w:val="24"/>
        </w:rPr>
      </w:pPr>
      <w:r w:rsidRPr="00BE0D7A">
        <w:rPr>
          <w:sz w:val="24"/>
        </w:rPr>
        <w:t>Trgovački sud u Zagrebu, po sucu Nikoli Ribariću, u stečajnom predmetu u povodu zahtjeva FINANCIJSKE AGENCIJE, za provedbu skraćenog stečajnog postupka nad dužnikom STRATEGIC ENTERPRISE d.o.o.,  Zagreb (Grad Zagreb), Ulica grada Vukovara 269 d, OIB: 078676</w:t>
      </w:r>
      <w:r>
        <w:rPr>
          <w:sz w:val="24"/>
        </w:rPr>
        <w:t>48172, dana 28</w:t>
      </w:r>
      <w:r w:rsidRPr="00BE0D7A">
        <w:rPr>
          <w:sz w:val="24"/>
        </w:rPr>
        <w:t>.</w:t>
      </w:r>
      <w:r>
        <w:rPr>
          <w:sz w:val="24"/>
        </w:rPr>
        <w:t xml:space="preserve"> prosinca</w:t>
      </w:r>
      <w:r w:rsidRPr="00BE0D7A">
        <w:rPr>
          <w:sz w:val="24"/>
        </w:rPr>
        <w:t xml:space="preserve"> 2015.,</w:t>
      </w:r>
    </w:p>
    <w:p w:rsidRDefault="00BE0D7A" w:rsidP="00EA0B0C" w:rsidR="00BE0D7A">
      <w:pPr>
        <w:jc w:val="both"/>
        <w:rPr>
          <w:sz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E0D7A" w:rsidP="00BE0D7A" w:rsidR="00BE0D7A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BE0D7A">
        <w:rPr>
          <w:rFonts w:hAnsi="Times New Roman" w:ascii="Times New Roman"/>
          <w:szCs w:val="24"/>
          <w:lang w:val="hr-HR"/>
        </w:rPr>
        <w:t>Ingo Kern</w:t>
      </w:r>
      <w:r>
        <w:rPr>
          <w:rFonts w:hAnsi="Times New Roman" w:ascii="Times New Roman"/>
          <w:szCs w:val="24"/>
          <w:lang w:val="hr-HR"/>
        </w:rPr>
        <w:t>,</w:t>
      </w:r>
    </w:p>
    <w:p w:rsidRDefault="00BE0D7A" w:rsidP="00BE0D7A" w:rsidR="00BE0D7A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BE0D7A">
        <w:rPr>
          <w:rFonts w:hAnsi="Times New Roman" w:ascii="Times New Roman"/>
          <w:szCs w:val="24"/>
          <w:lang w:val="hr-HR"/>
        </w:rPr>
        <w:t xml:space="preserve">Njemačka, </w:t>
      </w:r>
    </w:p>
    <w:p w:rsidRDefault="00BE0D7A" w:rsidP="00BE0D7A" w:rsidR="00BE0D7A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BE0D7A">
        <w:rPr>
          <w:rFonts w:hAnsi="Times New Roman" w:ascii="Times New Roman"/>
          <w:szCs w:val="24"/>
          <w:lang w:val="hr-HR"/>
        </w:rPr>
        <w:t xml:space="preserve">72762 Reutlingen, Baustätterstr. 25 </w:t>
      </w:r>
    </w:p>
    <w:p w:rsidRDefault="00BE0D7A" w:rsidP="00BE0D7A" w:rsidR="00BE0D7A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E0D7A" w:rsidP="00BE0D7A" w:rsidR="00BE0D7A" w:rsidRPr="00BE0D7A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</w:p>
    <w:p w:rsidRDefault="00BE0D7A" w:rsidP="00BE0D7A" w:rsidR="00BE0D7A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E0D7A" w:rsidP="00BE0D7A" w:rsidR="00BE0D7A" w:rsidRPr="00BE0D7A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BE0D7A">
        <w:rPr>
          <w:rFonts w:hAnsi="Times New Roman" w:ascii="Times New Roman"/>
          <w:szCs w:val="24"/>
          <w:lang w:val="hr-HR"/>
        </w:rPr>
        <w:t>Neven Čičko</w:t>
      </w:r>
    </w:p>
    <w:p w:rsidRDefault="00BE0D7A" w:rsidP="00BE0D7A" w:rsidR="00BE0D7A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BE0D7A">
        <w:rPr>
          <w:rFonts w:hAnsi="Times New Roman" w:ascii="Times New Roman"/>
          <w:szCs w:val="24"/>
          <w:lang w:val="hr-HR"/>
        </w:rPr>
        <w:t xml:space="preserve">Zagreb, </w:t>
      </w:r>
    </w:p>
    <w:p w:rsidRDefault="00BE0D7A" w:rsidP="00BE0D7A" w:rsidR="00BE0D7A" w:rsidRPr="00BE0D7A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BE0D7A">
        <w:rPr>
          <w:rFonts w:hAnsi="Times New Roman" w:ascii="Times New Roman"/>
          <w:szCs w:val="24"/>
          <w:lang w:val="hr-HR"/>
        </w:rPr>
        <w:t xml:space="preserve">Mikulić 145  </w:t>
      </w:r>
    </w:p>
    <w:p w:rsidRDefault="004B13B1" w:rsidP="004B13B1" w:rsidR="004B13B1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lastRenderedPageBreak/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BE0D7A">
        <w:rPr>
          <w:sz w:val="24"/>
          <w:szCs w:val="24"/>
        </w:rPr>
        <w:t>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BE0D7A">
        <w:rPr>
          <w:sz w:val="24"/>
          <w:szCs w:val="24"/>
        </w:rPr>
        <w:t>T , ovaj je sud  rješenjem od 20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261EB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4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BE0D7A">
      <w:rPr>
        <w:sz w:val="24"/>
        <w:szCs w:val="24"/>
      </w:rPr>
      <w:t>1431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261EB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140F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1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4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4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4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4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1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4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4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4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4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St-1431/2015</izvorni_sadrzaj>
    <derivirana_varijabla naziv="DomainObject.Predmet.OznakaBroj_1">St-1431/2015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STRATEGIC ENTERPRISE d.o.o.</izvorni_sadrzaj>
    <derivirana_varijabla naziv="DomainObject.Predmet.ProtustrankaFormated_1">  STRATEGIC ENTERPRISE d.o.o.</derivirana_varijabla>
  </DomainObject.Predmet.ProtustrankaFormated>
  <DomainObject.Predmet.ProtustrankaFormatedOIB>
    <izvorni_sadrzaj>  STRATEGIC ENTERPRISE d.o.o., OIB 07867648172</izvorni_sadrzaj>
    <derivirana_varijabla naziv="DomainObject.Predmet.ProtustrankaFormatedOIB_1">  STRATEGIC ENTERPRISE d.o.o., OIB 07867648172</derivirana_varijabla>
  </DomainObject.Predmet.ProtustrankaFormatedOIB>
  <DomainObject.Predmet.ProtustrankaFormatedWithAdress>
    <izvorni_sadrzaj> STRATEGIC ENTERPRISE d.o.o., Ulica grada Vukovara 269 d, 10000 Zagreb</izvorni_sadrzaj>
    <derivirana_varijabla naziv="DomainObject.Predmet.ProtustrankaFormatedWithAdress_1"> STRATEGIC ENTERPRISE d.o.o., Ulica grada Vukovara 269 d, 10000 Zagreb</derivirana_varijabla>
  </DomainObject.Predmet.ProtustrankaFormatedWithAdress>
  <DomainObject.Predmet.ProtustrankaFormatedWithAdressOIB>
    <izvorni_sadrzaj> STRATEGIC ENTERPRISE d.o.o., OIB 07867648172, Ulica grada Vukovara 269 d, 10000 Zagreb</izvorni_sadrzaj>
    <derivirana_varijabla naziv="DomainObject.Predmet.ProtustrankaFormatedWithAdressOIB_1"> STRATEGIC ENTERPRISE d.o.o., OIB 07867648172, Ulica grada Vukovara 269 d, 10000 Zagreb</derivirana_varijabla>
  </DomainObject.Predmet.ProtustrankaFormatedWithAdressOIB>
  <DomainObject.Predmet.ProtustrankaWithAdress>
    <izvorni_sadrzaj>STRATEGIC ENTERPRISE d.o.o. Ulica grada Vukovara 269 d, 10000 Zagreb</izvorni_sadrzaj>
    <derivirana_varijabla naziv="DomainObject.Predmet.ProtustrankaWithAdress_1">STRATEGIC ENTERPRISE d.o.o. Ulica grada Vukovara 269 d, 10000 Zagreb</derivirana_varijabla>
  </DomainObject.Predmet.ProtustrankaWithAdress>
  <DomainObject.Predmet.ProtustrankaWithAdressOIB>
    <izvorni_sadrzaj>STRATEGIC ENTERPRISE d.o.o., OIB 07867648172, Ulica grada Vukovara 269 d, 10000 Zagreb</izvorni_sadrzaj>
    <derivirana_varijabla naziv="DomainObject.Predmet.ProtustrankaWithAdressOIB_1">STRATEGIC ENTERPRISE d.o.o., OIB 07867648172, Ulica grada Vukovara 269 d, 10000 Zagreb</derivirana_varijabla>
  </DomainObject.Predmet.ProtustrankaWithAdressOIB>
  <DomainObject.Predmet.ProtustrankaNazivFormated>
    <izvorni_sadrzaj>STRATEGIC ENTERPRISE d.o.o.</izvorni_sadrzaj>
    <derivirana_varijabla naziv="DomainObject.Predmet.ProtustrankaNazivFormated_1">STRATEGIC ENTERPRISE d.o.o.</derivirana_varijabla>
  </DomainObject.Predmet.ProtustrankaNazivFormated>
  <DomainObject.Predmet.ProtustrankaNazivFormatedOIB>
    <izvorni_sadrzaj>STRATEGIC ENTERPRISE d.o.o., OIB 07867648172</izvorni_sadrzaj>
    <derivirana_varijabla naziv="DomainObject.Predmet.ProtustrankaNazivFormatedOIB_1">STRATEGIC ENTERPRISE d.o.o., OIB 07867648172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STRATEGIC ENTERPRISE d.o.o.</item>
    </izvorni_sadrzaj>
    <derivirana_varijabla naziv="DomainObject.Predmet.ProtuStrankaListFormated_1">
      <item>STRATEGIC ENTERPRISE d.o.o.</item>
    </derivirana_varijabla>
  </DomainObject.Predmet.ProtuStrankaListFormated>
  <DomainObject.Predmet.ProtuStrankaListFormatedOIB>
    <izvorni_sadrzaj>
      <item>STRATEGIC ENTERPRISE d.o.o., OIB 07867648172</item>
    </izvorni_sadrzaj>
    <derivirana_varijabla naziv="DomainObject.Predmet.ProtuStrankaListFormatedOIB_1">
      <item>STRATEGIC ENTERPRISE d.o.o., OIB 07867648172</item>
    </derivirana_varijabla>
  </DomainObject.Predmet.ProtuStrankaListFormatedOIB>
  <DomainObject.Predmet.ProtuStrankaListFormatedWithAdress>
    <izvorni_sadrzaj>
      <item>STRATEGIC ENTERPRISE d.o.o., Ulica grada Vukovara 269 d, 10000 Zagreb</item>
    </izvorni_sadrzaj>
    <derivirana_varijabla naziv="DomainObject.Predmet.ProtuStrankaListFormatedWithAdress_1">
      <item>STRATEGIC ENTERPRISE d.o.o., Ulica grada Vukovara 269 d, 10000 Zagreb</item>
    </derivirana_varijabla>
  </DomainObject.Predmet.ProtuStrankaListFormatedWithAdress>
  <DomainObject.Predmet.ProtuStrankaListFormatedWithAdressOIB>
    <izvorni_sadrzaj>
      <item>STRATEGIC ENTERPRISE d.o.o., OIB 07867648172, Ulica grada Vukovara 269 d, 10000 Zagreb</item>
    </izvorni_sadrzaj>
    <derivirana_varijabla naziv="DomainObject.Predmet.ProtuStrankaListFormatedWithAdressOIB_1">
      <item>STRATEGIC ENTERPRISE d.o.o., OIB 07867648172, Ulica grada Vukovara 269 d, 10000 Zagreb</item>
    </derivirana_varijabla>
  </DomainObject.Predmet.ProtuStrankaListFormatedWithAdressOIB>
  <DomainObject.Predmet.ProtuStrankaListNazivFormated>
    <izvorni_sadrzaj>
      <item>STRATEGIC ENTERPRISE d.o.o.</item>
    </izvorni_sadrzaj>
    <derivirana_varijabla naziv="DomainObject.Predmet.ProtuStrankaListNazivFormated_1">
      <item>STRATEGIC ENTERPRISE d.o.o.</item>
    </derivirana_varijabla>
  </DomainObject.Predmet.ProtuStrankaListNazivFormated>
  <DomainObject.Predmet.ProtuStrankaListNazivFormatedOIB>
    <izvorni_sadrzaj>
      <item>STRATEGIC ENTERPRISE d.o.o., OIB 07867648172</item>
    </izvorni_sadrzaj>
    <derivirana_varijabla naziv="DomainObject.Predmet.ProtuStrankaListNazivFormatedOIB_1">
      <item>STRATEGIC ENTERPRISE d.o.o., OIB 07867648172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STRATEGIC ENTERPRISE d.o.o.</izvorni_sadrzaj>
    <derivirana_varijabla naziv="DomainObject.Predmet.ProtustrankaIDrugi_1">STRATEGIC ENTERPRISE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STRATEGIC ENTERPRISE d.o.o., OIB 07867648172, Ulica grada Vukovara 269 d, 10000 Zagreb</izvorni_sadrzaj>
    <derivirana_varijabla naziv="DomainObject.Predmet.ProtustrankaIDrugiAdressOIB_1">STRATEGIC ENTERPRISE d.o.o., OIB 07867648172,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STRATEGIC ENTERPRISE d.o.o.</item>
      <item>HRVATSKI ZAVOD ZA MIROVINSKO OSIGURANJE</item>
      <item>Financijska agencija</item>
    </izvorni_sadrzaj>
    <derivirana_varijabla naziv="DomainObject.Predmet.SudioniciListNaziv_1">
      <item>FINA Regionalni centar Zagreb</item>
      <item>STRATEGIC ENTERPRISE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STRATEGIC ENTERPRISE d.o.o., OIB 07867648172, Ulica grada Vukovara 269 d,10000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STRATEGIC ENTERPRISE d.o.o., OIB 07867648172, Ulica grada Vukovara 269 d,10000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07867648172</item>
      <item>, OIB 84397956623</item>
      <item>, OIB 85821130368</item>
    </izvorni_sadrzaj>
    <derivirana_varijabla naziv="DomainObject.Predmet.SudioniciListNazivOIB_1">
      <item>, OIB 85821130368</item>
      <item>, OIB 07867648172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2491</properties:Characters>
  <properties:Lines>87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2015-12-28T10:53:00Z</dcterms:created>
  <dc:creator>Korisnik</dc:creator>
  <cp:lastModifiedBy>Jadranka Zelić</cp:lastModifiedBy>
  <cp:lastPrinted>2015-12-01T08:00:00Z</cp:lastPrinted>
  <dcterms:modified xmlns:xsi="http://www.w3.org/2001/XMLSchema-instance" xsi:type="dcterms:W3CDTF">2015-12-28T12:01:00Z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