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53f87" w14:paraId="1653f87" w:rsidRDefault="00DB172E" w:rsidP="005078C7" w:rsidR="005078C7">
      <w:pPr>
        <w15:collapsed w:val="false"/>
      </w:pPr>
      <w:bookmarkStart w:name="_GoBack" w:id="0"/>
      <w:bookmarkEnd w:id="0"/>
      <w:r>
        <w:rPr>
          <w:noProof/>
        </w:rPr>
        <w:drawing>
          <wp:inline distR="0" distL="0" distB="0" distT="0">
            <wp:extent cy="962025" cx="723900"/>
            <wp:effectExtent b="9525" r="0" t="0" l="0"/>
            <wp:docPr name="Slika 1"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317ABC" w:rsidP="001974F7" w:rsidR="001974F7" w:rsidRPr="001974F7">
      <w:r>
        <w:t xml:space="preserve">     </w:t>
      </w:r>
      <w:r w:rsidRPr="001974F7">
        <w:t>Republika Hrvatska</w:t>
      </w:r>
    </w:p>
    <w:p w:rsidRDefault="001974F7" w:rsidP="001974F7" w:rsidR="001974F7" w:rsidRPr="001974F7">
      <w:r w:rsidRPr="001974F7">
        <w:t xml:space="preserve">  Trgovački sud u Zagrebu</w:t>
      </w:r>
    </w:p>
    <w:p w:rsidRDefault="001974F7" w:rsidP="00E77EC1" w:rsidR="001974F7">
      <w:r w:rsidRPr="001974F7">
        <w:t xml:space="preserve"> </w:t>
      </w:r>
      <w:r w:rsidR="00E77EC1">
        <w:t xml:space="preserve">   Zag</w:t>
      </w:r>
      <w:r w:rsidR="00DC2BA3">
        <w:t xml:space="preserve">reb, </w:t>
      </w:r>
      <w:proofErr w:type="spellStart"/>
      <w:r w:rsidR="00DC2BA3">
        <w:t>Amruševa</w:t>
      </w:r>
      <w:proofErr w:type="spellEnd"/>
      <w:r w:rsidR="00DC2BA3">
        <w:t xml:space="preserve"> 2/II       </w:t>
      </w:r>
      <w:r w:rsidR="00DC2BA3">
        <w:tab/>
      </w:r>
      <w:r w:rsidR="00DC2BA3">
        <w:tab/>
      </w:r>
      <w:r w:rsidR="00DC2BA3">
        <w:tab/>
      </w:r>
      <w:r w:rsidR="00DC2BA3">
        <w:tab/>
      </w:r>
      <w:r w:rsidR="00DC2BA3">
        <w:tab/>
      </w:r>
      <w:r w:rsidR="00DC2BA3">
        <w:tab/>
      </w:r>
      <w:r w:rsidRPr="001974F7">
        <w:t>66 St-</w:t>
      </w:r>
      <w:r w:rsidR="000812D5">
        <w:t>1572</w:t>
      </w:r>
      <w:r w:rsidRPr="001974F7">
        <w:t>/</w:t>
      </w:r>
      <w:r w:rsidR="003F388E">
        <w:t>1</w:t>
      </w:r>
      <w:r w:rsidR="000812D5">
        <w:t>5</w:t>
      </w:r>
    </w:p>
    <w:p w:rsidRDefault="00317ABC" w:rsidP="00E77EC1" w:rsidR="00317ABC" w:rsidRPr="001974F7"/>
    <w:p w:rsidRDefault="00317ABC" w:rsidP="001974F7" w:rsidR="00317ABC" w:rsidRPr="00317ABC">
      <w:pPr>
        <w:jc w:val="center"/>
      </w:pPr>
      <w:r w:rsidRPr="00317ABC">
        <w:t>R E P U B L I K A   H R V A T S K A</w:t>
      </w:r>
    </w:p>
    <w:p w:rsidRDefault="00082E83" w:rsidP="001974F7" w:rsidR="001974F7" w:rsidRPr="00317ABC">
      <w:pPr>
        <w:jc w:val="center"/>
      </w:pPr>
      <w:r w:rsidRPr="00317ABC">
        <w:t>R J E Š E NJ E</w:t>
      </w:r>
    </w:p>
    <w:p w:rsidRDefault="001974F7" w:rsidP="001974F7" w:rsidR="001974F7" w:rsidRPr="00317ABC">
      <w:pPr>
        <w:jc w:val="center"/>
      </w:pPr>
    </w:p>
    <w:p w:rsidRDefault="001974F7" w:rsidP="001974F7" w:rsidR="001974F7" w:rsidRPr="001974F7">
      <w:pPr>
        <w:ind w:firstLine="708"/>
        <w:jc w:val="both"/>
      </w:pPr>
      <w:r w:rsidRPr="001974F7">
        <w:t xml:space="preserve">Trgovački sud u Zagrebu po sucu pojedincu Mislavu </w:t>
      </w:r>
      <w:proofErr w:type="spellStart"/>
      <w:r w:rsidRPr="001974F7">
        <w:t>Kolakušiću</w:t>
      </w:r>
      <w:proofErr w:type="spellEnd"/>
      <w:r w:rsidRPr="001974F7">
        <w:t xml:space="preserve"> kao stečajnom sucu u stečajnom postupku nad </w:t>
      </w:r>
      <w:proofErr w:type="spellStart"/>
      <w:r w:rsidR="00697EFD" w:rsidRPr="00697EFD">
        <w:t>METALING</w:t>
      </w:r>
      <w:proofErr w:type="spellEnd"/>
      <w:r w:rsidR="00697EFD" w:rsidRPr="00697EFD">
        <w:t xml:space="preserve"> d.o.o. za metaloprerađivačku djelatnost u stečaju, Sisak, Božidara </w:t>
      </w:r>
      <w:proofErr w:type="spellStart"/>
      <w:r w:rsidR="00697EFD" w:rsidRPr="00697EFD">
        <w:t>Adžije</w:t>
      </w:r>
      <w:proofErr w:type="spellEnd"/>
      <w:r w:rsidR="00697EFD" w:rsidRPr="00697EFD">
        <w:t xml:space="preserve"> 2, </w:t>
      </w:r>
      <w:proofErr w:type="spellStart"/>
      <w:r w:rsidR="00697EFD" w:rsidRPr="00697EFD">
        <w:t>MBS</w:t>
      </w:r>
      <w:proofErr w:type="spellEnd"/>
      <w:r w:rsidR="00697EFD" w:rsidRPr="00697EFD">
        <w:t xml:space="preserve">:080307196, </w:t>
      </w:r>
      <w:proofErr w:type="spellStart"/>
      <w:r w:rsidR="00697EFD" w:rsidRPr="00697EFD">
        <w:t>OIB</w:t>
      </w:r>
      <w:proofErr w:type="spellEnd"/>
      <w:r w:rsidR="00697EFD" w:rsidRPr="00697EFD">
        <w:t>:76134860175</w:t>
      </w:r>
      <w:r w:rsidRPr="001974F7">
        <w:t xml:space="preserve">, </w:t>
      </w:r>
      <w:r w:rsidR="00084B7A">
        <w:t>22</w:t>
      </w:r>
      <w:r w:rsidR="008D5E09">
        <w:t xml:space="preserve">. </w:t>
      </w:r>
      <w:r w:rsidR="00697EFD">
        <w:t>svibnja</w:t>
      </w:r>
      <w:r w:rsidR="005D697D">
        <w:t xml:space="preserve"> 201</w:t>
      </w:r>
      <w:r w:rsidR="00697EFD">
        <w:t>8</w:t>
      </w:r>
      <w:r w:rsidRPr="001974F7">
        <w:t>.</w:t>
      </w:r>
      <w:r w:rsidR="005D697D">
        <w:t>,</w:t>
      </w:r>
    </w:p>
    <w:p w:rsidRDefault="005078C7" w:rsidP="00A77317" w:rsidR="005078C7" w:rsidRPr="00A77317">
      <w:pPr>
        <w:jc w:val="both"/>
      </w:pPr>
    </w:p>
    <w:p w:rsidRDefault="00082E83" w:rsidP="00DD312F" w:rsidR="005078C7" w:rsidRPr="00DC2BA3">
      <w:pPr>
        <w:jc w:val="center"/>
      </w:pPr>
      <w:r w:rsidRPr="00DC2BA3">
        <w:t>r i j e š i o</w:t>
      </w:r>
      <w:r w:rsidR="00A7488C" w:rsidRPr="00DC2BA3">
        <w:t xml:space="preserve">  j e</w:t>
      </w:r>
    </w:p>
    <w:p w:rsidRDefault="005078C7" w:rsidP="005078C7" w:rsidR="005078C7"/>
    <w:p w:rsidRDefault="00082E83" w:rsidP="003F388E" w:rsidR="00082E83">
      <w:pPr>
        <w:ind w:firstLine="708"/>
        <w:jc w:val="both"/>
      </w:pPr>
      <w:r>
        <w:t>Ispravlja s</w:t>
      </w:r>
      <w:r w:rsidR="00FB6BE6">
        <w:t>e</w:t>
      </w:r>
      <w:r>
        <w:t xml:space="preserve"> tablic</w:t>
      </w:r>
      <w:r w:rsidR="00FB6BE6">
        <w:t>a</w:t>
      </w:r>
      <w:r>
        <w:t xml:space="preserve"> stečajnog suca u dijelu koji se odnosi na potraživanja stečajnih vjerovnika </w:t>
      </w:r>
      <w:r w:rsidR="00841522">
        <w:t>I</w:t>
      </w:r>
      <w:r>
        <w:t xml:space="preserve"> višeg isplatnog reda na način da se utvrđuje da je u </w:t>
      </w:r>
      <w:r w:rsidR="00841522">
        <w:t>I</w:t>
      </w:r>
      <w:r>
        <w:t xml:space="preserve"> višem isplatnom redu utvrđeno potraživanje stečajnog vjerovnika</w:t>
      </w:r>
      <w:r w:rsidR="00AD671B">
        <w:t>:</w:t>
      </w:r>
    </w:p>
    <w:p w:rsidRDefault="00082E83" w:rsidP="00A77317" w:rsidR="00082E83">
      <w:pPr>
        <w:jc w:val="both"/>
      </w:pPr>
    </w:p>
    <w:p w:rsidRDefault="00841522" w:rsidP="003F388E" w:rsidR="005078C7">
      <w:pPr>
        <w:numPr>
          <w:ilvl w:val="0"/>
          <w:numId w:val="3"/>
        </w:numPr>
        <w:jc w:val="both"/>
      </w:pPr>
      <w:r>
        <w:t xml:space="preserve">MILE MATANOVIĆ, Sisak, Hrvatskog narodnog preporoda 5/13, </w:t>
      </w:r>
      <w:proofErr w:type="spellStart"/>
      <w:r>
        <w:t>OIB</w:t>
      </w:r>
      <w:proofErr w:type="spellEnd"/>
      <w:r>
        <w:t xml:space="preserve">:48566148463 </w:t>
      </w:r>
      <w:r w:rsidR="003F388E" w:rsidRPr="003F388E">
        <w:t xml:space="preserve">u iznosu od </w:t>
      </w:r>
      <w:r>
        <w:t>411.</w:t>
      </w:r>
      <w:r w:rsidR="00D425E3">
        <w:t>004</w:t>
      </w:r>
      <w:r>
        <w:t>,</w:t>
      </w:r>
      <w:r w:rsidR="00D425E3">
        <w:t>81</w:t>
      </w:r>
      <w:r w:rsidR="003F388E" w:rsidRPr="003F388E">
        <w:t xml:space="preserve"> kn</w:t>
      </w:r>
      <w:r w:rsidR="00AD671B">
        <w:t>.</w:t>
      </w:r>
    </w:p>
    <w:p w:rsidRDefault="005D697D" w:rsidP="00082E83" w:rsidR="005D697D">
      <w:pPr>
        <w:jc w:val="center"/>
      </w:pPr>
    </w:p>
    <w:p w:rsidRDefault="00DC2BA3" w:rsidP="00082E83" w:rsidR="00082E83">
      <w:pPr>
        <w:jc w:val="center"/>
      </w:pPr>
      <w:r>
        <w:t>Obrazloženje</w:t>
      </w:r>
    </w:p>
    <w:p w:rsidRDefault="00082E83" w:rsidP="00082E83" w:rsidR="00082E83">
      <w:pPr>
        <w:jc w:val="center"/>
      </w:pPr>
    </w:p>
    <w:p w:rsidRDefault="000E1AFF" w:rsidP="00082E83" w:rsidR="00082E83">
      <w:pPr>
        <w:ind w:firstLine="708"/>
        <w:jc w:val="both"/>
      </w:pPr>
      <w:r w:rsidRPr="000E1AFF">
        <w:t xml:space="preserve">MILE MATANOVIĆ, Sisak, Hrvatskog narodnog preporoda 5/13, </w:t>
      </w:r>
      <w:proofErr w:type="spellStart"/>
      <w:r w:rsidRPr="000E1AFF">
        <w:t>OIB</w:t>
      </w:r>
      <w:proofErr w:type="spellEnd"/>
      <w:r w:rsidRPr="000E1AFF">
        <w:t>:48566148463</w:t>
      </w:r>
      <w:r w:rsidR="00082E83">
        <w:t>, kao vjerovnik, podni</w:t>
      </w:r>
      <w:r w:rsidR="00DF2F98">
        <w:t>o</w:t>
      </w:r>
      <w:r w:rsidR="00082E83">
        <w:t xml:space="preserve"> je prijavu svog potraživanja u </w:t>
      </w:r>
      <w:r>
        <w:t>I</w:t>
      </w:r>
      <w:r w:rsidR="00082E83">
        <w:t xml:space="preserve"> višem isplatnom redu.</w:t>
      </w:r>
    </w:p>
    <w:p w:rsidRDefault="00082E83" w:rsidP="00082E83" w:rsidR="00082E83">
      <w:pPr>
        <w:ind w:firstLine="708"/>
        <w:jc w:val="both"/>
      </w:pPr>
      <w:r>
        <w:t>Rješenjem ovog Suda St-</w:t>
      </w:r>
      <w:r w:rsidR="000E1AFF">
        <w:t>1572</w:t>
      </w:r>
      <w:r>
        <w:t>/</w:t>
      </w:r>
      <w:r w:rsidR="003F388E">
        <w:t>1</w:t>
      </w:r>
      <w:r w:rsidR="000E1AFF">
        <w:t>5</w:t>
      </w:r>
      <w:r>
        <w:t xml:space="preserve"> od </w:t>
      </w:r>
      <w:r w:rsidR="000E1AFF">
        <w:t>6</w:t>
      </w:r>
      <w:r>
        <w:t xml:space="preserve">. </w:t>
      </w:r>
      <w:r w:rsidR="000E1AFF">
        <w:t>travnja</w:t>
      </w:r>
      <w:r>
        <w:t xml:space="preserve"> 20</w:t>
      </w:r>
      <w:r w:rsidR="00DF3DF0">
        <w:t>1</w:t>
      </w:r>
      <w:r w:rsidR="000E1AFF">
        <w:t>6</w:t>
      </w:r>
      <w:r>
        <w:t>. vjerovnik</w:t>
      </w:r>
      <w:r w:rsidR="00DF3DF0">
        <w:t>u je osporena prijava potraživanja</w:t>
      </w:r>
      <w:r w:rsidR="00E77EC1">
        <w:t xml:space="preserve">, </w:t>
      </w:r>
      <w:r w:rsidR="00DF3DF0">
        <w:t xml:space="preserve">te je isti </w:t>
      </w:r>
      <w:r>
        <w:t>upućen na pokretanje parnice</w:t>
      </w:r>
      <w:r w:rsidR="003F388E">
        <w:t xml:space="preserve"> odnosno nastavak već pokrenute parnice</w:t>
      </w:r>
      <w:r>
        <w:t xml:space="preserve"> protiv stečajnog dužnika</w:t>
      </w:r>
      <w:r w:rsidR="00E679FE">
        <w:t>.</w:t>
      </w:r>
    </w:p>
    <w:p w:rsidRDefault="00DF3DF0" w:rsidP="00082E83" w:rsidR="00DF3DF0">
      <w:pPr>
        <w:ind w:firstLine="708"/>
        <w:jc w:val="both"/>
      </w:pPr>
      <w:r>
        <w:t xml:space="preserve">Presudom </w:t>
      </w:r>
      <w:r w:rsidR="00AE2CCF">
        <w:t>Općinskog suda u Sisku</w:t>
      </w:r>
      <w:r>
        <w:t xml:space="preserve"> </w:t>
      </w:r>
      <w:r w:rsidR="00AE2CCF">
        <w:t>Pr</w:t>
      </w:r>
      <w:r>
        <w:t>-</w:t>
      </w:r>
      <w:r w:rsidR="00AE2CCF">
        <w:t>222/16</w:t>
      </w:r>
      <w:r>
        <w:t xml:space="preserve"> od </w:t>
      </w:r>
      <w:r w:rsidR="00AE2CCF">
        <w:t>13</w:t>
      </w:r>
      <w:r>
        <w:t xml:space="preserve">. </w:t>
      </w:r>
      <w:r w:rsidR="00AE2CCF">
        <w:t>travnja</w:t>
      </w:r>
      <w:r>
        <w:t xml:space="preserve"> 201</w:t>
      </w:r>
      <w:r w:rsidR="00AE2CCF">
        <w:t>8</w:t>
      </w:r>
      <w:r>
        <w:t>. pravomoćne 2</w:t>
      </w:r>
      <w:r w:rsidR="00AE2CCF">
        <w:t>4</w:t>
      </w:r>
      <w:r>
        <w:t xml:space="preserve">. </w:t>
      </w:r>
      <w:r w:rsidR="00AE2CCF">
        <w:t>travnja</w:t>
      </w:r>
      <w:r>
        <w:t xml:space="preserve"> 201</w:t>
      </w:r>
      <w:r w:rsidR="00AE2CCF">
        <w:t>8</w:t>
      </w:r>
      <w:r>
        <w:t>. utvrđena je osnovan</w:t>
      </w:r>
      <w:r w:rsidR="003F388E">
        <w:t>om</w:t>
      </w:r>
      <w:r>
        <w:t xml:space="preserve"> tražbina vjerovnika.</w:t>
      </w:r>
    </w:p>
    <w:p w:rsidRDefault="00DF2F98" w:rsidP="00082E83" w:rsidR="00DF2F98">
      <w:pPr>
        <w:ind w:firstLine="708"/>
        <w:jc w:val="both"/>
      </w:pPr>
      <w:r>
        <w:t>Stečajni upravitelj je podneskom od 21. svibnja 2018. predloži</w:t>
      </w:r>
      <w:r w:rsidR="005A1964">
        <w:t>o ispravak tablice u I višem</w:t>
      </w:r>
      <w:r>
        <w:t xml:space="preserve"> isplatnom redu u iznosu od </w:t>
      </w:r>
      <w:r w:rsidRPr="00DF2F98">
        <w:t>411.</w:t>
      </w:r>
      <w:r w:rsidR="00D425E3">
        <w:t>004</w:t>
      </w:r>
      <w:r w:rsidRPr="00DF2F98">
        <w:t>,</w:t>
      </w:r>
      <w:r w:rsidR="00D425E3">
        <w:t>81</w:t>
      </w:r>
      <w:r w:rsidRPr="00DF2F98">
        <w:t xml:space="preserve"> kn</w:t>
      </w:r>
      <w:r>
        <w:t>.</w:t>
      </w:r>
    </w:p>
    <w:p w:rsidRDefault="00E679FE" w:rsidP="00DC2BA3" w:rsidR="00DD312F">
      <w:pPr>
        <w:ind w:firstLine="708"/>
        <w:jc w:val="both"/>
      </w:pPr>
      <w:r>
        <w:t xml:space="preserve">Primjenom odredbi članka 178. </w:t>
      </w:r>
      <w:r w:rsidR="002F408A">
        <w:t xml:space="preserve">u svezi članka 181. stavak 2. </w:t>
      </w:r>
      <w:r w:rsidR="002F408A" w:rsidRPr="002F408A">
        <w:t>Stečajnog zakona (NN 44/96, 29/99, 129/00, 123/03, 197/03, 187/04, 82/06</w:t>
      </w:r>
      <w:r w:rsidR="003F388E">
        <w:t>,</w:t>
      </w:r>
      <w:r w:rsidR="002F408A" w:rsidRPr="002F408A">
        <w:t xml:space="preserve"> 116/10</w:t>
      </w:r>
      <w:r w:rsidR="003F388E">
        <w:t>, 25/12 i 133/12</w:t>
      </w:r>
      <w:r w:rsidR="002F408A" w:rsidRPr="002F408A">
        <w:t xml:space="preserve"> - dalje SZ)</w:t>
      </w:r>
      <w:r w:rsidR="002F408A">
        <w:t xml:space="preserve">, </w:t>
      </w:r>
      <w:r w:rsidR="002F408A" w:rsidRPr="002F408A">
        <w:t>osporavanje je otklonjeno</w:t>
      </w:r>
      <w:r w:rsidR="002F408A">
        <w:t xml:space="preserve"> te je</w:t>
      </w:r>
      <w:r w:rsidR="002F408A" w:rsidRPr="002F408A">
        <w:t xml:space="preserve"> </w:t>
      </w:r>
      <w:r w:rsidR="002F408A">
        <w:t>odlučeno kao u izreci rješenja.</w:t>
      </w:r>
    </w:p>
    <w:p w:rsidRDefault="006F6BBE" w:rsidP="00727700" w:rsidR="006F6BBE">
      <w:pPr>
        <w:jc w:val="center"/>
      </w:pPr>
    </w:p>
    <w:p w:rsidRDefault="009151C4" w:rsidP="00727700" w:rsidR="00317ABC">
      <w:pPr>
        <w:jc w:val="center"/>
      </w:pPr>
      <w:r>
        <w:t xml:space="preserve">U Zagrebu </w:t>
      </w:r>
      <w:r w:rsidR="006F6BBE">
        <w:t>2</w:t>
      </w:r>
      <w:r w:rsidR="00D425E3">
        <w:t>2</w:t>
      </w:r>
      <w:r w:rsidR="008D5E09">
        <w:t xml:space="preserve">. </w:t>
      </w:r>
      <w:r w:rsidR="006F6BBE">
        <w:t>svibnja</w:t>
      </w:r>
      <w:r w:rsidR="005078C7">
        <w:t xml:space="preserve"> 201</w:t>
      </w:r>
      <w:r w:rsidR="006F6BBE">
        <w:t>8</w:t>
      </w:r>
      <w:r w:rsidR="005078C7">
        <w:t>.</w:t>
      </w:r>
    </w:p>
    <w:p w:rsidRDefault="00317ABC" w:rsidP="00727700" w:rsidR="005078C7" w:rsidRPr="00317ABC">
      <w:pPr>
        <w:ind w:left="6372"/>
        <w:jc w:val="right"/>
      </w:pPr>
      <w:r w:rsidRPr="00317ABC">
        <w:t xml:space="preserve">Stečajni sudac: </w:t>
      </w:r>
    </w:p>
    <w:p w:rsidRDefault="0012084F" w:rsidP="00E70B81" w:rsidR="005078C7">
      <w:pPr>
        <w:ind w:firstLine="708" w:left="5664"/>
        <w:jc w:val="right"/>
      </w:pPr>
      <w:r>
        <w:t xml:space="preserve"> </w:t>
      </w:r>
      <w:r w:rsidR="00E70B81">
        <w:t>Mislav Kolakušić</w:t>
      </w:r>
      <w:r>
        <w:t xml:space="preserve"> v.r.</w:t>
      </w:r>
    </w:p>
    <w:p w:rsidRDefault="00BF7F52" w:rsidP="00E70B81" w:rsidR="00BF7F52">
      <w:pPr>
        <w:ind w:firstLine="708" w:left="5664"/>
        <w:jc w:val="right"/>
      </w:pPr>
    </w:p>
    <w:p w:rsidRDefault="00F40EE2" w:rsidP="00F40EE2" w:rsidR="00F40EE2">
      <w:pPr>
        <w:jc w:val="both"/>
      </w:pPr>
      <w:r>
        <w:t>POUKA</w:t>
      </w:r>
    </w:p>
    <w:p w:rsidRDefault="00F40EE2" w:rsidP="00F40EE2" w:rsidR="00F40EE2">
      <w:pPr>
        <w:jc w:val="both"/>
      </w:pPr>
      <w:r>
        <w:t xml:space="preserve">Protiv  rješenja  je dopuštena  žalba u roku od 8 dana od  dostave  ovog rješenja. </w:t>
      </w:r>
    </w:p>
    <w:p w:rsidRDefault="00F40EE2" w:rsidP="00F40EE2" w:rsidR="00F40EE2">
      <w:pPr>
        <w:jc w:val="both"/>
      </w:pPr>
      <w:r>
        <w:t xml:space="preserve">Žalba se podnosi ovom sudu u tri primjerka  za Visoki trgovački sud RH. </w:t>
      </w:r>
      <w:r>
        <w:tab/>
      </w:r>
    </w:p>
    <w:p w:rsidRDefault="005078C7" w:rsidP="005078C7" w:rsidR="005078C7"/>
    <w:p w:rsidRDefault="0012084F" w:rsidR="0012084F">
      <w:r>
        <w:t xml:space="preserve">Za točnost </w:t>
      </w:r>
      <w:proofErr w:type="spellStart"/>
      <w:r>
        <w:t>otpravka</w:t>
      </w:r>
      <w:proofErr w:type="spellEnd"/>
      <w:r>
        <w:t xml:space="preserve"> - ovlašteni službenik</w:t>
      </w:r>
    </w:p>
    <w:p w:rsidRDefault="0012084F" w:rsidR="0012084F" w:rsidRPr="000504A6">
      <w:r>
        <w:tab/>
        <w:t xml:space="preserve">      </w:t>
      </w:r>
      <w:r w:rsidRPr="000E6531">
        <w:t>Ivana Stampf</w:t>
      </w:r>
    </w:p>
    <w:p w:rsidRDefault="0012084F" w:rsidP="005078C7" w:rsidR="0012084F"/>
    <w:sectPr w:rsidSect="005027BD" w:rsidR="0012084F">
      <w:pgSz w:h="16838" w:w="11906"/>
      <w:pgMar w:gutter="0" w:footer="708" w:header="708" w:left="1417" w:bottom="540"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504A88"/>
    <w:multiLevelType w:val="hybridMultilevel"/>
    <w:tmpl w:val="8180A130"/>
    <w:lvl w:tplc="AFC6CD88" w:ilvl="0">
      <w:start w:val="6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4DD1724"/>
    <w:multiLevelType w:val="hybridMultilevel"/>
    <w:tmpl w:val="098A67B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774276FC"/>
    <w:multiLevelType w:val="hybridMultilevel"/>
    <w:tmpl w:val="59D496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078C7"/>
    <w:rsid w:val="0001537B"/>
    <w:rsid w:val="000812D5"/>
    <w:rsid w:val="00082E83"/>
    <w:rsid w:val="00084B7A"/>
    <w:rsid w:val="000B6CB7"/>
    <w:rsid w:val="000E1AFF"/>
    <w:rsid w:val="0012084F"/>
    <w:rsid w:val="0015669A"/>
    <w:rsid w:val="001974F7"/>
    <w:rsid w:val="002F408A"/>
    <w:rsid w:val="00317ABC"/>
    <w:rsid w:val="003F388E"/>
    <w:rsid w:val="00405D9C"/>
    <w:rsid w:val="0046020C"/>
    <w:rsid w:val="004775CF"/>
    <w:rsid w:val="005027BD"/>
    <w:rsid w:val="005078C7"/>
    <w:rsid w:val="005447B3"/>
    <w:rsid w:val="00581FDA"/>
    <w:rsid w:val="00597C3D"/>
    <w:rsid w:val="005A1964"/>
    <w:rsid w:val="005D697D"/>
    <w:rsid w:val="00697EFD"/>
    <w:rsid w:val="006F6BBE"/>
    <w:rsid w:val="00727700"/>
    <w:rsid w:val="007469AD"/>
    <w:rsid w:val="00841522"/>
    <w:rsid w:val="008D5E09"/>
    <w:rsid w:val="00912943"/>
    <w:rsid w:val="009151C4"/>
    <w:rsid w:val="009B56B0"/>
    <w:rsid w:val="00A66BD2"/>
    <w:rsid w:val="00A7488C"/>
    <w:rsid w:val="00A77317"/>
    <w:rsid w:val="00AD4F30"/>
    <w:rsid w:val="00AD671B"/>
    <w:rsid w:val="00AE2CCF"/>
    <w:rsid w:val="00BB4D3C"/>
    <w:rsid w:val="00BF7F52"/>
    <w:rsid w:val="00CD3E47"/>
    <w:rsid w:val="00D425E3"/>
    <w:rsid w:val="00DB172E"/>
    <w:rsid w:val="00DC2BA3"/>
    <w:rsid w:val="00DD312F"/>
    <w:rsid w:val="00DF2F98"/>
    <w:rsid w:val="00DF3DF0"/>
    <w:rsid w:val="00E679FE"/>
    <w:rsid w:val="00E70B81"/>
    <w:rsid w:val="00E77EC1"/>
    <w:rsid w:val="00ED65BE"/>
    <w:rsid w:val="00F40EE2"/>
    <w:rsid w:val="00FB6B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5027BD"/>
    <w:rPr>
      <w:rFonts w:cs="Tahoma" w:hAnsi="Tahoma" w:ascii="Tahoma"/>
      <w:sz w:val="16"/>
      <w:szCs w:val="16"/>
    </w:rPr>
  </w:style>
  <w:style w:styleId="Tekstrezerviranogmjesta" w:type="character">
    <w:name w:val="Placeholder Text"/>
    <w:basedOn w:val="Zadanifontodlomka"/>
    <w:uiPriority w:val="99"/>
    <w:semiHidden/>
    <w:rsid w:val="0012084F"/>
    <w:rPr>
      <w:color w:val="808080"/>
      <w:bdr w:space="0" w:sz="0" w:color="auto" w:val="none"/>
      <w:shd w:fill="auto" w:color="auto" w:val="clear"/>
    </w:rPr>
  </w:style>
  <w:style w:customStyle="true" w:styleId="eSPISCCParagraphDefaultFont" w:type="character">
    <w:name w:val="eSPIS_CC_Paragraph Default Font"/>
    <w:basedOn w:val="Zadanifontodlomka"/>
    <w:rsid w:val="0012084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2084F"/>
    <w:rPr>
      <w:bdr w:space="0" w:sz="0" w:color="auto" w:val="none"/>
      <w:shd w:fill="FFFFCC" w:color="auto" w:val="clear"/>
      <w:lang w:val="hr-HR"/>
    </w:rPr>
  </w:style>
  <w:style w:customStyle="true" w:styleId="PozadinaSvijetloCrvena" w:type="character">
    <w:name w:val="Pozadina_SvijetloCrvena"/>
    <w:basedOn w:val="eSPISCCParagraphDefaultFont"/>
    <w:rsid w:val="0012084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2084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5027BD"/>
    <w:rPr>
      <w:rFonts w:ascii="Tahoma" w:cs="Tahoma" w:hAnsi="Tahoma"/>
      <w:sz w:val="16"/>
      <w:szCs w:val="16"/>
    </w:rPr>
  </w:style>
  <w:style w:styleId="Tekstrezerviranogmjesta" w:type="character">
    <w:name w:val="Placeholder Text"/>
    <w:basedOn w:val="Zadanifontodlomka"/>
    <w:uiPriority w:val="99"/>
    <w:semiHidden/>
    <w:rsid w:val="0012084F"/>
    <w:rPr>
      <w:color w:val="808080"/>
      <w:bdr w:color="auto" w:space="0" w:sz="0" w:val="none"/>
      <w:shd w:color="auto" w:fill="auto" w:val="clear"/>
    </w:rPr>
  </w:style>
  <w:style w:customStyle="1" w:styleId="eSPISCCParagraphDefaultFont" w:type="character">
    <w:name w:val="eSPIS_CC_Paragraph Default Font"/>
    <w:basedOn w:val="Zadanifontodlomka"/>
    <w:rsid w:val="0012084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2084F"/>
    <w:rPr>
      <w:bdr w:color="auto" w:space="0" w:sz="0" w:val="none"/>
      <w:shd w:color="auto" w:fill="FFFFCC" w:val="clear"/>
      <w:lang w:val="hr-HR"/>
    </w:rPr>
  </w:style>
  <w:style w:customStyle="1" w:styleId="PozadinaSvijetloCrvena" w:type="character">
    <w:name w:val="Pozadina_SvijetloCrvena"/>
    <w:basedOn w:val="eSPISCCParagraphDefaultFont"/>
    <w:rsid w:val="0012084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2084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860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61087603">
          <w:marLeft w:val="0"/>
          <w:marRight w:val="0"/>
          <w:marTop w:val="60"/>
          <w:marBottom w:val="0"/>
          <w:divBdr>
            <w:top w:space="0" w:sz="0" w:color="auto" w:val="none"/>
            <w:left w:space="0" w:sz="0" w:color="auto" w:val="none"/>
            <w:bottom w:space="0" w:sz="0" w:color="auto" w:val="none"/>
            <w:right w:space="0" w:sz="0" w:color="auto" w:val="none"/>
          </w:divBdr>
          <w:divsChild>
            <w:div w:id="718212712">
              <w:marLeft w:val="0"/>
              <w:marRight w:val="0"/>
              <w:marTop w:val="0"/>
              <w:marBottom w:val="0"/>
              <w:divBdr>
                <w:top w:space="0" w:sz="0" w:color="auto" w:val="none"/>
                <w:left w:space="0" w:sz="0" w:color="auto" w:val="none"/>
                <w:bottom w:space="0" w:sz="0" w:color="auto" w:val="none"/>
                <w:right w:space="0" w:sz="0" w:color="auto" w:val="none"/>
              </w:divBdr>
              <w:divsChild>
                <w:div w:id="785126803">
                  <w:marLeft w:val="3750"/>
                  <w:marRight w:val="0"/>
                  <w:marTop w:val="0"/>
                  <w:marBottom w:val="300"/>
                  <w:divBdr>
                    <w:top w:space="0" w:sz="0" w:color="auto" w:val="none"/>
                    <w:left w:space="0" w:sz="0" w:color="auto" w:val="none"/>
                    <w:bottom w:space="0" w:sz="0" w:color="auto" w:val="none"/>
                    <w:right w:space="0" w:sz="0" w:color="auto" w:val="none"/>
                  </w:divBdr>
                  <w:divsChild>
                    <w:div w:id="1725836556">
                      <w:marLeft w:val="0"/>
                      <w:marRight w:val="0"/>
                      <w:marTop w:val="0"/>
                      <w:marBottom w:val="0"/>
                      <w:divBdr>
                        <w:top w:space="0" w:sz="0" w:color="auto" w:val="none"/>
                        <w:left w:space="0" w:sz="0" w:color="auto" w:val="none"/>
                        <w:bottom w:space="0" w:sz="0" w:color="auto" w:val="none"/>
                        <w:right w:space="0" w:sz="0" w:color="auto" w:val="none"/>
                      </w:divBdr>
                      <w:divsChild>
                        <w:div w:id="1413232353">
                          <w:marLeft w:val="0"/>
                          <w:marRight w:val="0"/>
                          <w:marTop w:val="0"/>
                          <w:marBottom w:val="0"/>
                          <w:divBdr>
                            <w:top w:space="0" w:sz="0" w:color="auto" w:val="none"/>
                            <w:left w:space="0" w:sz="0" w:color="auto" w:val="none"/>
                            <w:bottom w:space="0" w:sz="0" w:color="auto" w:val="none"/>
                            <w:right w:space="0" w:sz="0" w:color="auto" w:val="none"/>
                          </w:divBdr>
                          <w:divsChild>
                            <w:div w:id="111944005">
                              <w:marLeft w:val="0"/>
                              <w:marRight w:val="0"/>
                              <w:marTop w:val="0"/>
                              <w:marBottom w:val="0"/>
                              <w:divBdr>
                                <w:top w:space="0" w:sz="0" w:color="auto" w:val="none"/>
                                <w:left w:space="0" w:sz="0" w:color="auto" w:val="none"/>
                                <w:bottom w:space="0" w:sz="0" w:color="auto" w:val="none"/>
                                <w:right w:space="0" w:sz="0" w:color="auto" w:val="none"/>
                              </w:divBdr>
                              <w:divsChild>
                                <w:div w:id="375466701">
                                  <w:marLeft w:val="0"/>
                                  <w:marRight w:val="0"/>
                                  <w:marTop w:val="0"/>
                                  <w:marBottom w:val="0"/>
                                  <w:divBdr>
                                    <w:top w:space="0" w:sz="0" w:color="auto" w:val="none"/>
                                    <w:left w:space="0" w:sz="0" w:color="auto" w:val="none"/>
                                    <w:bottom w:space="0" w:sz="0" w:color="auto" w:val="none"/>
                                    <w:right w:space="0" w:sz="0" w:color="auto" w:val="none"/>
                                  </w:divBdr>
                                  <w:divsChild>
                                    <w:div w:id="1016998542">
                                      <w:marLeft w:val="0"/>
                                      <w:marRight w:val="0"/>
                                      <w:marTop w:val="0"/>
                                      <w:marBottom w:val="0"/>
                                      <w:divBdr>
                                        <w:top w:space="0" w:sz="0" w:color="auto" w:val="none"/>
                                        <w:left w:space="0" w:sz="0" w:color="auto" w:val="none"/>
                                        <w:bottom w:space="0" w:sz="0" w:color="auto" w:val="none"/>
                                        <w:right w:space="0" w:sz="0" w:color="auto" w:val="none"/>
                                      </w:divBdr>
                                      <w:divsChild>
                                        <w:div w:id="2046831213">
                                          <w:marLeft w:val="0"/>
                                          <w:marRight w:val="0"/>
                                          <w:marTop w:val="0"/>
                                          <w:marBottom w:val="0"/>
                                          <w:divBdr>
                                            <w:top w:space="0" w:sz="0" w:color="auto" w:val="none"/>
                                            <w:left w:space="0" w:sz="0" w:color="auto" w:val="none"/>
                                            <w:bottom w:space="0" w:sz="0" w:color="auto" w:val="none"/>
                                            <w:right w:space="0" w:sz="0" w:color="auto" w:val="none"/>
                                          </w:divBdr>
                                          <w:divsChild>
                                            <w:div w:id="4048373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svibnja 2018.</izvorni_sadrzaj>
    <derivirana_varijabla naziv="DomainObject.DatumDonosenjaOdluke_1">22.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1572</izvorni_sadrzaj>
    <derivirana_varijabla naziv="DomainObject.Predmet.Broj_1">1572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2015.</izvorni_sadrzaj>
    <derivirana_varijabla naziv="DomainObject.Predmet.DatumOsnivanja_1">19.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St-1572/2015</izvorni_sadrzaj>
    <derivirana_varijabla naziv="DomainObject.Predmet.OznakaBroj_1">St-1572/2015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METALING d.o.o.</izvorni_sadrzaj>
    <derivirana_varijabla naziv="DomainObject.Predmet.ProtustrankaFormated_1">  METALING d.o.o.</derivirana_varijabla>
  </DomainObject.Predmet.ProtustrankaFormated>
  <DomainObject.Predmet.ProtustrankaFormatedOIB>
    <izvorni_sadrzaj>  METALING d.o.o., OIB 76134860175</izvorni_sadrzaj>
    <derivirana_varijabla naziv="DomainObject.Predmet.ProtustrankaFormatedOIB_1">  METALING d.o.o., OIB 76134860175</derivirana_varijabla>
  </DomainObject.Predmet.ProtustrankaFormatedOIB>
  <DomainObject.Predmet.ProtustrankaFormatedWithAdress>
    <izvorni_sadrzaj> METALING d.o.o., Božidara Adžije 2, 44000 Sisak</izvorni_sadrzaj>
    <derivirana_varijabla naziv="DomainObject.Predmet.ProtustrankaFormatedWithAdress_1"> METALING d.o.o., Božidara Adžije 2, 44000 Sisak</derivirana_varijabla>
  </DomainObject.Predmet.ProtustrankaFormatedWithAdress>
  <DomainObject.Predmet.ProtustrankaFormatedWithAdressOIB>
    <izvorni_sadrzaj> METALING d.o.o., OIB 76134860175, Božidara Adžije 2, 44000 Sisak</izvorni_sadrzaj>
    <derivirana_varijabla naziv="DomainObject.Predmet.ProtustrankaFormatedWithAdressOIB_1"> METALING d.o.o., OIB 76134860175, Božidara Adžije 2, 44000 Sisak</derivirana_varijabla>
  </DomainObject.Predmet.ProtustrankaFormatedWithAdressOIB>
  <DomainObject.Predmet.ProtustrankaWithAdress>
    <izvorni_sadrzaj>METALING d.o.o. Božidara Adžije 2, 44000 Sisak</izvorni_sadrzaj>
    <derivirana_varijabla naziv="DomainObject.Predmet.ProtustrankaWithAdress_1">METALING d.o.o. Božidara Adžije 2, 44000 Sisak</derivirana_varijabla>
  </DomainObject.Predmet.ProtustrankaWithAdress>
  <DomainObject.Predmet.ProtustrankaWithAdressOIB>
    <izvorni_sadrzaj>METALING d.o.o., OIB 76134860175, Božidara Adžije 2, 44000 Sisak</izvorni_sadrzaj>
    <derivirana_varijabla naziv="DomainObject.Predmet.ProtustrankaWithAdressOIB_1">METALING d.o.o., OIB 76134860175, Božidara Adžije 2, 44000 Sisak</derivirana_varijabla>
  </DomainObject.Predmet.ProtustrankaWithAdressOIB>
  <DomainObject.Predmet.ProtustrankaNazivFormated>
    <izvorni_sadrzaj>METALING d.o.o.</izvorni_sadrzaj>
    <derivirana_varijabla naziv="DomainObject.Predmet.ProtustrankaNazivFormated_1">METALING d.o.o.</derivirana_varijabla>
  </DomainObject.Predmet.ProtustrankaNazivFormated>
  <DomainObject.Predmet.ProtustrankaNazivFormatedOIB>
    <izvorni_sadrzaj>METALING d.o.o., OIB 76134860175</izvorni_sadrzaj>
    <derivirana_varijabla naziv="DomainObject.Predmet.ProtustrankaNazivFormatedOIB_1">METALING d.o.o., OIB 76134860175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Asmir Cepić; GIOFF d.o.o. za trgovinu i usluge; Žarko Međugorac; Marko Lipša; Ljiljana Sivonjić; Josip Čerkez; Snježana Zbukvić Ožbolt; VI-ZA MOBILE j.d.o.o. za trgovinu i usluge; Željko Konicija; Darko Vugrinski; Koviljka Pavličić; Anamarija Brozović; BAJKMONT društvo s ograničenom odgovornošću za proizvodnju, trgovinu i poslovne usluge; SIMmetal društvo s ograničenom odgovornošću za proizvodnju, trgovinu i projektiranje metalnih proizvoda; M.I. HRŠAK d.o.o. za proizvodnju, trgovinu i usluge; MANŠPED društvo s ograničenom odgovornošću za međunarodni prijevoz i pretovar robe, trgovinu, turizam, putnička agencija; CAVERNA STIL d.o.o. za trgovinu i usluge</izvorni_sadrzaj>
    <derivirana_varijabla naziv="DomainObject.Predmet.StrankaFormated_1">  FINA Regionalni centar Zagreb; Asmir Cepić; GIOFF d.o.o. za trgovinu i usluge; Žarko Međugorac; Marko Lipša; Ljiljana Sivonjić; Josip Čerkez; Snježana Zbukvić Ožbolt; VI-ZA MOBILE j.d.o.o. za trgovinu i usluge; Željko Konicija; Darko Vugrinski; Koviljka Pavličić; Anamarija Brozović; BAJKMONT društvo s ograničenom odgovornošću za proizvodnju, trgovinu i poslovne usluge; SIMmetal društvo s ograničenom odgovornošću za proizvodnju, trgovinu i projektiranje metalnih proizvoda; M.I. HRŠAK d.o.o. za proizvodnju, trgovinu i usluge; MANŠPED društvo s ograničenom odgovornošću za međunarodni prijevoz i pretovar robe, trgovinu, turizam, putnička agencija; CAVERNA STIL d.o.o. za trgovinu i usluge</derivirana_varijabla>
  </DomainObject.Predmet.StrankaFormated>
  <DomainObject.Predmet.StrankaFormatedOIB>
    <izvorni_sadrzaj>  FINA Regionalni centar Zagreb, OIB 85821130368; Asmir Cepić, OIB 32293079463; GIOFF d.o.o. za trgovinu i usluge, OIB 61380001865; Žarko Međugorac, OIB 93101157504; Marko Lipša, OIB 66765049713; Ljiljana Sivonjić, OIB 46026283164; Josip Čerkez, OIB 26669385169; Snježana Zbukvić Ožbolt, OIB 60024603383; VI-ZA MOBILE j.d.o.o. za trgovinu i usluge, OIB 80038405182; Željko Konicija, OIB 57975370088; Darko Vugrinski, OIB 74484652712; Koviljka Pavličić, OIB 27807140707; Anamarija Brozović, OIB 45799490959; BAJKMONT društvo s ograničenom odgovornošću za proizvodnju, trgovinu i poslovne usluge, OIB 39972098216; SIMmetal društvo s ograničenom odgovornošću za proizvodnju, trgovinu i projektiranje metalnih proizvoda, OIB 25277976964; M.I. HRŠAK d.o.o. za proizvodnju, trgovinu i usluge, OIB 95440480723; MANŠPED društvo s ograničenom odgovornošću za međunarodni prijevoz i pretovar robe, trgovinu, turizam, putnička agencija, OIB 76154765407; CAVERNA STIL d.o.o. za trgovinu i usluge, OIB 73560343211</izvorni_sadrzaj>
    <derivirana_varijabla naziv="DomainObject.Predmet.StrankaFormatedOIB_1">  FINA Regionalni centar Zagreb, OIB 85821130368; Asmir Cepić, OIB 32293079463; GIOFF d.o.o. za trgovinu i usluge, OIB 61380001865; Žarko Međugorac, OIB 93101157504; Marko Lipša, OIB 66765049713; Ljiljana Sivonjić, OIB 46026283164; Josip Čerkez, OIB 26669385169; Snježana Zbukvić Ožbolt, OIB 60024603383; VI-ZA MOBILE j.d.o.o. za trgovinu i usluge, OIB 80038405182; Željko Konicija, OIB 57975370088; Darko Vugrinski, OIB 74484652712; Koviljka Pavličić, OIB 27807140707; Anamarija Brozović, OIB 45799490959; BAJKMONT društvo s ograničenom odgovornošću za proizvodnju, trgovinu i poslovne usluge, OIB 39972098216; SIMmetal društvo s ograničenom odgovornošću za proizvodnju, trgovinu i projektiranje metalnih proizvoda, OIB 25277976964; M.I. HRŠAK d.o.o. za proizvodnju, trgovinu i usluge, OIB 95440480723; MANŠPED društvo s ograničenom odgovornošću za međunarodni prijevoz i pretovar robe, trgovinu, turizam, putnička agencija, OIB 76154765407; CAVERNA STIL d.o.o. za trgovinu i usluge, OIB 73560343211</derivirana_varijabla>
  </DomainObject.Predmet.StrankaFormatedOIB>
  <DomainObject.Predmet.StrankaFormatedWithAdress>
    <izvorni_sadrzaj> FINA Regionalni centar Zagreb, Koturaška 43, 10000 Zagreb; Asmir Cepić, Korčulanska Ulica 3 B, 10000 Zagreb; GIOFF d.o.o. za trgovinu i usluge, Lanište 10 C, 10000 Zagreb; Žarko Međugorac, Kralja Tomislava 14, 43280 Garešnica; Marko Lipša, Puškarićeva Ulica 51 A, 10250 Lučko; Ljiljana Sivonjić, Račja Vas 27, 52420 Račja Vas; Josip Čerkez, Savezne Republike Njemačke 6, 10000 Zagreb; Snježana Zbukvić Ožbolt, Ulica Drage Švajcara 9, 10290 Zaprešić; VI-ZA MOBILE j.d.o.o. za trgovinu i usluge, Prekratova 56, 10000 Zagreb; Željko Konicija; Darko Vugrinski, Vrbno 110, 42253 Vrbno; Koviljka Pavličić, Savska Cesta 155 B, 10000 Zagreb; Anamarija Brozović, Okruglica 3, 47300 Hreljin Ogulinski; BAJKMONT društvo s ograničenom odgovornošću za proizvodnju, trgovinu i poslovne usluge, Svetomatejska 12, 10360 Sesvete; SIMmetal društvo s ograničenom odgovornošću za proizvodnju, trgovinu i projektiranje metalnih proizvoda, Svetomatejska 12, 10360 Sesvete; M.I. HRŠAK d.o.o. za proizvodnju, trgovinu i usluge, Frana Galovića 17, 49000 Krapina; MANŠPED društvo s ograničenom odgovornošću za međunarodni prijevoz i pretovar robe, trgovinu, turizam, putnička agencija, Kukuljanovo 387, 51227 Kukuljanovo; CAVERNA STIL d.o.o. za trgovinu i usluge, Ulica kneza Ljudevita Posavskog 32 D, 10000 Zagreb</izvorni_sadrzaj>
    <derivirana_varijabla naziv="DomainObject.Predmet.StrankaFormatedWithAdress_1"> FINA Regionalni centar Zagreb, Koturaška 43, 10000 Zagreb; Asmir Cepić, Korčulanska Ulica 3 B, 10000 Zagreb; GIOFF d.o.o. za trgovinu i usluge, Lanište 10 C, 10000 Zagreb; Žarko Međugorac, Kralja Tomislava 14, 43280 Garešnica; Marko Lipša, Puškarićeva Ulica 51 A, 10250 Lučko; Ljiljana Sivonjić, Račja Vas 27, 52420 Račja Vas; Josip Čerkez, Savezne Republike Njemačke 6, 10000 Zagreb; Snježana Zbukvić Ožbolt, Ulica Drage Švajcara 9, 10290 Zaprešić; VI-ZA MOBILE j.d.o.o. za trgovinu i usluge, Prekratova 56, 10000 Zagreb; Željko Konicija; Darko Vugrinski, Vrbno 110, 42253 Vrbno; Koviljka Pavličić, Savska Cesta 155 B, 10000 Zagreb; Anamarija Brozović, Okruglica 3, 47300 Hreljin Ogulinski; BAJKMONT društvo s ograničenom odgovornošću za proizvodnju, trgovinu i poslovne usluge, Svetomatejska 12, 10360 Sesvete; SIMmetal društvo s ograničenom odgovornošću za proizvodnju, trgovinu i projektiranje metalnih proizvoda, Svetomatejska 12, 10360 Sesvete; M.I. HRŠAK d.o.o. za proizvodnju, trgovinu i usluge, Frana Galovića 17, 49000 Krapina; MANŠPED društvo s ograničenom odgovornošću za međunarodni prijevoz i pretovar robe, trgovinu, turizam, putnička agencija, Kukuljanovo 387, 51227 Kukuljanovo; CAVERNA STIL d.o.o. za trgovinu i usluge, Ulica kneza Ljudevita Posavskog 32 D, 10000 Zagreb</derivirana_varijabla>
  </DomainObject.Predmet.StrankaFormatedWithAdress>
  <DomainObject.Predmet.StrankaFormatedWithAdressOIB>
    <izvorni_sadrzaj> FINA Regionalni centar Zagreb, OIB 85821130368, Koturaška 43, 10000 Zagreb; Asmir Cepić, OIB 32293079463, Korčulanska Ulica 3 B, 10000 Zagreb; GIOFF d.o.o. za trgovinu i usluge, OIB 61380001865, Lanište 10 C, 10000 Zagreb; Žarko Međugorac, OIB 93101157504, Kralja Tomislava 14, 43280 Garešnica; Marko Lipša, OIB 66765049713, Puškarićeva Ulica 51 A, 10250 Lučko; Ljiljana Sivonjić, OIB 46026283164, Račja Vas 27, 52420 Račja Vas; Josip Čerkez, OIB 26669385169, Savezne Republike Njemačke 6, 10000 Zagreb; Snježana Zbukvić Ožbolt, OIB 60024603383, Ulica Drage Švajcara 9, 10290 Zaprešić; VI-ZA MOBILE j.d.o.o. za trgovinu i usluge, OIB 80038405182, Prekratova 56, 10000 Zagreb; Željko Konicija, OIB 57975370088; Darko Vugrinski, OIB 74484652712, Vrbno 110, 42253 Vrbno; Koviljka Pavličić, OIB 27807140707, Savska Cesta 155 B, 10000 Zagreb; Anamarija Brozović, OIB 45799490959, Okruglica 3, 47300 Hreljin Ogulinski; BAJKMONT društvo s ograničenom odgovornošću za proizvodnju, trgovinu i poslovne usluge, OIB 39972098216, Svetomatejska 12, 10360 Sesvete; SIMmetal društvo s ograničenom odgovornošću za proizvodnju, trgovinu i projektiranje metalnih proizvoda, OIB 25277976964, Svetomatejska 12, 10360 Sesvete; M.I. HRŠAK d.o.o. za proizvodnju, trgovinu i usluge, OIB 95440480723, Frana Galovića 17, 49000 Krapina; MANŠPED društvo s ograničenom odgovornošću za međunarodni prijevoz i pretovar robe, trgovinu, turizam, putnička agencija, OIB 76154765407, Kukuljanovo 387, 51227 Kukuljanovo; CAVERNA STIL d.o.o. za trgovinu i usluge, OIB 73560343211, Ulica kneza Ljudevita Posavskog 32 D, 10000 Zagreb</izvorni_sadrzaj>
    <derivirana_varijabla naziv="DomainObject.Predmet.StrankaFormatedWithAdressOIB_1"> FINA Regionalni centar Zagreb, OIB 85821130368, Koturaška 43, 10000 Zagreb; Asmir Cepić, OIB 32293079463, Korčulanska Ulica 3 B, 10000 Zagreb; GIOFF d.o.o. za trgovinu i usluge, OIB 61380001865, Lanište 10 C, 10000 Zagreb; Žarko Međugorac, OIB 93101157504, Kralja Tomislava 14, 43280 Garešnica; Marko Lipša, OIB 66765049713, Puškarićeva Ulica 51 A, 10250 Lučko; Ljiljana Sivonjić, OIB 46026283164, Račja Vas 27, 52420 Račja Vas; Josip Čerkez, OIB 26669385169, Savezne Republike Njemačke 6, 10000 Zagreb; Snježana Zbukvić Ožbolt, OIB 60024603383, Ulica Drage Švajcara 9, 10290 Zaprešić; VI-ZA MOBILE j.d.o.o. za trgovinu i usluge, OIB 80038405182, Prekratova 56, 10000 Zagreb; Željko Konicija, OIB 57975370088; Darko Vugrinski, OIB 74484652712, Vrbno 110, 42253 Vrbno; Koviljka Pavličić, OIB 27807140707, Savska Cesta 155 B, 10000 Zagreb; Anamarija Brozović, OIB 45799490959, Okruglica 3, 47300 Hreljin Ogulinski; BAJKMONT društvo s ograničenom odgovornošću za proizvodnju, trgovinu i poslovne usluge, OIB 39972098216, Svetomatejska 12, 10360 Sesvete; SIMmetal društvo s ograničenom odgovornošću za proizvodnju, trgovinu i projektiranje metalnih proizvoda, OIB 25277976964, Svetomatejska 12, 10360 Sesvete; M.I. HRŠAK d.o.o. za proizvodnju, trgovinu i usluge, OIB 95440480723, Frana Galovića 17, 49000 Krapina; MANŠPED društvo s ograničenom odgovornošću za međunarodni prijevoz i pretovar robe, trgovinu, turizam, putnička agencija, OIB 76154765407, Kukuljanovo 387, 51227 Kukuljanovo; CAVERNA STIL d.o.o. za trgovinu i usluge, OIB 73560343211, Ulica kneza Ljudevita Posavskog 32 D, 10000 Zagreb</derivirana_varijabla>
  </DomainObject.Predmet.StrankaFormatedWithAdressOIB>
  <DomainObject.Predmet.StrankaWithAdress>
    <izvorni_sadrzaj>FINA Regionalni centar Zagreb Koturaška 43,10000 Zagreb,Asmir Cepić Korčulanska Ulica 3 B,10000 Zagreb,GIOFF d.o.o. za trgovinu i usluge Lanište 10 C,10000 Zagreb,Žarko Međugorac Kralja Tomislava 14,43280 Garešnica,Marko Lipša Puškarićeva Ulica 51 A,10250 Lučko,Ljiljana Sivonjić Račja Vas 27,52420 Račja Vas,Josip Čerkez Savezne Republike Njemačke 6,10000 Zagreb,Snježana Zbukvić Ožbolt Ulica Drage Švajcara 9,10290 Zaprešić,VI-ZA MOBILE j.d.o.o. za trgovinu i usluge Prekratova 56,10000 Zagreb,Željko Konicija ,Darko Vugrinski Vrbno 110,42253 Vrbno,Koviljka Pavličić Savska Cesta 155 B,10000 Zagreb,Anamarija Brozović Okruglica 3,47300 Hreljin Ogulinski,BAJKMONT društvo s ograničenom odgovornošću za proizvodnju, trgovinu i poslovne usluge Svetomatejska 12,10360 Sesvete,SIMmetal društvo s ograničenom odgovornošću za proizvodnju, trgovinu i projektiranje metalnih proizvoda Svetomatejska 12,10360 Sesvete,M.I. HRŠAK d.o.o. za proizvodnju, trgovinu i usluge Frana Galovića 17,49000 Krapina,MANŠPED društvo s ograničenom odgovornošću za međunarodni prijevoz i pretovar robe, trgovinu, turizam, putnička agencija Kukuljanovo 387,51227 Kukuljanovo,CAVERNA STIL d.o.o. za trgovinu i usluge Ulica kneza Ljudevita Posavskog 32 D,10000 Zagreb</izvorni_sadrzaj>
    <derivirana_varijabla naziv="DomainObject.Predmet.StrankaWithAdress_1">FINA Regionalni centar Zagreb Koturaška 43,10000 Zagreb,Asmir Cepić Korčulanska Ulica 3 B,10000 Zagreb,GIOFF d.o.o. za trgovinu i usluge Lanište 10 C,10000 Zagreb,Žarko Međugorac Kralja Tomislava 14,43280 Garešnica,Marko Lipša Puškarićeva Ulica 51 A,10250 Lučko,Ljiljana Sivonjić Račja Vas 27,52420 Račja Vas,Josip Čerkez Savezne Republike Njemačke 6,10000 Zagreb,Snježana Zbukvić Ožbolt Ulica Drage Švajcara 9,10290 Zaprešić,VI-ZA MOBILE j.d.o.o. za trgovinu i usluge Prekratova 56,10000 Zagreb,Željko Konicija ,Darko Vugrinski Vrbno 110,42253 Vrbno,Koviljka Pavličić Savska Cesta 155 B,10000 Zagreb,Anamarija Brozović Okruglica 3,47300 Hreljin Ogulinski,BAJKMONT društvo s ograničenom odgovornošću za proizvodnju, trgovinu i poslovne usluge Svetomatejska 12,10360 Sesvete,SIMmetal društvo s ograničenom odgovornošću za proizvodnju, trgovinu i projektiranje metalnih proizvoda Svetomatejska 12,10360 Sesvete,M.I. HRŠAK d.o.o. za proizvodnju, trgovinu i usluge Frana Galovića 17,49000 Krapina,MANŠPED društvo s ograničenom odgovornošću za međunarodni prijevoz i pretovar robe, trgovinu, turizam, putnička agencija Kukuljanovo 387,51227 Kukuljanovo,CAVERNA STIL d.o.o. za trgovinu i usluge Ulica kneza Ljudevita Posavskog 32 D,10000 Zagreb</derivirana_varijabla>
  </DomainObject.Predmet.StrankaWithAdress>
  <DomainObject.Predmet.StrankaWithAdressOIB>
    <izvorni_sadrzaj>FINA Regionalni centar Zagreb, OIB 85821130368, Koturaška 43,10000 Zagreb,Asmir Cepić, OIB 32293079463, Korčulanska Ulica 3 B,10000 Zagreb,GIOFF d.o.o. za trgovinu i usluge, OIB 61380001865, Lanište 10 C,10000 Zagreb,Žarko Međugorac, OIB 93101157504, Kralja Tomislava 14,43280 Garešnica,Marko Lipša, OIB 66765049713, Puškarićeva Ulica 51 A,10250 Lučko,Ljiljana Sivonjić, OIB 46026283164, Račja Vas 27,52420 Račja Vas,Josip Čerkez, OIB 26669385169, Savezne Republike Njemačke 6,10000 Zagreb,Snježana Zbukvić Ožbolt, OIB 60024603383, Ulica Drage Švajcara 9,10290 Zaprešić,VI-ZA MOBILE j.d.o.o. za trgovinu i usluge, OIB 80038405182, Prekratova 56,10000 Zagreb,Željko Konicija, OIB 57975370088,Darko Vugrinski, OIB 74484652712, Vrbno 110,42253 Vrbno,Koviljka Pavličić, OIB 27807140707, Savska Cesta 155 B,10000 Zagreb,Anamarija Brozović, OIB 45799490959, Okruglica 3,47300 Hreljin Ogulinski,BAJKMONT društvo s ograničenom odgovornošću za proizvodnju, trgovinu i poslovne usluge, OIB 39972098216, Svetomatejska 12,10360 Sesvete,SIMmetal društvo s ograničenom odgovornošću za proizvodnju, trgovinu i projektiranje metalnih proizvoda, OIB 25277976964, Svetomatejska 12,10360 Sesvete,M.I. HRŠAK d.o.o. za proizvodnju, trgovinu i usluge, OIB 95440480723, Frana Galovića 17,49000 Krapina,MANŠPED društvo s ograničenom odgovornošću za međunarodni prijevoz i pretovar robe, trgovinu, turizam, putnička agencija, OIB 76154765407, Kukuljanovo 387,51227 Kukuljanovo,CAVERNA STIL d.o.o. za trgovinu i usluge, OIB 73560343211, Ulica kneza Ljudevita Posavskog 32 D,10000 Zagreb</izvorni_sadrzaj>
    <derivirana_varijabla naziv="DomainObject.Predmet.StrankaWithAdressOIB_1">FINA Regionalni centar Zagreb, OIB 85821130368, Koturaška 43,10000 Zagreb,Asmir Cepić, OIB 32293079463, Korčulanska Ulica 3 B,10000 Zagreb,GIOFF d.o.o. za trgovinu i usluge, OIB 61380001865, Lanište 10 C,10000 Zagreb,Žarko Međugorac, OIB 93101157504, Kralja Tomislava 14,43280 Garešnica,Marko Lipša, OIB 66765049713, Puškarićeva Ulica 51 A,10250 Lučko,Ljiljana Sivonjić, OIB 46026283164, Račja Vas 27,52420 Račja Vas,Josip Čerkez, OIB 26669385169, Savezne Republike Njemačke 6,10000 Zagreb,Snježana Zbukvić Ožbolt, OIB 60024603383, Ulica Drage Švajcara 9,10290 Zaprešić,VI-ZA MOBILE j.d.o.o. za trgovinu i usluge, OIB 80038405182, Prekratova 56,10000 Zagreb,Željko Konicija, OIB 57975370088,Darko Vugrinski, OIB 74484652712, Vrbno 110,42253 Vrbno,Koviljka Pavličić, OIB 27807140707, Savska Cesta 155 B,10000 Zagreb,Anamarija Brozović, OIB 45799490959, Okruglica 3,47300 Hreljin Ogulinski,BAJKMONT društvo s ograničenom odgovornošću za proizvodnju, trgovinu i poslovne usluge, OIB 39972098216, Svetomatejska 12,10360 Sesvete,SIMmetal društvo s ograničenom odgovornošću za proizvodnju, trgovinu i projektiranje metalnih proizvoda, OIB 25277976964, Svetomatejska 12,10360 Sesvete,M.I. HRŠAK d.o.o. za proizvodnju, trgovinu i usluge, OIB 95440480723, Frana Galovića 17,49000 Krapina,MANŠPED društvo s ograničenom odgovornošću za međunarodni prijevoz i pretovar robe, trgovinu, turizam, putnička agencija, OIB 76154765407, Kukuljanovo 387,51227 Kukuljanovo,CAVERNA STIL d.o.o. za trgovinu i usluge, OIB 73560343211, Ulica kneza Ljudevita Posavskog 32 D,10000 Zagreb</derivirana_varijabla>
  </DomainObject.Predmet.StrankaWithAdressOIB>
  <DomainObject.Predmet.StrankaNazivFormated>
    <izvorni_sadrzaj>FINA Regionalni centar Zagreb,Asmir Cepić,GIOFF d.o.o. za trgovinu i usluge,Žarko Međugorac,Marko Lipša,Ljiljana Sivonjić,Josip Čerkez,Snježana Zbukvić Ožbolt,VI-ZA MOBILE j.d.o.o. za trgovinu i usluge,Željko Konicija,Darko Vugrinski,Koviljka Pavličić,Anamarija Brozović,BAJKMONT društvo s ograničenom odgovornošću za proizvodnju, trgovinu i poslovne usluge,SIMmetal društvo s ograničenom odgovornošću za proizvodnju, trgovinu i projektiranje metalnih proizvoda,M.I. HRŠAK d.o.o. za proizvodnju, trgovinu i usluge,MANŠPED društvo s ograničenom odgovornošću za međunarodni prijevoz i pretovar robe, trgovinu, turizam, putnička agencija,CAVERNA STIL d.o.o. za trgovinu i usluge</izvorni_sadrzaj>
    <derivirana_varijabla naziv="DomainObject.Predmet.StrankaNazivFormated_1">FINA Regionalni centar Zagreb,Asmir Cepić,GIOFF d.o.o. za trgovinu i usluge,Žarko Međugorac,Marko Lipša,Ljiljana Sivonjić,Josip Čerkez,Snježana Zbukvić Ožbolt,VI-ZA MOBILE j.d.o.o. za trgovinu i usluge,Željko Konicija,Darko Vugrinski,Koviljka Pavličić,Anamarija Brozović,BAJKMONT društvo s ograničenom odgovornošću za proizvodnju, trgovinu i poslovne usluge,SIMmetal društvo s ograničenom odgovornošću za proizvodnju, trgovinu i projektiranje metalnih proizvoda,M.I. HRŠAK d.o.o. za proizvodnju, trgovinu i usluge,MANŠPED društvo s ograničenom odgovornošću za međunarodni prijevoz i pretovar robe, trgovinu, turizam, putnička agencija,CAVERNA STIL d.o.o. za trgovinu i usluge</derivirana_varijabla>
  </DomainObject.Predmet.StrankaNazivFormated>
  <DomainObject.Predmet.StrankaNazivFormatedOIB>
    <izvorni_sadrzaj>FINA Regionalni centar Zagreb, OIB 85821130368,Asmir Cepić, OIB 32293079463,GIOFF d.o.o. za trgovinu i usluge, OIB 61380001865,Žarko Međugorac, OIB 93101157504,Marko Lipša, OIB 66765049713,Ljiljana Sivonjić, OIB 46026283164,Josip Čerkez, OIB 26669385169,Snježana Zbukvić Ožbolt, OIB 60024603383,VI-ZA MOBILE j.d.o.o. za trgovinu i usluge, OIB 80038405182,Željko Konicija, OIB 57975370088,Darko Vugrinski, OIB 74484652712,Koviljka Pavličić, OIB 27807140707,Anamarija Brozović, OIB 45799490959,BAJKMONT društvo s ograničenom odgovornošću za proizvodnju, trgovinu i poslovne usluge, OIB 39972098216,SIMmetal društvo s ograničenom odgovornošću za proizvodnju, trgovinu i projektiranje metalnih proizvoda, OIB 25277976964,M.I. HRŠAK d.o.o. za proizvodnju, trgovinu i usluge, OIB 95440480723,MANŠPED društvo s ograničenom odgovornošću za međunarodni prijevoz i pretovar robe, trgovinu, turizam, putnička agencija, OIB 76154765407,CAVERNA STIL d.o.o. za trgovinu i usluge, OIB 73560343211</izvorni_sadrzaj>
    <derivirana_varijabla naziv="DomainObject.Predmet.StrankaNazivFormatedOIB_1">FINA Regionalni centar Zagreb, OIB 85821130368,Asmir Cepić, OIB 32293079463,GIOFF d.o.o. za trgovinu i usluge, OIB 61380001865,Žarko Međugorac, OIB 93101157504,Marko Lipša, OIB 66765049713,Ljiljana Sivonjić, OIB 46026283164,Josip Čerkez, OIB 26669385169,Snježana Zbukvić Ožbolt, OIB 60024603383,VI-ZA MOBILE j.d.o.o. za trgovinu i usluge, OIB 80038405182,Željko Konicija, OIB 57975370088,Darko Vugrinski, OIB 74484652712,Koviljka Pavličić, OIB 27807140707,Anamarija Brozović, OIB 45799490959,BAJKMONT društvo s ograničenom odgovornošću za proizvodnju, trgovinu i poslovne usluge, OIB 39972098216,SIMmetal društvo s ograničenom odgovornošću za proizvodnju, trgovinu i projektiranje metalnih proizvoda, OIB 25277976964,M.I. HRŠAK d.o.o. za proizvodnju, trgovinu i usluge, OIB 95440480723,MANŠPED društvo s ograničenom odgovornošću za međunarodni prijevoz i pretovar robe, trgovinu, turizam, putnička agencija, OIB 76154765407,CAVERNA STIL d.o.o. za trgovinu i usluge, OIB 73560343211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tem>BAJKMONT društvo s ograničenom odgovornošću za proizvodnju, trgovinu i poslovne usluge</item>
      <item>SIMmetal društvo s ograničenom odgovornošću za proizvodnju, trgovinu i projektiranje metalnih proizvoda</item>
      <item>M.I. HRŠAK d.o.o. za proizvodnju, trgovinu i usluge</item>
      <item>MANŠPED društvo s ograničenom odgovornošću za međunarodni prijevoz i pretovar robe, trgovinu, turizam, putnička agencija</item>
      <item>CAVERNA STIL d.o.o. za trgovinu i usluge</item>
    </izvorni_sadrzaj>
    <derivirana_varijabla naziv="DomainObject.Predmet.StrankaListFormated_1">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tem>BAJKMONT društvo s ograničenom odgovornošću za proizvodnju, trgovinu i poslovne usluge</item>
      <item>SIMmetal društvo s ograničenom odgovornošću za proizvodnju, trgovinu i projektiranje metalnih proizvoda</item>
      <item>M.I. HRŠAK d.o.o. za proizvodnju, trgovinu i usluge</item>
      <item>MANŠPED društvo s ograničenom odgovornošću za međunarodni prijevoz i pretovar robe, trgovinu, turizam, putnička agencija</item>
      <item>CAVERNA STIL d.o.o. za trgovinu i usluge</item>
    </derivirana_varijabla>
  </DomainObject.Predmet.StrankaListFormated>
  <DomainObject.Predmet.StrankaListFormatedOIB>
    <izvorni_sadrzaj>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item>BAJKMONT društvo s ograničenom odgovornošću za proizvodnju, trgovinu i poslovne usluge, OIB 39972098216</item>
      <item>SIMmetal društvo s ograničenom odgovornošću za proizvodnju, trgovinu i projektiranje metalnih proizvoda, OIB 25277976964</item>
      <item>M.I. HRŠAK d.o.o. za proizvodnju, trgovinu i usluge, OIB 95440480723</item>
      <item>MANŠPED društvo s ograničenom odgovornošću za međunarodni prijevoz i pretovar robe, trgovinu, turizam, putnička agencija, OIB 76154765407</item>
      <item>CAVERNA STIL d.o.o. za trgovinu i usluge, OIB 73560343211</item>
    </izvorni_sadrzaj>
    <derivirana_varijabla naziv="DomainObject.Predmet.StrankaListFormatedOIB_1">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item>BAJKMONT društvo s ograničenom odgovornošću za proizvodnju, trgovinu i poslovne usluge, OIB 39972098216</item>
      <item>SIMmetal društvo s ograničenom odgovornošću za proizvodnju, trgovinu i projektiranje metalnih proizvoda, OIB 25277976964</item>
      <item>M.I. HRŠAK d.o.o. za proizvodnju, trgovinu i usluge, OIB 95440480723</item>
      <item>MANŠPED društvo s ograničenom odgovornošću za međunarodni prijevoz i pretovar robe, trgovinu, turizam, putnička agencija, OIB 76154765407</item>
      <item>CAVERNA STIL d.o.o. za trgovinu i usluge, OIB 73560343211</item>
    </derivirana_varijabla>
  </DomainObject.Predmet.StrankaListFormatedOIB>
  <DomainObject.Predmet.StrankaListFormatedWithAdress>
    <izvorni_sadrzaj>
      <item>FINA Regionalni centar Zagreb, Koturaška 43, 10000 Zagreb</item>
      <item>Asmir Cepić, Korčulanska Ulica 3 B, 10000 Zagreb</item>
      <item>GIOFF d.o.o. za trgovinu i usluge, Lanište 10 C, 10000 Zagreb</item>
      <item>Žarko Međugorac, Kralja Tomislava 14, 43280 Garešnica</item>
      <item>Marko Lipša, Puškarićeva Ulica 51 A, 10250 Lučko</item>
      <item>Ljiljana Sivonjić, Račja Vas 27, 52420 Račja Vas</item>
      <item>Josip Čerkez, Savezne Republike Njemačke 6, 10000 Zagreb</item>
      <item>Snježana Zbukvić Ožbolt, Ulica Drage Švajcara 9, 10290 Zaprešić</item>
      <item>VI-ZA MOBILE j.d.o.o. za trgovinu i usluge, Prekratova 56, 10000 Zagreb</item>
      <item>Željko Konicija</item>
      <item>Darko Vugrinski, Vrbno 110, 42253 Vrbno</item>
      <item>Koviljka Pavličić, Savska Cesta 155 B, 10000 Zagreb</item>
      <item>Anamarija Brozović, Okruglica 3, 47300 Hreljin Ogulinski</item>
      <item>BAJKMONT društvo s ograničenom odgovornošću za proizvodnju, trgovinu i poslovne usluge, Svetomatejska 12, 10360 Sesvete</item>
      <item>SIMmetal društvo s ograničenom odgovornošću za proizvodnju, trgovinu i projektiranje metalnih proizvoda, Svetomatejska 12, 10360 Sesvete</item>
      <item>M.I. HRŠAK d.o.o. za proizvodnju, trgovinu i usluge, Frana Galovića 17, 49000 Krapina</item>
      <item>MANŠPED društvo s ograničenom odgovornošću za međunarodni prijevoz i pretovar robe, trgovinu, turizam, putnička agencija, Kukuljanovo 387, 51227 Kukuljanovo</item>
      <item>CAVERNA STIL d.o.o. za trgovinu i usluge, Ulica kneza Ljudevita Posavskog 32 D, 10000 Zagreb</item>
    </izvorni_sadrzaj>
    <derivirana_varijabla naziv="DomainObject.Predmet.StrankaListFormatedWithAdress_1">
      <item>FINA Regionalni centar Zagreb, Koturaška 43, 10000 Zagreb</item>
      <item>Asmir Cepić, Korčulanska Ulica 3 B, 10000 Zagreb</item>
      <item>GIOFF d.o.o. za trgovinu i usluge, Lanište 10 C, 10000 Zagreb</item>
      <item>Žarko Međugorac, Kralja Tomislava 14, 43280 Garešnica</item>
      <item>Marko Lipša, Puškarićeva Ulica 51 A, 10250 Lučko</item>
      <item>Ljiljana Sivonjić, Račja Vas 27, 52420 Račja Vas</item>
      <item>Josip Čerkez, Savezne Republike Njemačke 6, 10000 Zagreb</item>
      <item>Snježana Zbukvić Ožbolt, Ulica Drage Švajcara 9, 10290 Zaprešić</item>
      <item>VI-ZA MOBILE j.d.o.o. za trgovinu i usluge, Prekratova 56, 10000 Zagreb</item>
      <item>Željko Konicija</item>
      <item>Darko Vugrinski, Vrbno 110, 42253 Vrbno</item>
      <item>Koviljka Pavličić, Savska Cesta 155 B, 10000 Zagreb</item>
      <item>Anamarija Brozović, Okruglica 3, 47300 Hreljin Ogulinski</item>
      <item>BAJKMONT društvo s ograničenom odgovornošću za proizvodnju, trgovinu i poslovne usluge, Svetomatejska 12, 10360 Sesvete</item>
      <item>SIMmetal društvo s ograničenom odgovornošću za proizvodnju, trgovinu i projektiranje metalnih proizvoda, Svetomatejska 12, 10360 Sesvete</item>
      <item>M.I. HRŠAK d.o.o. za proizvodnju, trgovinu i usluge, Frana Galovića 17, 49000 Krapina</item>
      <item>MANŠPED društvo s ograničenom odgovornošću za međunarodni prijevoz i pretovar robe, trgovinu, turizam, putnička agencija, Kukuljanovo 387, 51227 Kukuljanovo</item>
      <item>CAVERNA STIL d.o.o. za trgovinu i usluge, Ulica kneza Ljudevita Posavskog 32 D, 10000 Zagreb</item>
    </derivirana_varijabla>
  </DomainObject.Predmet.StrankaListFormatedWithAdress>
  <DomainObject.Predmet.StrankaListFormatedWithAdressOIB>
    <izvorni_sadrzaj>
      <item>FINA Regionalni centar Zagreb, OIB 85821130368, Koturaška 43, 10000 Zagreb</item>
      <item>Asmir Cepić, OIB 32293079463, Korčulanska Ulica 3 B, 10000 Zagreb</item>
      <item>GIOFF d.o.o. za trgovinu i usluge, OIB 61380001865, Lanište 10 C, 10000 Zagreb</item>
      <item>Žarko Međugorac, OIB 93101157504, Kralja Tomislava 14, 43280 Garešnica</item>
      <item>Marko Lipša, OIB 66765049713, Puškarićeva Ulica 51 A, 10250 Lučko</item>
      <item>Ljiljana Sivonjić, OIB 46026283164, Račja Vas 27, 52420 Račja Vas</item>
      <item>Josip Čerkez, OIB 26669385169, Savezne Republike Njemačke 6, 10000 Zagreb</item>
      <item>Snježana Zbukvić Ožbolt, OIB 60024603383, Ulica Drage Švajcara 9, 10290 Zaprešić</item>
      <item>VI-ZA MOBILE j.d.o.o. za trgovinu i usluge, OIB 80038405182, Prekratova 56, 10000 Zagreb</item>
      <item>Željko Konicija, OIB 57975370088</item>
      <item>Darko Vugrinski, OIB 74484652712, Vrbno 110, 42253 Vrbno</item>
      <item>Koviljka Pavličić, OIB 27807140707, Savska Cesta 155 B, 10000 Zagreb</item>
      <item>Anamarija Brozović, OIB 45799490959, Okruglica 3, 47300 Hreljin Ogulinski</item>
      <item>BAJKMONT društvo s ograničenom odgovornošću za proizvodnju, trgovinu i poslovne usluge, OIB 39972098216, Svetomatejska 12, 10360 Sesvete</item>
      <item>SIMmetal društvo s ograničenom odgovornošću za proizvodnju, trgovinu i projektiranje metalnih proizvoda, OIB 25277976964, Svetomatejska 12, 10360 Sesvete</item>
      <item>M.I. HRŠAK d.o.o. za proizvodnju, trgovinu i usluge, OIB 95440480723, Frana Galovića 17, 49000 Krapina</item>
      <item>MANŠPED društvo s ograničenom odgovornošću za međunarodni prijevoz i pretovar robe, trgovinu, turizam, putnička agencija, OIB 76154765407, Kukuljanovo 387, 51227 Kukuljanovo</item>
      <item>CAVERNA STIL d.o.o. za trgovinu i usluge, OIB 73560343211, Ulica kneza Ljudevita Posavskog 32 D, 10000 Zagreb</item>
    </izvorni_sadrzaj>
    <derivirana_varijabla naziv="DomainObject.Predmet.StrankaListFormatedWithAdressOIB_1">
      <item>FINA Regionalni centar Zagreb, OIB 85821130368, Koturaška 43, 10000 Zagreb</item>
      <item>Asmir Cepić, OIB 32293079463, Korčulanska Ulica 3 B, 10000 Zagreb</item>
      <item>GIOFF d.o.o. za trgovinu i usluge, OIB 61380001865, Lanište 10 C, 10000 Zagreb</item>
      <item>Žarko Međugorac, OIB 93101157504, Kralja Tomislava 14, 43280 Garešnica</item>
      <item>Marko Lipša, OIB 66765049713, Puškarićeva Ulica 51 A, 10250 Lučko</item>
      <item>Ljiljana Sivonjić, OIB 46026283164, Račja Vas 27, 52420 Račja Vas</item>
      <item>Josip Čerkez, OIB 26669385169, Savezne Republike Njemačke 6, 10000 Zagreb</item>
      <item>Snježana Zbukvić Ožbolt, OIB 60024603383, Ulica Drage Švajcara 9, 10290 Zaprešić</item>
      <item>VI-ZA MOBILE j.d.o.o. za trgovinu i usluge, OIB 80038405182, Prekratova 56, 10000 Zagreb</item>
      <item>Željko Konicija, OIB 57975370088</item>
      <item>Darko Vugrinski, OIB 74484652712, Vrbno 110, 42253 Vrbno</item>
      <item>Koviljka Pavličić, OIB 27807140707, Savska Cesta 155 B, 10000 Zagreb</item>
      <item>Anamarija Brozović, OIB 45799490959, Okruglica 3, 47300 Hreljin Ogulinski</item>
      <item>BAJKMONT društvo s ograničenom odgovornošću za proizvodnju, trgovinu i poslovne usluge, OIB 39972098216, Svetomatejska 12, 10360 Sesvete</item>
      <item>SIMmetal društvo s ograničenom odgovornošću za proizvodnju, trgovinu i projektiranje metalnih proizvoda, OIB 25277976964, Svetomatejska 12, 10360 Sesvete</item>
      <item>M.I. HRŠAK d.o.o. za proizvodnju, trgovinu i usluge, OIB 95440480723, Frana Galovića 17, 49000 Krapina</item>
      <item>MANŠPED društvo s ograničenom odgovornošću za međunarodni prijevoz i pretovar robe, trgovinu, turizam, putnička agencija, OIB 76154765407, Kukuljanovo 387, 51227 Kukuljanovo</item>
      <item>CAVERNA STIL d.o.o. za trgovinu i usluge, OIB 73560343211, Ulica kneza Ljudevita Posavskog 32 D, 10000 Zagreb</item>
    </derivirana_varijabla>
  </DomainObject.Predmet.StrankaListFormatedWithAdressOIB>
  <DomainObject.Predmet.StrankaListNazivFormated>
    <izvorni_sadrzaj>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tem>BAJKMONT društvo s ograničenom odgovornošću za proizvodnju, trgovinu i poslovne usluge</item>
      <item>SIMmetal društvo s ograničenom odgovornošću za proizvodnju, trgovinu i projektiranje metalnih proizvoda</item>
      <item>M.I. HRŠAK d.o.o. za proizvodnju, trgovinu i usluge</item>
      <item>MANŠPED društvo s ograničenom odgovornošću za međunarodni prijevoz i pretovar robe, trgovinu, turizam, putnička agencija</item>
      <item>CAVERNA STIL d.o.o. za trgovinu i usluge</item>
    </izvorni_sadrzaj>
    <derivirana_varijabla naziv="DomainObject.Predmet.StrankaListNazivFormated_1">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tem>BAJKMONT društvo s ograničenom odgovornošću za proizvodnju, trgovinu i poslovne usluge</item>
      <item>SIMmetal društvo s ograničenom odgovornošću za proizvodnju, trgovinu i projektiranje metalnih proizvoda</item>
      <item>M.I. HRŠAK d.o.o. za proizvodnju, trgovinu i usluge</item>
      <item>MANŠPED društvo s ograničenom odgovornošću za međunarodni prijevoz i pretovar robe, trgovinu, turizam, putnička agencija</item>
      <item>CAVERNA STIL d.o.o. za trgovinu i usluge</item>
    </derivirana_varijabla>
  </DomainObject.Predmet.StrankaListNazivFormated>
  <DomainObject.Predmet.StrankaListNazivFormatedOIB>
    <izvorni_sadrzaj>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item>BAJKMONT društvo s ograničenom odgovornošću za proizvodnju, trgovinu i poslovne usluge, OIB 39972098216</item>
      <item>SIMmetal društvo s ograničenom odgovornošću za proizvodnju, trgovinu i projektiranje metalnih proizvoda, OIB 25277976964</item>
      <item>M.I. HRŠAK d.o.o. za proizvodnju, trgovinu i usluge, OIB 95440480723</item>
      <item>MANŠPED društvo s ograničenom odgovornošću za međunarodni prijevoz i pretovar robe, trgovinu, turizam, putnička agencija, OIB 76154765407</item>
      <item>CAVERNA STIL d.o.o. za trgovinu i usluge, OIB 73560343211</item>
    </izvorni_sadrzaj>
    <derivirana_varijabla naziv="DomainObject.Predmet.StrankaListNazivFormatedOIB_1">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item>BAJKMONT društvo s ograničenom odgovornošću za proizvodnju, trgovinu i poslovne usluge, OIB 39972098216</item>
      <item>SIMmetal društvo s ograničenom odgovornošću za proizvodnju, trgovinu i projektiranje metalnih proizvoda, OIB 25277976964</item>
      <item>M.I. HRŠAK d.o.o. za proizvodnju, trgovinu i usluge, OIB 95440480723</item>
      <item>MANŠPED društvo s ograničenom odgovornošću za međunarodni prijevoz i pretovar robe, trgovinu, turizam, putnička agencija, OIB 76154765407</item>
      <item>CAVERNA STIL d.o.o. za trgovinu i usluge, OIB 73560343211</item>
    </derivirana_varijabla>
  </DomainObject.Predmet.StrankaListNazivFormatedOIB>
  <DomainObject.Predmet.ProtuStrankaListFormated>
    <izvorni_sadrzaj>
      <item>METALING d.o.o.</item>
    </izvorni_sadrzaj>
    <derivirana_varijabla naziv="DomainObject.Predmet.ProtuStrankaListFormated_1">
      <item>METALING d.o.o.</item>
    </derivirana_varijabla>
  </DomainObject.Predmet.ProtuStrankaListFormated>
  <DomainObject.Predmet.ProtuStrankaListFormatedOIB>
    <izvorni_sadrzaj>
      <item>METALING d.o.o., OIB 76134860175</item>
    </izvorni_sadrzaj>
    <derivirana_varijabla naziv="DomainObject.Predmet.ProtuStrankaListFormatedOIB_1">
      <item>METALING d.o.o., OIB 76134860175</item>
    </derivirana_varijabla>
  </DomainObject.Predmet.ProtuStrankaListFormatedOIB>
  <DomainObject.Predmet.ProtuStrankaListFormatedWithAdress>
    <izvorni_sadrzaj>
      <item>METALING d.o.o., Božidara Adžije 2, 44000 Sisak</item>
    </izvorni_sadrzaj>
    <derivirana_varijabla naziv="DomainObject.Predmet.ProtuStrankaListFormatedWithAdress_1">
      <item>METALING d.o.o., Božidara Adžije 2, 44000 Sisak</item>
    </derivirana_varijabla>
  </DomainObject.Predmet.ProtuStrankaListFormatedWithAdress>
  <DomainObject.Predmet.ProtuStrankaListFormatedWithAdressOIB>
    <izvorni_sadrzaj>
      <item>METALING d.o.o., OIB 76134860175, Božidara Adžije 2, 44000 Sisak</item>
    </izvorni_sadrzaj>
    <derivirana_varijabla naziv="DomainObject.Predmet.ProtuStrankaListFormatedWithAdressOIB_1">
      <item>METALING d.o.o., OIB 76134860175, Božidara Adžije 2, 44000 Sisak</item>
    </derivirana_varijabla>
  </DomainObject.Predmet.ProtuStrankaListFormatedWithAdressOIB>
  <DomainObject.Predmet.ProtuStrankaListNazivFormated>
    <izvorni_sadrzaj>
      <item>METALING d.o.o.</item>
    </izvorni_sadrzaj>
    <derivirana_varijabla naziv="DomainObject.Predmet.ProtuStrankaListNazivFormated_1">
      <item>METALING d.o.o.</item>
    </derivirana_varijabla>
  </DomainObject.Predmet.ProtuStrankaListNazivFormated>
  <DomainObject.Predmet.ProtuStrankaListNazivFormatedOIB>
    <izvorni_sadrzaj>
      <item>METALING d.o.o., OIB 76134860175</item>
    </izvorni_sadrzaj>
    <derivirana_varijabla naziv="DomainObject.Predmet.ProtuStrankaListNazivFormatedOIB_1">
      <item>METALING d.o.o., OIB 76134860175</item>
    </derivirana_varijabla>
  </DomainObject.Predmet.ProtuStrankaListNazivFormatedOIB>
  <DomainObject.Predmet.OstaliListFormated>
    <izvorni_sadrzaj>
      <item>Mato Čičak</item>
    </izvorni_sadrzaj>
    <derivirana_varijabla naziv="DomainObject.Predmet.OstaliListFormated_1">
      <item>Mato Čičak</item>
    </derivirana_varijabla>
  </DomainObject.Predmet.OstaliListFormated>
  <DomainObject.Predmet.OstaliListFormatedOIB>
    <izvorni_sadrzaj>
      <item>Mato Čičak, OIB 63670108668</item>
    </izvorni_sadrzaj>
    <derivirana_varijabla naziv="DomainObject.Predmet.OstaliListFormatedOIB_1">
      <item>Mato Čičak, OIB 63670108668</item>
    </derivirana_varijabla>
  </DomainObject.Predmet.OstaliListFormatedOIB>
  <DomainObject.Predmet.OstaliListFormatedWithAdress>
    <izvorni_sadrzaj>
      <item>Mato Čičak, Ii Deverićev Odvojak 5, 10412 Donja Lomnica</item>
    </izvorni_sadrzaj>
    <derivirana_varijabla naziv="DomainObject.Predmet.OstaliListFormatedWithAdress_1">
      <item>Mato Čičak, Ii Deverićev Odvojak 5, 10412 Donja Lomnica</item>
    </derivirana_varijabla>
  </DomainObject.Predmet.OstaliListFormatedWithAdress>
  <DomainObject.Predmet.OstaliListFormatedWithAdressOIB>
    <izvorni_sadrzaj>
      <item>Mato Čičak, OIB 63670108668, Ii Deverićev Odvojak 5, 10412 Donja Lomnica</item>
    </izvorni_sadrzaj>
    <derivirana_varijabla naziv="DomainObject.Predmet.OstaliListFormatedWithAdressOIB_1">
      <item>Mato Čičak, OIB 63670108668, Ii Deverićev Odvojak 5, 10412 Donja Lomnica</item>
    </derivirana_varijabla>
  </DomainObject.Predmet.OstaliListFormatedWithAdressOIB>
  <DomainObject.Predmet.OstaliListNazivFormated>
    <izvorni_sadrzaj>
      <item>Mato Čičak</item>
    </izvorni_sadrzaj>
    <derivirana_varijabla naziv="DomainObject.Predmet.OstaliListNazivFormated_1">
      <item>Mato Čičak</item>
    </derivirana_varijabla>
  </DomainObject.Predmet.OstaliListNazivFormated>
  <DomainObject.Predmet.OstaliListNazivFormatedOIB>
    <izvorni_sadrzaj>
      <item>Mato Čičak, OIB 63670108668</item>
    </izvorni_sadrzaj>
    <derivirana_varijabla naziv="DomainObject.Predmet.OstaliListNazivFormatedOIB_1">
      <item>Mato Čičak, OIB 63670108668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svibnja 2018.</izvorni_sadrzaj>
    <derivirana_varijabla naziv="DomainObject.Datum_1">22. svibnja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METALING d.o.o.</izvorni_sadrzaj>
    <derivirana_varijabla naziv="DomainObject.Predmet.ProtustrankaIDrugi_1">METALING d.o.o.</derivirana_varijabla>
  </DomainObject.Predmet.ProtustrankaIDrugi>
  <DomainObject.Predmet.StrankaIDrugiAdressOIB>
    <izvorni_sadrzaj>FINA Regionalni centar Zagreb, OIB 85821130368, Koturaška 43, 10000 Zagreb i dr.</izvorni_sadrzaj>
    <derivirana_varijabla naziv="DomainObject.Predmet.StrankaIDrugiAdressOIB_1">FINA Regionalni centar Zagreb, OIB 85821130368, Koturaška 43, 10000 Zagreb i dr.</derivirana_varijabla>
  </DomainObject.Predmet.StrankaIDrugiAdressOIB>
  <DomainObject.Predmet.ProtustrankaIDrugiAdressOIB>
    <izvorni_sadrzaj>METALING d.o.o., OIB 76134860175, Božidara Adžije 2, 44000 Sisak</izvorni_sadrzaj>
    <derivirana_varijabla naziv="DomainObject.Predmet.ProtustrankaIDrugiAdressOIB_1">METALING d.o.o., OIB 76134860175, Božidara Adžije 2,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METALING d.o.o.</item>
      <item>Mato Čičak</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tem>BAJKMONT društvo s ograničenom odgovornošću za proizvodnju, trgovinu i poslovne usluge</item>
      <item>SIMmetal društvo s ograničenom odgovornošću za proizvodnju, trgovinu i projektiranje metalnih proizvoda</item>
      <item>M.I. HRŠAK d.o.o. za proizvodnju, trgovinu i usluge</item>
      <item>MANŠPED društvo s ograničenom odgovornošću za međunarodni prijevoz i pretovar robe, trgovinu, turizam, putnička agencija</item>
      <item>CAVERNA STIL d.o.o. za trgovinu i usluge</item>
    </izvorni_sadrzaj>
    <derivirana_varijabla naziv="DomainObject.Predmet.SudioniciListNaziv_1">
      <item>FINA Regionalni centar Zagreb</item>
      <item>METALING d.o.o.</item>
      <item>Mato Čičak</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tem>BAJKMONT društvo s ograničenom odgovornošću za proizvodnju, trgovinu i poslovne usluge</item>
      <item>SIMmetal društvo s ograničenom odgovornošću za proizvodnju, trgovinu i projektiranje metalnih proizvoda</item>
      <item>M.I. HRŠAK d.o.o. za proizvodnju, trgovinu i usluge</item>
      <item>MANŠPED društvo s ograničenom odgovornošću za međunarodni prijevoz i pretovar robe, trgovinu, turizam, putnička agencija</item>
      <item>CAVERNA STIL d.o.o. za trgovinu i usluge</item>
    </derivirana_varijabla>
  </DomainObject.Predmet.SudioniciListNaziv>
  <DomainObject.Predmet.SudioniciListAdressOIB>
    <izvorni_sadrzaj>
      <item>FINA Regionalni centar Zagreb, OIB 85821130368, Koturaška 43,10000 Zagreb</item>
      <item>METALING d.o.o., OIB 76134860175, Božidara Adžije 2,44000 Sisak</item>
      <item>Mato Čičak, OIB 63670108668, Ii Deverićev Odvojak 5,10412 Donja Lomnica</item>
      <item>Asmir Cepić, OIB 32293079463, Korčulanska Ulica 3 B,10000 Zagreb</item>
      <item>GIOFF d.o.o. za trgovinu i usluge, OIB 61380001865, Lanište 10 C,10000 Zagreb</item>
      <item>Žarko Međugorac, OIB 93101157504, Kralja Tomislava 14,43280 Garešnica</item>
      <item>Marko Lipša, OIB 66765049713, Puškarićeva Ulica 51 A,10250 Lučko</item>
      <item>Ljiljana Sivonjić, OIB 46026283164, Račja Vas 27,52420 Račja Vas</item>
      <item>Josip Čerkez, OIB 26669385169, Savezne Republike Njemačke 6,10000 Zagreb</item>
      <item>Snježana Zbukvić Ožbolt, OIB 60024603383, Ulica Drage Švajcara 9,10290 Zaprešić</item>
      <item>VI-ZA MOBILE j.d.o.o. za trgovinu i usluge, OIB 80038405182, Prekratova 56,10000 Zagreb</item>
      <item>Željko Konicija, OIB 57975370088</item>
      <item>Darko Vugrinski, OIB 74484652712, Vrbno 110,42253 Vrbno</item>
      <item>Koviljka Pavličić, OIB 27807140707, Savska Cesta 155 B,10000 Zagreb</item>
      <item>Anamarija Brozović, OIB 45799490959, Okruglica 3,47300 Hreljin Ogulinski</item>
      <item>BAJKMONT društvo s ograničenom odgovornošću za proizvodnju, trgovinu i poslovne usluge, OIB 39972098216, Svetomatejska 12,10360 Sesvete</item>
      <item>SIMmetal društvo s ograničenom odgovornošću za proizvodnju, trgovinu i projektiranje metalnih proizvoda, OIB 25277976964, Svetomatejska 12,10360 Sesvete</item>
      <item>M.I. HRŠAK d.o.o. za proizvodnju, trgovinu i usluge, OIB 95440480723, Frana Galovića 17,49000 Krapina</item>
      <item>MANŠPED društvo s ograničenom odgovornošću za međunarodni prijevoz i pretovar robe, trgovinu, turizam, putnička agencija, OIB 76154765407, Kukuljanovo 387,51227 Kukuljanovo</item>
      <item>CAVERNA STIL d.o.o. za trgovinu i usluge, OIB 73560343211, Ulica kneza Ljudevita Posavskog 32 D,10000 Zagreb</item>
    </izvorni_sadrzaj>
    <derivirana_varijabla naziv="DomainObject.Predmet.SudioniciListAdressOIB_1">
      <item>FINA Regionalni centar Zagreb, OIB 85821130368, Koturaška 43,10000 Zagreb</item>
      <item>METALING d.o.o., OIB 76134860175, Božidara Adžije 2,44000 Sisak</item>
      <item>Mato Čičak, OIB 63670108668, Ii Deverićev Odvojak 5,10412 Donja Lomnica</item>
      <item>Asmir Cepić, OIB 32293079463, Korčulanska Ulica 3 B,10000 Zagreb</item>
      <item>GIOFF d.o.o. za trgovinu i usluge, OIB 61380001865, Lanište 10 C,10000 Zagreb</item>
      <item>Žarko Međugorac, OIB 93101157504, Kralja Tomislava 14,43280 Garešnica</item>
      <item>Marko Lipša, OIB 66765049713, Puškarićeva Ulica 51 A,10250 Lučko</item>
      <item>Ljiljana Sivonjić, OIB 46026283164, Račja Vas 27,52420 Račja Vas</item>
      <item>Josip Čerkez, OIB 26669385169, Savezne Republike Njemačke 6,10000 Zagreb</item>
      <item>Snježana Zbukvić Ožbolt, OIB 60024603383, Ulica Drage Švajcara 9,10290 Zaprešić</item>
      <item>VI-ZA MOBILE j.d.o.o. za trgovinu i usluge, OIB 80038405182, Prekratova 56,10000 Zagreb</item>
      <item>Željko Konicija, OIB 57975370088</item>
      <item>Darko Vugrinski, OIB 74484652712, Vrbno 110,42253 Vrbno</item>
      <item>Koviljka Pavličić, OIB 27807140707, Savska Cesta 155 B,10000 Zagreb</item>
      <item>Anamarija Brozović, OIB 45799490959, Okruglica 3,47300 Hreljin Ogulinski</item>
      <item>BAJKMONT društvo s ograničenom odgovornošću za proizvodnju, trgovinu i poslovne usluge, OIB 39972098216, Svetomatejska 12,10360 Sesvete</item>
      <item>SIMmetal društvo s ograničenom odgovornošću za proizvodnju, trgovinu i projektiranje metalnih proizvoda, OIB 25277976964, Svetomatejska 12,10360 Sesvete</item>
      <item>M.I. HRŠAK d.o.o. za proizvodnju, trgovinu i usluge, OIB 95440480723, Frana Galovića 17,49000 Krapina</item>
      <item>MANŠPED društvo s ograničenom odgovornošću za međunarodni prijevoz i pretovar robe, trgovinu, turizam, putnička agencija, OIB 76154765407, Kukuljanovo 387,51227 Kukuljanovo</item>
      <item>CAVERNA STIL d.o.o. za trgovinu i usluge, OIB 73560343211, Ulica kneza Ljudevita Posavskog 32 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76134860175</item>
      <item>, OIB 63670108668</item>
      <item>, OIB 32293079463</item>
      <item>, OIB 61380001865</item>
      <item>, OIB 93101157504</item>
      <item>, OIB 66765049713</item>
      <item>, OIB 46026283164</item>
      <item>, OIB 26669385169</item>
      <item>, OIB 60024603383</item>
      <item>, OIB 80038405182</item>
      <item>, OIB 57975370088</item>
      <item>, OIB 74484652712</item>
      <item>, OIB 27807140707</item>
      <item>, OIB 45799490959</item>
      <item>, OIB 39972098216</item>
      <item>, OIB 25277976964</item>
      <item>, OIB 95440480723</item>
      <item>, OIB 76154765407</item>
      <item>, OIB 73560343211</item>
    </izvorni_sadrzaj>
    <derivirana_varijabla naziv="DomainObject.Predmet.SudioniciListNazivOIB_1">
      <item>, OIB 85821130368</item>
      <item>, OIB 76134860175</item>
      <item>, OIB 63670108668</item>
      <item>, OIB 32293079463</item>
      <item>, OIB 61380001865</item>
      <item>, OIB 93101157504</item>
      <item>, OIB 66765049713</item>
      <item>, OIB 46026283164</item>
      <item>, OIB 26669385169</item>
      <item>, OIB 60024603383</item>
      <item>, OIB 80038405182</item>
      <item>, OIB 57975370088</item>
      <item>, OIB 74484652712</item>
      <item>, OIB 27807140707</item>
      <item>, OIB 45799490959</item>
      <item>, OIB 39972098216</item>
      <item>, OIB 25277976964</item>
      <item>, OIB 95440480723</item>
      <item>, OIB 76154765407</item>
      <item>, OIB 73560343211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Čičak, OIB 63670108668, II. odvojak Deverićeve 5 Donja Lomnica</item>
    </izvorni_sadrzaj>
    <derivirana_varijabla naziv="DomainObject.Predmet.StecajniUpraviteljiListAddressOIB_1">
      <item>Mato Čičak, OIB 63670108668, II. odvojak Deverićeve 5 Donja Lomnica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296</properties:Words>
  <properties:Characters>1559</properties:Characters>
  <properties:Lines>46</properties:Lines>
  <properties:Paragraphs>23</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1876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2018-05-21T08:59:00Z</dcterms:created>
  <dc:creator>nribaric</dc:creator>
  <cp:lastModifiedBy>Ivana Stampf</cp:lastModifiedBy>
  <cp:lastPrinted>2018-05-22T07:55:00Z</cp:lastPrinted>
  <dcterms:modified xmlns:xsi="http://www.w3.org/2001/XMLSchema-instance" xsi:type="dcterms:W3CDTF">2018-05-22T08:37:00Z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 ispravak tablice stečajnog suca (61 St-1572-15 rješnje o ispravku tablice vjerovnik dobio pravomoćnu presudu.docx)</vt:lpwstr>
  </prop:property>
  <prop:property name="CC_coloring" pid="4" fmtid="{D5CDD505-2E9C-101B-9397-08002B2CF9AE}">
    <vt:bool>false</vt:bool>
  </prop:property>
  <prop:property name="BrojStranica" pid="5" fmtid="{D5CDD505-2E9C-101B-9397-08002B2CF9AE}">
    <vt:i4>1</vt:i4>
  </prop:property>
</prop:Properties>
</file>