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8747" w14:paraId="7a28747" w:rsidRDefault="00AA328B" w:rsidP="00806DDE" w:rsidR="00AA328B">
      <w:pPr>
        <w15:collapsed w:val="false"/>
      </w:pPr>
      <w:bookmarkStart w:name="_GoBack" w:id="0"/>
      <w:bookmarkEnd w:id="0"/>
    </w:p>
    <w:p w:rsidRDefault="00AA328B" w:rsidP="00806DDE" w:rsidR="00806DDE"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DDE">
        <w:t xml:space="preserve">             </w:t>
      </w:r>
    </w:p>
    <w:p w:rsidRDefault="00806DDE" w:rsidP="00806DDE" w:rsidR="00806DDE">
      <w:r>
        <w:t>REPUBLIKA HRVATSKA</w:t>
      </w:r>
    </w:p>
    <w:p w:rsidRDefault="00806DDE" w:rsidP="00806DDE" w:rsidR="00806DDE">
      <w:r>
        <w:t>Trgovački sud u Zagrebu</w:t>
      </w:r>
    </w:p>
    <w:p w:rsidRDefault="00806DDE" w:rsidP="00806DDE" w:rsidR="00806DDE">
      <w:r>
        <w:t>Zagreb, Amruševa 2/II</w:t>
      </w:r>
    </w:p>
    <w:p w:rsidRDefault="00806DDE" w:rsidP="00806DDE" w:rsidR="00806D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4E64">
        <w:tab/>
      </w:r>
      <w:r>
        <w:t>18. St-</w:t>
      </w:r>
      <w:r w:rsidR="00FF4E64">
        <w:t>828</w:t>
      </w:r>
      <w:r>
        <w:t>/2019</w:t>
      </w:r>
    </w:p>
    <w:p w:rsidRDefault="00806DDE" w:rsidP="00806DDE" w:rsidR="00806DDE"/>
    <w:p w:rsidRDefault="00806DDE" w:rsidP="00FF4E64" w:rsidR="00806DDE">
      <w:pPr>
        <w:ind w:firstLine="708" w:left="2124"/>
        <w:jc w:val="both"/>
      </w:pPr>
      <w:r>
        <w:t>R E P U B L I K A   H R V A T S K A</w:t>
      </w:r>
    </w:p>
    <w:p w:rsidRDefault="00806DDE" w:rsidP="00FF4E64" w:rsidR="00806DDE">
      <w:pPr>
        <w:jc w:val="both"/>
      </w:pPr>
    </w:p>
    <w:p w:rsidRDefault="00A0641A" w:rsidP="00FF4E64" w:rsidR="00806DDE">
      <w:pPr>
        <w:ind w:firstLine="708" w:left="2832"/>
        <w:jc w:val="both"/>
      </w:pPr>
      <w:r>
        <w:t xml:space="preserve">  </w:t>
      </w:r>
      <w:r w:rsidR="00FF4E64">
        <w:t xml:space="preserve"> </w:t>
      </w:r>
      <w:r w:rsidR="00806DDE">
        <w:t>Z A K LJ U Č A K</w:t>
      </w:r>
    </w:p>
    <w:p w:rsidRDefault="00806DDE" w:rsidP="00FF4E64" w:rsidR="00806DDE">
      <w:pPr>
        <w:jc w:val="both"/>
      </w:pPr>
    </w:p>
    <w:p w:rsidRDefault="00806DDE" w:rsidP="00FF4E64" w:rsidR="00806DDE">
      <w:pPr>
        <w:jc w:val="both"/>
      </w:pPr>
    </w:p>
    <w:p w:rsidRDefault="00806DDE" w:rsidP="00FF4E64" w:rsidR="00806DDE">
      <w:pPr>
        <w:ind w:firstLine="708"/>
        <w:jc w:val="both"/>
      </w:pPr>
      <w:r>
        <w:t>Trgovački sud u Zagrebu, sudac Danijela Uzelac, u stečajnom postupku u povodu prijedloga dužnika</w:t>
      </w:r>
      <w:r w:rsidR="00A90EB8">
        <w:t xml:space="preserve"> TERASE SISTEMI j.d.o.o., OIB 88006507930, Samobor, Mirka Bogovića 33</w:t>
      </w:r>
      <w:r>
        <w:t>, za otvaranje stečajnog postupka 3</w:t>
      </w:r>
      <w:r w:rsidR="00A90EB8">
        <w:t xml:space="preserve">. </w:t>
      </w:r>
      <w:r>
        <w:t>travnja 2019.</w:t>
      </w:r>
    </w:p>
    <w:p w:rsidRDefault="00806DDE" w:rsidP="00FF4E64" w:rsidR="00806DDE">
      <w:pPr>
        <w:jc w:val="both"/>
      </w:pPr>
    </w:p>
    <w:p w:rsidRDefault="00806DDE" w:rsidP="00FF4E64" w:rsidR="00806DDE">
      <w:pPr>
        <w:jc w:val="both"/>
      </w:pPr>
    </w:p>
    <w:p w:rsidRDefault="00806DDE" w:rsidP="00FF4E64" w:rsidR="00806DDE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 w:rsidR="00A0641A">
        <w:t xml:space="preserve">   </w:t>
      </w:r>
      <w:r>
        <w:t xml:space="preserve"> z a k lj u č i o   j e</w:t>
      </w:r>
    </w:p>
    <w:p w:rsidRDefault="00806DDE" w:rsidP="00FF4E64" w:rsidR="00806DDE">
      <w:pPr>
        <w:jc w:val="both"/>
      </w:pPr>
    </w:p>
    <w:p w:rsidRDefault="00806DDE" w:rsidP="00FF4E64" w:rsidR="00806DDE">
      <w:pPr>
        <w:jc w:val="both"/>
      </w:pPr>
      <w:r>
        <w:tab/>
      </w:r>
      <w:r>
        <w:tab/>
      </w:r>
      <w:r>
        <w:tab/>
      </w:r>
      <w:r>
        <w:tab/>
      </w:r>
    </w:p>
    <w:p w:rsidRDefault="00A13008" w:rsidP="00FF4E64" w:rsidR="00806DDE">
      <w:pPr>
        <w:ind w:firstLine="708"/>
        <w:jc w:val="both"/>
      </w:pPr>
      <w:r>
        <w:t>I.</w:t>
      </w:r>
      <w:r w:rsidR="00806DDE">
        <w:t>Nalaže se članu društva</w:t>
      </w:r>
      <w:r w:rsidR="00FB45E9">
        <w:t xml:space="preserve"> Vesni Surmi koja je kao osn</w:t>
      </w:r>
      <w:r w:rsidR="008A3D67">
        <w:t>i</w:t>
      </w:r>
      <w:r w:rsidR="00FB45E9">
        <w:t>vač</w:t>
      </w:r>
      <w:r w:rsidR="008A3D67">
        <w:t xml:space="preserve"> dužnika</w:t>
      </w:r>
      <w:r w:rsidR="00FB45E9">
        <w:t xml:space="preserve"> </w:t>
      </w:r>
      <w:r w:rsidR="008A3D67" w:rsidRPr="008A3D67">
        <w:t>TERASE SISTEMI j.d.o.o., Samobor</w:t>
      </w:r>
      <w:r w:rsidR="00AC0F01">
        <w:t>,</w:t>
      </w:r>
      <w:r w:rsidR="008A3D67" w:rsidRPr="008A3D67">
        <w:t xml:space="preserve"> </w:t>
      </w:r>
      <w:r w:rsidR="00FB45E9">
        <w:t>podni</w:t>
      </w:r>
      <w:r w:rsidR="00657ADB">
        <w:t>jela prijedlog za otvaranje ste</w:t>
      </w:r>
      <w:r w:rsidR="00FB45E9">
        <w:t xml:space="preserve">čajnog postupka nad dužnikom u roku 5 dana od dana dostave ovog zaključka dostaviti sudu ispravu </w:t>
      </w:r>
      <w:r w:rsidR="00657ADB">
        <w:t>iz koje pro</w:t>
      </w:r>
      <w:r w:rsidR="00AC0F01">
        <w:t>i</w:t>
      </w:r>
      <w:r w:rsidR="00657ADB">
        <w:t>zlazi da dužnik nema osoba ovlaštenih za zastupanje</w:t>
      </w:r>
      <w:r w:rsidR="00AC0F01">
        <w:t>,</w:t>
      </w:r>
      <w:r w:rsidR="00657ADB">
        <w:t xml:space="preserve"> u konkretnom slučaju ispravu </w:t>
      </w:r>
      <w:r w:rsidR="00FB45E9">
        <w:t>kojom dokazuje da je duž</w:t>
      </w:r>
      <w:r w:rsidR="00657ADB">
        <w:t>nikov zastupnik po zakonu umro.</w:t>
      </w:r>
    </w:p>
    <w:p w:rsidRDefault="00657ADB" w:rsidP="00FF4E64" w:rsidR="00657ADB">
      <w:pPr>
        <w:ind w:firstLine="708"/>
        <w:jc w:val="both"/>
      </w:pPr>
    </w:p>
    <w:p w:rsidRDefault="00A13008" w:rsidP="00CE49CE" w:rsidR="00657ADB" w:rsidRPr="00CE49CE">
      <w:pPr>
        <w:ind w:firstLine="708"/>
        <w:jc w:val="both"/>
      </w:pPr>
      <w:r>
        <w:t>II.</w:t>
      </w:r>
      <w:r w:rsidR="00657ADB">
        <w:t xml:space="preserve">U slučaju da </w:t>
      </w:r>
      <w:r w:rsidR="00CE49CE">
        <w:t xml:space="preserve">član društva </w:t>
      </w:r>
      <w:r w:rsidR="00CE49CE" w:rsidRPr="00CE49CE">
        <w:t>Vesn</w:t>
      </w:r>
      <w:r w:rsidR="00CE49CE">
        <w:t xml:space="preserve">a </w:t>
      </w:r>
      <w:r w:rsidR="00CE49CE" w:rsidRPr="00CE49CE">
        <w:t>Surm</w:t>
      </w:r>
      <w:r w:rsidR="00CE49CE">
        <w:t>a u određenom roku ne postupi u skladu s</w:t>
      </w:r>
      <w:r w:rsidR="00AC0F01">
        <w:t xml:space="preserve"> nalogom iz</w:t>
      </w:r>
      <w:r w:rsidR="00CE49CE">
        <w:t xml:space="preserve"> točk</w:t>
      </w:r>
      <w:r w:rsidR="00AC0F01">
        <w:t>e</w:t>
      </w:r>
      <w:r w:rsidR="00CE49CE">
        <w:t xml:space="preserve"> I. izreke</w:t>
      </w:r>
      <w:r w:rsidR="00AC0F01">
        <w:t xml:space="preserve"> </w:t>
      </w:r>
      <w:r w:rsidR="00CE49CE">
        <w:t>ovog zaključka</w:t>
      </w:r>
      <w:r w:rsidR="00AC0F01">
        <w:t>,</w:t>
      </w:r>
      <w:r w:rsidR="00CE49CE">
        <w:t xml:space="preserve"> sud će odbaciti </w:t>
      </w:r>
      <w:r>
        <w:t>prijedlog je jer podnesen od strane neovlaštene osobe (čl.</w:t>
      </w:r>
      <w:r w:rsidR="00A0641A">
        <w:t xml:space="preserve"> 109. st.</w:t>
      </w:r>
      <w:r w:rsidR="00AC0F01">
        <w:t xml:space="preserve"> 4. i </w:t>
      </w:r>
      <w:r w:rsidR="00A0641A">
        <w:t>6. Stečajnog zakona</w:t>
      </w:r>
      <w:r w:rsidR="00A0641A" w:rsidRPr="00A0641A">
        <w:t xml:space="preserve"> („Narodne</w:t>
      </w:r>
      <w:r w:rsidR="00A0641A">
        <w:t xml:space="preserve"> novine“ broj 71/15. i 104/17.)</w:t>
      </w:r>
    </w:p>
    <w:p w:rsidRDefault="00806DDE" w:rsidP="00FF4E64" w:rsidR="00806DDE">
      <w:pPr>
        <w:jc w:val="both"/>
      </w:pPr>
    </w:p>
    <w:p w:rsidRDefault="00806DDE" w:rsidP="00FF4E64" w:rsidR="00806DDE">
      <w:pPr>
        <w:ind w:firstLine="708" w:left="2832"/>
        <w:jc w:val="both"/>
      </w:pPr>
      <w:r>
        <w:t xml:space="preserve">U Zagrebu </w:t>
      </w:r>
      <w:r w:rsidR="00A0641A">
        <w:t>3. travnja</w:t>
      </w:r>
      <w:r>
        <w:t xml:space="preserve"> 2019.</w:t>
      </w:r>
    </w:p>
    <w:p w:rsidRDefault="00806DDE" w:rsidP="00FF4E64" w:rsidR="00806DDE">
      <w:pPr>
        <w:jc w:val="both"/>
      </w:pPr>
    </w:p>
    <w:p w:rsidRDefault="00806DDE" w:rsidP="00A0641A" w:rsidR="00806DDE">
      <w:pPr>
        <w:ind w:firstLine="708" w:left="6372"/>
        <w:jc w:val="both"/>
      </w:pPr>
      <w:r>
        <w:t>Sudac</w:t>
      </w:r>
    </w:p>
    <w:p w:rsidRDefault="00806DDE" w:rsidP="00FF4E64" w:rsidR="00806DDE">
      <w:pPr>
        <w:jc w:val="both"/>
      </w:pPr>
      <w:r>
        <w:t xml:space="preserve"> </w:t>
      </w:r>
      <w:r w:rsidR="00AA328B">
        <w:t xml:space="preserve">  </w:t>
      </w:r>
      <w:r w:rsidR="00AA328B">
        <w:tab/>
      </w:r>
      <w:r w:rsidR="00AA328B">
        <w:tab/>
      </w:r>
      <w:r w:rsidR="00AA328B">
        <w:tab/>
      </w:r>
      <w:r w:rsidR="00AA328B">
        <w:tab/>
      </w:r>
      <w:r w:rsidR="00AA328B">
        <w:tab/>
      </w:r>
      <w:r w:rsidR="00AA328B">
        <w:tab/>
      </w:r>
      <w:r w:rsidR="00AA328B">
        <w:tab/>
      </w:r>
      <w:r w:rsidR="00AA328B">
        <w:tab/>
      </w:r>
      <w:r w:rsidR="00AA328B">
        <w:tab/>
        <w:t xml:space="preserve">    Danijela Uzelac</w:t>
      </w:r>
      <w:r w:rsidR="00656D78">
        <w:t xml:space="preserve"> v.r.</w:t>
      </w:r>
    </w:p>
    <w:p w:rsidRDefault="00806DDE" w:rsidP="00FF4E64" w:rsidR="00806DDE">
      <w:pPr>
        <w:jc w:val="both"/>
      </w:pPr>
    </w:p>
    <w:p w:rsidRDefault="00806DDE" w:rsidP="00806DDE" w:rsidR="00806DDE">
      <w:r>
        <w:t xml:space="preserve">Uputa o pravnom lijeku: Protiv ovog zaključka nije dopušten pravni lijek (čl. 19. st. 7. </w:t>
      </w:r>
      <w:r w:rsidR="00A0641A">
        <w:t>SZ-a).</w:t>
      </w:r>
    </w:p>
    <w:p w:rsidRDefault="00A0641A" w:rsidP="00806DDE" w:rsidR="00A0641A"/>
    <w:p w:rsidRDefault="00806DDE" w:rsidP="00806DDE" w:rsidR="00806DDE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56D78" w:rsidP="00656D78" w:rsidR="00A0641A">
      <w:pPr>
        <w:ind w:firstLine="708" w:left="4248"/>
      </w:pPr>
      <w:r>
        <w:t>Za točnost otpravka-ovlašteni službenik:</w:t>
      </w:r>
    </w:p>
    <w:p w:rsidRDefault="00656D78" w:rsidP="00656D78" w:rsidR="00656D78">
      <w:pPr>
        <w:ind w:firstLine="708" w:left="5664"/>
      </w:pPr>
      <w:r>
        <w:t>Valentina Delač</w:t>
      </w:r>
    </w:p>
    <w:p w:rsidRDefault="004D581F" w:rsidP="00806DDE" w:rsidR="004D581F"/>
    <w:sectPr w:rsidR="004D58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3ADA"/>
    <w:rsid w:val="00463ADA"/>
    <w:rsid w:val="004D581F"/>
    <w:rsid w:val="00602ECB"/>
    <w:rsid w:val="00656D78"/>
    <w:rsid w:val="00657ADB"/>
    <w:rsid w:val="00806DDE"/>
    <w:rsid w:val="008A3D67"/>
    <w:rsid w:val="00A0641A"/>
    <w:rsid w:val="00A13008"/>
    <w:rsid w:val="00A90EB8"/>
    <w:rsid w:val="00AA328B"/>
    <w:rsid w:val="00AC0F01"/>
    <w:rsid w:val="00B92A30"/>
    <w:rsid w:val="00CE49CE"/>
    <w:rsid w:val="00FB45E9"/>
    <w:rsid w:val="00FF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32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32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32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32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6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St-828/2019</izvorni_sadrzaj>
    <derivirana_varijabla naziv="DomainObject.Predmet.OznakaBroj_1">St-828/2019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TERASE SISTEMI j.d.o.o. za usluge</izvorni_sadrzaj>
    <derivirana_varijabla naziv="DomainObject.Predmet.ProtustrankaFormated_1">  TERASE SISTEMI j.d.o.o. za usluge</derivirana_varijabla>
  </DomainObject.Predmet.ProtustrankaFormated>
  <DomainObject.Predmet.ProtustrankaFormatedOIB>
    <izvorni_sadrzaj>  TERASE SISTEMI j.d.o.o. za usluge, OIB 88006507930</izvorni_sadrzaj>
    <derivirana_varijabla naziv="DomainObject.Predmet.ProtustrankaFormatedOIB_1">  TERASE SISTEMI j.d.o.o. za usluge, OIB 88006507930</derivirana_varijabla>
  </DomainObject.Predmet.ProtustrankaFormatedOIB>
  <DomainObject.Predmet.ProtustrankaFormatedWithAdress>
    <izvorni_sadrzaj> TERASE SISTEMI j.d.o.o. za usluge, Mirka Bogovića 33, 10430 Samobor</izvorni_sadrzaj>
    <derivirana_varijabla naziv="DomainObject.Predmet.ProtustrankaFormatedWithAdress_1"> TERASE SISTEMI j.d.o.o. za usluge, Mirka Bogovića 33, 10430 Samobor</derivirana_varijabla>
  </DomainObject.Predmet.ProtustrankaFormatedWithAdress>
  <DomainObject.Predmet.ProtustrankaFormatedWithAdressOIB>
    <izvorni_sadrzaj> TERASE SISTEMI j.d.o.o. za usluge, OIB 88006507930, Mirka Bogovića 33, 10430 Samobor</izvorni_sadrzaj>
    <derivirana_varijabla naziv="DomainObject.Predmet.ProtustrankaFormatedWithAdressOIB_1"> TERASE SISTEMI j.d.o.o. za usluge, OIB 88006507930, Mirka Bogovića 33, 10430 Samobor</derivirana_varijabla>
  </DomainObject.Predmet.ProtustrankaFormatedWithAdressOIB>
  <DomainObject.Predmet.ProtustrankaWithAdress>
    <izvorni_sadrzaj>TERASE SISTEMI j.d.o.o. za usluge Mirka Bogovića 33, 10430 Samobor</izvorni_sadrzaj>
    <derivirana_varijabla naziv="DomainObject.Predmet.ProtustrankaWithAdress_1">TERASE SISTEMI j.d.o.o. za usluge Mirka Bogovića 33, 10430 Samobor</derivirana_varijabla>
  </DomainObject.Predmet.ProtustrankaWithAdress>
  <DomainObject.Predmet.ProtustrankaWithAdressOIB>
    <izvorni_sadrzaj>TERASE SISTEMI j.d.o.o. za usluge, OIB 88006507930, Mirka Bogovića 33, 10430 Samobor</izvorni_sadrzaj>
    <derivirana_varijabla naziv="DomainObject.Predmet.ProtustrankaWithAdressOIB_1">TERASE SISTEMI j.d.o.o. za usluge, OIB 88006507930, Mirka Bogovića 33, 10430 Samobor</derivirana_varijabla>
  </DomainObject.Predmet.ProtustrankaWithAdressOIB>
  <DomainObject.Predmet.ProtustrankaNazivFormated>
    <izvorni_sadrzaj>TERASE SISTEMI j.d.o.o. za usluge</izvorni_sadrzaj>
    <derivirana_varijabla naziv="DomainObject.Predmet.ProtustrankaNazivFormated_1">TERASE SISTEMI j.d.o.o. za usluge</derivirana_varijabla>
  </DomainObject.Predmet.ProtustrankaNazivFormated>
  <DomainObject.Predmet.ProtustrankaNazivFormatedOIB>
    <izvorni_sadrzaj>TERASE SISTEMI j.d.o.o. za usluge, OIB 88006507930</izvorni_sadrzaj>
    <derivirana_varijabla naziv="DomainObject.Predmet.ProtustrankaNazivFormatedOIB_1">TERASE SISTEMI j.d.o.o. za usluge, OIB 88006507930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TERASE SISTEMI j.d.o.o. za usluge</izvorni_sadrzaj>
    <derivirana_varijabla naziv="DomainObject.Predmet.StrankaFormated_1">  TERASE SISTEMI j.d.o.o. za usluge</derivirana_varijabla>
  </DomainObject.Predmet.StrankaFormated>
  <DomainObject.Predmet.StrankaFormatedOIB>
    <izvorni_sadrzaj>  TERASE SISTEMI j.d.o.o. za usluge, OIB 88006507930</izvorni_sadrzaj>
    <derivirana_varijabla naziv="DomainObject.Predmet.StrankaFormatedOIB_1">  TERASE SISTEMI j.d.o.o. za usluge, OIB 88006507930</derivirana_varijabla>
  </DomainObject.Predmet.StrankaFormatedOIB>
  <DomainObject.Predmet.StrankaFormatedWithAdress>
    <izvorni_sadrzaj> TERASE SISTEMI j.d.o.o. za usluge, Mirka Bogovića 33, 10430 Samobor</izvorni_sadrzaj>
    <derivirana_varijabla naziv="DomainObject.Predmet.StrankaFormatedWithAdress_1"> TERASE SISTEMI j.d.o.o. za usluge, Mirka Bogovića 33, 10430 Samobor</derivirana_varijabla>
  </DomainObject.Predmet.StrankaFormatedWithAdress>
  <DomainObject.Predmet.StrankaFormatedWithAdressOIB>
    <izvorni_sadrzaj> TERASE SISTEMI j.d.o.o. za usluge, OIB 88006507930, Mirka Bogovića 33, 10430 Samobor</izvorni_sadrzaj>
    <derivirana_varijabla naziv="DomainObject.Predmet.StrankaFormatedWithAdressOIB_1"> TERASE SISTEMI j.d.o.o. za usluge, OIB 88006507930, Mirka Bogovića 33, 10430 Samobor</derivirana_varijabla>
  </DomainObject.Predmet.StrankaFormatedWithAdressOIB>
  <DomainObject.Predmet.StrankaWithAdress>
    <izvorni_sadrzaj>TERASE SISTEMI j.d.o.o. za usluge Mirka Bogovića 33,10430 Samobor</izvorni_sadrzaj>
    <derivirana_varijabla naziv="DomainObject.Predmet.StrankaWithAdress_1">TERASE SISTEMI j.d.o.o. za usluge Mirka Bogovića 33,10430 Samobor</derivirana_varijabla>
  </DomainObject.Predmet.StrankaWithAdress>
  <DomainObject.Predmet.StrankaWithAdressOIB>
    <izvorni_sadrzaj>TERASE SISTEMI j.d.o.o. za usluge, OIB 88006507930, Mirka Bogovića 33,10430 Samobor</izvorni_sadrzaj>
    <derivirana_varijabla naziv="DomainObject.Predmet.StrankaWithAdressOIB_1">TERASE SISTEMI j.d.o.o. za usluge, OIB 88006507930, Mirka Bogovića 33,10430 Samobor</derivirana_varijabla>
  </DomainObject.Predmet.StrankaWithAdressOIB>
  <DomainObject.Predmet.StrankaNazivFormated>
    <izvorni_sadrzaj>TERASE SISTEMI j.d.o.o. za usluge</izvorni_sadrzaj>
    <derivirana_varijabla naziv="DomainObject.Predmet.StrankaNazivFormated_1">TERASE SISTEMI j.d.o.o. za usluge</derivirana_varijabla>
  </DomainObject.Predmet.StrankaNazivFormated>
  <DomainObject.Predmet.StrankaNazivFormatedOIB>
    <izvorni_sadrzaj>TERASE SISTEMI j.d.o.o. za usluge, OIB 88006507930</izvorni_sadrzaj>
    <derivirana_varijabla naziv="DomainObject.Predmet.StrankaNazivFormatedOIB_1">TERASE SISTEMI j.d.o.o. za usluge, OIB 88006507930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TERASE SISTEMI j.d.o.o. za usluge</item>
    </izvorni_sadrzaj>
    <derivirana_varijabla naziv="DomainObject.Predmet.StrankaListFormated_1">
      <item>TERASE SISTEMI j.d.o.o. za usluge</item>
    </derivirana_varijabla>
  </DomainObject.Predmet.StrankaListFormated>
  <DomainObject.Predmet.StrankaListFormatedOIB>
    <izvorni_sadrzaj>
      <item>TERASE SISTEMI j.d.o.o. za usluge, OIB 88006507930</item>
    </izvorni_sadrzaj>
    <derivirana_varijabla naziv="DomainObject.Predmet.StrankaListFormatedOIB_1">
      <item>TERASE SISTEMI j.d.o.o. za usluge, OIB 88006507930</item>
    </derivirana_varijabla>
  </DomainObject.Predmet.StrankaListFormatedOIB>
  <DomainObject.Predmet.StrankaListFormatedWithAdress>
    <izvorni_sadrzaj>
      <item>TERASE SISTEMI j.d.o.o. za usluge, Mirka Bogovića 33, 10430 Samobor</item>
    </izvorni_sadrzaj>
    <derivirana_varijabla naziv="DomainObject.Predmet.StrankaListFormatedWithAdress_1">
      <item>TERASE SISTEMI j.d.o.o. za usluge, Mirka Bogovića 33, 10430 Samobor</item>
    </derivirana_varijabla>
  </DomainObject.Predmet.StrankaListFormatedWithAdress>
  <DomainObject.Predmet.StrankaListFormatedWithAdressOIB>
    <izvorni_sadrzaj>
      <item>TERASE SISTEMI j.d.o.o. za usluge, OIB 88006507930, Mirka Bogovića 33, 10430 Samobor</item>
    </izvorni_sadrzaj>
    <derivirana_varijabla naziv="DomainObject.Predmet.StrankaListFormatedWithAdressOIB_1">
      <item>TERASE SISTEMI j.d.o.o. za usluge, OIB 88006507930, Mirka Bogovića 33, 10430 Samobor</item>
    </derivirana_varijabla>
  </DomainObject.Predmet.StrankaListFormatedWithAdressOIB>
  <DomainObject.Predmet.StrankaListNazivFormated>
    <izvorni_sadrzaj>
      <item>TERASE SISTEMI j.d.o.o. za usluge</item>
    </izvorni_sadrzaj>
    <derivirana_varijabla naziv="DomainObject.Predmet.StrankaListNazivFormated_1">
      <item>TERASE SISTEMI j.d.o.o. za usluge</item>
    </derivirana_varijabla>
  </DomainObject.Predmet.StrankaListNazivFormated>
  <DomainObject.Predmet.StrankaListNazivFormatedOIB>
    <izvorni_sadrzaj>
      <item>TERASE SISTEMI j.d.o.o. za usluge, OIB 88006507930</item>
    </izvorni_sadrzaj>
    <derivirana_varijabla naziv="DomainObject.Predmet.StrankaListNazivFormatedOIB_1">
      <item>TERASE SISTEMI j.d.o.o. za usluge, OIB 88006507930</item>
    </derivirana_varijabla>
  </DomainObject.Predmet.StrankaListNazivFormatedOIB>
  <DomainObject.Predmet.ProtuStrankaListFormated>
    <izvorni_sadrzaj>
      <item>TERASE SISTEMI j.d.o.o. za usluge</item>
    </izvorni_sadrzaj>
    <derivirana_varijabla naziv="DomainObject.Predmet.ProtuStrankaListFormated_1">
      <item>TERASE SISTEMI j.d.o.o. za usluge</item>
    </derivirana_varijabla>
  </DomainObject.Predmet.ProtuStrankaListFormated>
  <DomainObject.Predmet.ProtuStrankaListFormatedOIB>
    <izvorni_sadrzaj>
      <item>TERASE SISTEMI j.d.o.o. za usluge, OIB 88006507930</item>
    </izvorni_sadrzaj>
    <derivirana_varijabla naziv="DomainObject.Predmet.ProtuStrankaListFormatedOIB_1">
      <item>TERASE SISTEMI j.d.o.o. za usluge, OIB 88006507930</item>
    </derivirana_varijabla>
  </DomainObject.Predmet.ProtuStrankaListFormatedOIB>
  <DomainObject.Predmet.ProtuStrankaListFormatedWithAdress>
    <izvorni_sadrzaj>
      <item>TERASE SISTEMI j.d.o.o. za usluge, Mirka Bogovića 33, 10430 Samobor</item>
    </izvorni_sadrzaj>
    <derivirana_varijabla naziv="DomainObject.Predmet.ProtuStrankaListFormatedWithAdress_1">
      <item>TERASE SISTEMI j.d.o.o. za usluge, Mirka Bogovića 33, 10430 Samobor</item>
    </derivirana_varijabla>
  </DomainObject.Predmet.ProtuStrankaListFormatedWithAdress>
  <DomainObject.Predmet.ProtuStrankaListFormatedWithAdressOIB>
    <izvorni_sadrzaj>
      <item>TERASE SISTEMI j.d.o.o. za usluge, OIB 88006507930, Mirka Bogovića 33, 10430 Samobor</item>
    </izvorni_sadrzaj>
    <derivirana_varijabla naziv="DomainObject.Predmet.ProtuStrankaListFormatedWithAdressOIB_1">
      <item>TERASE SISTEMI j.d.o.o. za usluge, OIB 88006507930, Mirka Bogovića 33, 10430 Samobor</item>
    </derivirana_varijabla>
  </DomainObject.Predmet.ProtuStrankaListFormatedWithAdressOIB>
  <DomainObject.Predmet.ProtuStrankaListNazivFormated>
    <izvorni_sadrzaj>
      <item>TERASE SISTEMI j.d.o.o. za usluge</item>
    </izvorni_sadrzaj>
    <derivirana_varijabla naziv="DomainObject.Predmet.ProtuStrankaListNazivFormated_1">
      <item>TERASE SISTEMI j.d.o.o. za usluge</item>
    </derivirana_varijabla>
  </DomainObject.Predmet.ProtuStrankaListNazivFormated>
  <DomainObject.Predmet.ProtuStrankaListNazivFormatedOIB>
    <izvorni_sadrzaj>
      <item>TERASE SISTEMI j.d.o.o. za usluge, OIB 88006507930</item>
    </izvorni_sadrzaj>
    <derivirana_varijabla naziv="DomainObject.Predmet.ProtuStrankaListNazivFormatedOIB_1">
      <item>TERASE SISTEMI j.d.o.o. za usluge, OIB 88006507930</item>
    </derivirana_varijabla>
  </DomainObject.Predmet.ProtuStrankaListNazivFormatedOIB>
  <DomainObject.Predmet.OstaliListFormated>
    <izvorni_sadrzaj>
      <item>Marko Surma</item>
    </izvorni_sadrzaj>
    <derivirana_varijabla naziv="DomainObject.Predmet.OstaliListFormated_1">
      <item>Marko Surma</item>
    </derivirana_varijabla>
  </DomainObject.Predmet.OstaliListFormated>
  <DomainObject.Predmet.OstaliListFormatedOIB>
    <izvorni_sadrzaj>
      <item>Marko Surma, OIB 29130462220</item>
    </izvorni_sadrzaj>
    <derivirana_varijabla naziv="DomainObject.Predmet.OstaliListFormatedOIB_1">
      <item>Marko Surma, OIB 29130462220</item>
    </derivirana_varijabla>
  </DomainObject.Predmet.OstaliListFormatedOIB>
  <DomainObject.Predmet.OstaliListFormatedWithAdress>
    <izvorni_sadrzaj>
      <item>Marko Surma</item>
    </izvorni_sadrzaj>
    <derivirana_varijabla naziv="DomainObject.Predmet.OstaliListFormatedWithAdress_1">
      <item>Marko Surma</item>
    </derivirana_varijabla>
  </DomainObject.Predmet.OstaliListFormatedWithAdress>
  <DomainObject.Predmet.OstaliListFormatedWithAdressOIB>
    <izvorni_sadrzaj>
      <item>Marko Surma, OIB 29130462220</item>
    </izvorni_sadrzaj>
    <derivirana_varijabla naziv="DomainObject.Predmet.OstaliListFormatedWithAdressOIB_1">
      <item>Marko Surma, OIB 29130462220</item>
    </derivirana_varijabla>
  </DomainObject.Predmet.OstaliListFormatedWithAdressOIB>
  <DomainObject.Predmet.OstaliListNazivFormated>
    <izvorni_sadrzaj>
      <item>Marko Surma</item>
    </izvorni_sadrzaj>
    <derivirana_varijabla naziv="DomainObject.Predmet.OstaliListNazivFormated_1">
      <item>Marko Surma</item>
    </derivirana_varijabla>
  </DomainObject.Predmet.OstaliListNazivFormated>
  <DomainObject.Predmet.OstaliListNazivFormatedOIB>
    <izvorni_sadrzaj>
      <item>Marko Surma, OIB 29130462220</item>
    </izvorni_sadrzaj>
    <derivirana_varijabla naziv="DomainObject.Predmet.OstaliListNazivFormatedOIB_1">
      <item>Marko Surma, OIB 29130462220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TERASE SISTEMI j.d.o.o. za usluge</izvorni_sadrzaj>
    <derivirana_varijabla naziv="DomainObject.Predmet.StrankaIDrugi_1">TERASE SISTEMI j.d.o.o. za usluge</derivirana_varijabla>
  </DomainObject.Predmet.StrankaIDrugi>
  <DomainObject.Predmet.ProtustrankaIDrugi>
    <izvorni_sadrzaj>TERASE SISTEMI j.d.o.o. za usluge</izvorni_sadrzaj>
    <derivirana_varijabla naziv="DomainObject.Predmet.ProtustrankaIDrugi_1">TERASE SISTEMI j.d.o.o. za usluge</derivirana_varijabla>
  </DomainObject.Predmet.ProtustrankaIDrugi>
  <DomainObject.Predmet.StrankaIDrugiAdressOIB>
    <izvorni_sadrzaj>TERASE SISTEMI j.d.o.o. za usluge, OIB 88006507930, Mirka Bogovića 33, 10430 Samobor</izvorni_sadrzaj>
    <derivirana_varijabla naziv="DomainObject.Predmet.StrankaIDrugiAdressOIB_1">TERASE SISTEMI j.d.o.o. za usluge, OIB 88006507930, Mirka Bogovića 33, 10430 Samobor</derivirana_varijabla>
  </DomainObject.Predmet.StrankaIDrugiAdressOIB>
  <DomainObject.Predmet.ProtustrankaIDrugiAdressOIB>
    <izvorni_sadrzaj>TERASE SISTEMI j.d.o.o. za usluge, OIB 88006507930, Mirka Bogovića 33, 10430 Samobor</izvorni_sadrzaj>
    <derivirana_varijabla naziv="DomainObject.Predmet.ProtustrankaIDrugiAdressOIB_1">TERASE SISTEMI j.d.o.o. za usluge, OIB 88006507930,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TERASE SISTEMI j.d.o.o. za usluge</item>
      <item>TERASE SISTEMI j.d.o.o. za usluge</item>
      <item>Marko Surma</item>
    </izvorni_sadrzaj>
    <derivirana_varijabla naziv="DomainObject.Predmet.SudioniciListNaziv_1">
      <item>TERASE SISTEMI j.d.o.o. za usluge</item>
      <item>TERASE SISTEMI j.d.o.o. za usluge</item>
      <item>Marko Surma</item>
    </derivirana_varijabla>
  </DomainObject.Predmet.SudioniciListNaziv>
  <DomainObject.Predmet.SudioniciListAdressOIB>
    <izvorni_sadrzaj>
      <item>TERASE SISTEMI j.d.o.o. za usluge, OIB 88006507930, Mirka Bogovića 33,10430 Samobor</item>
      <item>TERASE SISTEMI j.d.o.o. za usluge, OIB 88006507930, Mirka Bogovića 33,10430 Samobor</item>
      <item>Marko Surma, OIB 29130462220</item>
    </izvorni_sadrzaj>
    <derivirana_varijabla naziv="DomainObject.Predmet.SudioniciListAdressOIB_1">
      <item>TERASE SISTEMI j.d.o.o. za usluge, OIB 88006507930, Mirka Bogovića 33,10430 Samobor</item>
      <item>TERASE SISTEMI j.d.o.o. za usluge, OIB 88006507930, Mirka Bogovića 33,10430 Samobor</item>
      <item>Marko Surma, OIB 29130462220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88006507930</item>
      <item>, OIB 88006507930</item>
      <item>, OIB 29130462220</item>
    </izvorni_sadrzaj>
    <derivirana_varijabla naziv="DomainObject.Predmet.SudioniciListNazivOIB_1">
      <item>, OIB 88006507930</item>
      <item>, OIB 88006507930</item>
      <item>, OIB 29130462220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212</properties:Words>
  <properties:Characters>1020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2019-04-08T11:41:00Z</dcterms:created>
  <dc:creator>Danijela Uzelac</dc:creator>
  <cp:lastModifiedBy>Valentina Delač</cp:lastModifiedBy>
  <cp:lastPrinted>2019-04-08T11:43:00Z</cp:lastPrinted>
  <dcterms:modified xmlns:xsi="http://www.w3.org/2001/XMLSchema-instance" xsi:type="dcterms:W3CDTF">2019-04-08T11:43:00Z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(st-828-19 zaključak nalog da dostavi.docx)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