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3c4c" w14:paraId="9863c4c" w:rsidRDefault="003E68F4" w:rsidP="003E68F4" w:rsidR="003E68F4">
      <w:pPr>
        <w:jc w:val="both"/>
        <w15:collapsed w:val="false"/>
      </w:pPr>
      <w:bookmarkStart w:name="_GoBack" w:id="0"/>
      <w:bookmarkEnd w:id="0"/>
    </w:p>
    <w:p w:rsidRDefault="003E68F4" w:rsidP="003E68F4" w:rsidR="003E68F4">
      <w:pPr>
        <w:jc w:val="both"/>
      </w:pPr>
      <w:r>
        <w:rPr>
          <w:noProof/>
        </w:rPr>
        <w:drawing>
          <wp:inline distR="0" distL="0" distB="0" distT="0">
            <wp:extent cy="7143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75AD6">
        <w:rPr>
          <w:b/>
        </w:rPr>
        <w:t>Broj: 7/St-494</w:t>
      </w:r>
      <w:r>
        <w:rPr>
          <w:b/>
        </w:rPr>
        <w:t>/2016-</w:t>
      </w:r>
      <w:r w:rsidR="008A31B8">
        <w:rPr>
          <w:b/>
        </w:rPr>
        <w:t>47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REPUBLIKA HRVATSKA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TRGOVAČKI SUD U OSIJEKU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Trg pobjede 13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SLAVONSKI BROD</w:t>
      </w:r>
    </w:p>
    <w:p w:rsidRDefault="003E68F4" w:rsidP="003E68F4" w:rsidR="003E68F4">
      <w:pPr>
        <w:jc w:val="center"/>
        <w:rPr>
          <w:b/>
        </w:rPr>
      </w:pPr>
    </w:p>
    <w:p w:rsidRDefault="003E68F4" w:rsidP="003E68F4" w:rsidR="003E68F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E68F4" w:rsidP="003E68F4" w:rsidR="003E68F4">
      <w:pPr>
        <w:jc w:val="center"/>
        <w:rPr>
          <w:b/>
        </w:rPr>
      </w:pPr>
    </w:p>
    <w:p w:rsidRDefault="003E68F4" w:rsidP="003E68F4" w:rsidR="003E68F4">
      <w:pPr>
        <w:jc w:val="center"/>
        <w:rPr>
          <w:b/>
        </w:rPr>
      </w:pPr>
      <w:r>
        <w:rPr>
          <w:b/>
        </w:rPr>
        <w:t>R J E Š E N J E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</w:pPr>
      <w:r>
        <w:rPr>
          <w:b/>
        </w:rPr>
        <w:t xml:space="preserve">TRGOVAČKI SUD U OSIJEKU, STALNA SLUŽBA U SLAVONSKOM </w:t>
      </w:r>
      <w:r>
        <w:t xml:space="preserve">BRODU, po stečajnoj  sutkinji Mirni Vujčić, u stečajnom postupku nad stečajnim dužnikom </w:t>
      </w:r>
      <w:r w:rsidR="00E75AD6" w:rsidRPr="00E75AD6">
        <w:t>HAJZ društvo s ograničenom odgovornošću za proizvodnju od metala, strojeva i uređaja, građevinarstvo i trgovinu "u stečaju",  skraćena tvrtka: HAJZ d.o.o. "u stečaju", Slavonski Brod, Požeška 82, OIB 49235234904,</w:t>
      </w:r>
      <w:r w:rsidR="00E75AD6">
        <w:t xml:space="preserve"> dana 2</w:t>
      </w:r>
      <w:r>
        <w:t xml:space="preserve">1. </w:t>
      </w:r>
      <w:r w:rsidR="00E75AD6">
        <w:t>prosinca</w:t>
      </w:r>
      <w:r>
        <w:t xml:space="preserve"> 2017. godine</w:t>
      </w:r>
    </w:p>
    <w:p w:rsidRDefault="00E75AD6" w:rsidP="003E68F4" w:rsidR="00E75AD6">
      <w:pPr>
        <w:ind w:firstLine="1440"/>
        <w:jc w:val="both"/>
      </w:pPr>
    </w:p>
    <w:p w:rsidRDefault="003E68F4" w:rsidP="003E68F4" w:rsidR="003E68F4">
      <w:pPr>
        <w:jc w:val="center"/>
      </w:pPr>
      <w:r>
        <w:t>r i j e š i o     j e</w:t>
      </w:r>
    </w:p>
    <w:p w:rsidRDefault="003E68F4" w:rsidP="003E68F4" w:rsidR="003E68F4">
      <w:pPr>
        <w:jc w:val="center"/>
      </w:pPr>
    </w:p>
    <w:p w:rsidRDefault="003E68F4" w:rsidP="003E68F4" w:rsidR="003E68F4">
      <w:pPr>
        <w:jc w:val="both"/>
      </w:pPr>
      <w:r>
        <w:t xml:space="preserve"> </w:t>
      </w:r>
      <w:r>
        <w:tab/>
      </w:r>
      <w:r>
        <w:tab/>
        <w:t xml:space="preserve">I. Postupak ovrhe koji se pred Općinskim sudom u </w:t>
      </w:r>
      <w:r w:rsidR="008445F3">
        <w:t>Rijeci</w:t>
      </w:r>
      <w:r>
        <w:t xml:space="preserve"> vodio pod posl.br.Ovr-</w:t>
      </w:r>
      <w:r w:rsidR="008445F3">
        <w:t>2608/16</w:t>
      </w:r>
      <w:r>
        <w:t xml:space="preserve"> u odnosu na stečajnog dužnika kao </w:t>
      </w:r>
      <w:proofErr w:type="spellStart"/>
      <w:r>
        <w:t>ovršenika</w:t>
      </w:r>
      <w:proofErr w:type="spellEnd"/>
      <w:r>
        <w:t xml:space="preserve">  </w:t>
      </w:r>
      <w:r>
        <w:rPr>
          <w:b/>
        </w:rPr>
        <w:t>nastavlja se</w:t>
      </w:r>
      <w:r>
        <w:t xml:space="preserve"> kod ovog suda kao stečajnog suda primjenom pravila</w:t>
      </w:r>
      <w:r w:rsidR="008445F3">
        <w:t xml:space="preserve"> o </w:t>
      </w:r>
      <w:r>
        <w:t xml:space="preserve">unovčenju predmeta na kojima postoji </w:t>
      </w:r>
      <w:proofErr w:type="spellStart"/>
      <w:r>
        <w:t>razlučno</w:t>
      </w:r>
      <w:proofErr w:type="spellEnd"/>
      <w:r>
        <w:t xml:space="preserve"> pravo u stečajnom postupku te se nekretnine upisane u:</w:t>
      </w: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>
        <w:t>zk.ul</w:t>
      </w:r>
      <w:proofErr w:type="spellEnd"/>
      <w:r>
        <w:t xml:space="preserve">. </w:t>
      </w:r>
      <w:r w:rsidR="008445F3">
        <w:t>1583</w:t>
      </w:r>
      <w:r>
        <w:t xml:space="preserve"> k.o. </w:t>
      </w:r>
      <w:r w:rsidR="008445F3">
        <w:t xml:space="preserve">324396 </w:t>
      </w:r>
      <w:proofErr w:type="spellStart"/>
      <w:r w:rsidR="008445F3">
        <w:t>Barbat</w:t>
      </w:r>
      <w:proofErr w:type="spellEnd"/>
      <w:r>
        <w:t xml:space="preserve"> i to:</w:t>
      </w:r>
      <w:r w:rsidR="008445F3">
        <w:t xml:space="preserve"> </w:t>
      </w:r>
      <w:r>
        <w:t xml:space="preserve">     </w:t>
      </w:r>
    </w:p>
    <w:p w:rsidRDefault="00123016" w:rsidP="003E68F4" w:rsidR="00123016">
      <w:pPr>
        <w:jc w:val="both"/>
      </w:pPr>
    </w:p>
    <w:p w:rsidRDefault="00123016" w:rsidP="003E68F4" w:rsidR="00123016">
      <w:pPr>
        <w:jc w:val="both"/>
      </w:pPr>
      <w:r>
        <w:t xml:space="preserve"> </w:t>
      </w:r>
      <w:r>
        <w:tab/>
      </w:r>
      <w:r>
        <w:tab/>
        <w:t xml:space="preserve"> -kč.br. 126- oranica sa 721m2 </w:t>
      </w:r>
    </w:p>
    <w:p w:rsidRDefault="00123016" w:rsidP="003E68F4" w:rsidR="00123016">
      <w:pPr>
        <w:jc w:val="both"/>
      </w:pPr>
    </w:p>
    <w:p w:rsidRDefault="003E68F4" w:rsidP="003E68F4" w:rsidR="00653BE1">
      <w:pPr>
        <w:jc w:val="both"/>
      </w:pPr>
      <w:r>
        <w:t xml:space="preserve">a koje su opterećene </w:t>
      </w:r>
      <w:proofErr w:type="spellStart"/>
      <w:r>
        <w:t>razlučnim</w:t>
      </w:r>
      <w:proofErr w:type="spellEnd"/>
      <w:r>
        <w:t xml:space="preserve"> pravom u korist </w:t>
      </w:r>
      <w:r w:rsidR="00123016">
        <w:t>Slavonske banke d.d. Osijek</w:t>
      </w:r>
      <w:r w:rsidR="00653BE1">
        <w:t xml:space="preserve"> ( sada </w:t>
      </w:r>
      <w:proofErr w:type="spellStart"/>
      <w:r w:rsidR="00653BE1">
        <w:t>Addiko</w:t>
      </w:r>
      <w:proofErr w:type="spellEnd"/>
      <w:r w:rsidR="00653BE1">
        <w:t xml:space="preserve"> </w:t>
      </w:r>
      <w:r w:rsidR="00C05768">
        <w:t>B</w:t>
      </w:r>
      <w:r w:rsidR="00653BE1">
        <w:t>ank d.d. Zagreb</w:t>
      </w:r>
      <w:r w:rsidR="00C05768">
        <w:t>,</w:t>
      </w:r>
      <w:r w:rsidR="00653BE1">
        <w:t xml:space="preserve"> </w:t>
      </w:r>
      <w:r w:rsidR="00C05768">
        <w:t xml:space="preserve">Slavonska avenija 6, OIB 14036333877 </w:t>
      </w:r>
      <w:r w:rsidR="00653BE1">
        <w:t xml:space="preserve">kao pravnog slijednika Slavonske banke d.d. Osijek ) </w:t>
      </w:r>
      <w:r w:rsidR="00123016">
        <w:t>i Republike Hrvatske</w:t>
      </w:r>
      <w:r w:rsidR="00653BE1">
        <w:t>,</w:t>
      </w:r>
    </w:p>
    <w:p w:rsidRDefault="00653BE1" w:rsidP="003E68F4" w:rsidR="00653BE1">
      <w:pPr>
        <w:jc w:val="both"/>
        <w:rPr>
          <w:b/>
        </w:rPr>
      </w:pPr>
    </w:p>
    <w:p w:rsidRDefault="003E68F4" w:rsidP="003E68F4" w:rsidR="003E68F4">
      <w:pPr>
        <w:jc w:val="both"/>
      </w:pPr>
      <w:r>
        <w:rPr>
          <w:b/>
        </w:rPr>
        <w:t xml:space="preserve">     </w:t>
      </w:r>
      <w:r w:rsidR="00123016">
        <w:rPr>
          <w:b/>
        </w:rPr>
        <w:t xml:space="preserve"> </w:t>
      </w:r>
      <w:r w:rsidR="00123016">
        <w:rPr>
          <w:b/>
        </w:rPr>
        <w:tab/>
      </w:r>
      <w:r w:rsidR="00123016">
        <w:rPr>
          <w:b/>
        </w:rPr>
        <w:tab/>
      </w:r>
      <w:r>
        <w:rPr>
          <w:b/>
        </w:rPr>
        <w:t xml:space="preserve"> </w:t>
      </w:r>
      <w:r>
        <w:t>prodaju odnosno unovčavaju u stečajnom postupku</w:t>
      </w:r>
      <w:r>
        <w:rPr>
          <w:b/>
        </w:rPr>
        <w:t xml:space="preserve"> </w:t>
      </w:r>
      <w:r>
        <w:t>sukladno odredbi čl. 247.  Stečajnog zakona. ( NN 71/15</w:t>
      </w:r>
      <w:r w:rsidR="00123016">
        <w:t>,104/17</w:t>
      </w:r>
      <w:r>
        <w:t>) uz odgovarajuću primjenu ovršnog postupka o ovrsi na nekretninama.</w:t>
      </w:r>
    </w:p>
    <w:p w:rsidRDefault="005B4D04" w:rsidP="003E68F4" w:rsidR="005B4D04">
      <w:pPr>
        <w:ind w:firstLine="1440"/>
        <w:jc w:val="both"/>
      </w:pPr>
    </w:p>
    <w:p w:rsidRDefault="003E68F4" w:rsidP="003E68F4" w:rsidR="003E68F4">
      <w:pPr>
        <w:ind w:firstLine="1440"/>
        <w:jc w:val="both"/>
      </w:pPr>
      <w:r>
        <w:t xml:space="preserve">II. Određuje se upis zabilježbe prodaje po ovom rješenju na nekretninama iz točke I. ovog rješenja u Zemljišnim knjigama Općinskog  suda </w:t>
      </w:r>
      <w:r w:rsidR="00123016">
        <w:t xml:space="preserve">u Rijeci </w:t>
      </w:r>
      <w:r w:rsidR="00653BE1">
        <w:t>Z</w:t>
      </w:r>
      <w:r w:rsidR="00123016">
        <w:t>emljišnoknjižni odjel Rab</w:t>
      </w:r>
      <w:r>
        <w:t xml:space="preserve"> koje će provesti  Zemljišnoknjižni odjel  </w:t>
      </w:r>
      <w:r w:rsidR="00123016">
        <w:t>Rab</w:t>
      </w:r>
      <w:r>
        <w:t>.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</w:pPr>
      <w:r>
        <w:t>III. Nakon pravomoćnosti ovog rješenja posebnim zaključkom će se odrediti vrijednost nekretnina koje su predmet</w:t>
      </w:r>
      <w:r w:rsidR="00123016">
        <w:t>om prodaje, način i uvjeti njih</w:t>
      </w:r>
      <w:r>
        <w:t>o</w:t>
      </w:r>
      <w:r w:rsidR="00123016">
        <w:t>v</w:t>
      </w:r>
      <w:r>
        <w:t>e prodaje.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260"/>
        <w:jc w:val="both"/>
        <w:rPr>
          <w:b/>
        </w:rPr>
      </w:pPr>
      <w:r>
        <w:t xml:space="preserve">   IV.  Prodaju nekretnina provodi Financijska agencija elektroničkom javnom dražbom, a  nakon pravomoćnosti ovog rješenja i donošenja zaključka o prodaji o čemu će biti posebno obaviještena. </w:t>
      </w:r>
      <w:r>
        <w:rPr>
          <w:b/>
        </w:rPr>
        <w:t xml:space="preserve">        </w:t>
      </w:r>
    </w:p>
    <w:p w:rsidRDefault="003E68F4" w:rsidP="003E68F4" w:rsidR="003E68F4">
      <w:pPr>
        <w:ind w:firstLine="708" w:left="2832"/>
        <w:jc w:val="both"/>
      </w:pPr>
      <w:r>
        <w:rPr>
          <w:b/>
        </w:rPr>
        <w:lastRenderedPageBreak/>
        <w:t xml:space="preserve">                                        </w:t>
      </w:r>
    </w:p>
    <w:p w:rsidRDefault="008A31B8" w:rsidP="008A31B8" w:rsidR="008A31B8" w:rsidRPr="008A31B8">
      <w:pPr>
        <w:jc w:val="right"/>
      </w:pPr>
      <w:r w:rsidRPr="008A31B8">
        <w:rPr>
          <w:b/>
        </w:rPr>
        <w:t>Broj: 7/St-494/2016-47</w:t>
      </w:r>
    </w:p>
    <w:p w:rsidRDefault="008A31B8" w:rsidP="008A31B8" w:rsidR="008A31B8"/>
    <w:p w:rsidRDefault="00C05768" w:rsidP="008A31B8" w:rsidR="00C05768"/>
    <w:p w:rsidRDefault="003E68F4" w:rsidP="003E68F4" w:rsidR="003E68F4">
      <w:pPr>
        <w:jc w:val="center"/>
      </w:pPr>
      <w:r>
        <w:t>Obrazloženje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  <w:rPr>
          <w:b/>
        </w:rPr>
      </w:pPr>
      <w:r>
        <w:t>Rješen</w:t>
      </w:r>
      <w:r w:rsidR="00E75AD6">
        <w:t>jem poslovni broj St-494/16–8</w:t>
      </w:r>
      <w:r>
        <w:t xml:space="preserve"> od </w:t>
      </w:r>
      <w:r w:rsidR="00E75AD6">
        <w:t>10</w:t>
      </w:r>
      <w:r>
        <w:t xml:space="preserve">. </w:t>
      </w:r>
      <w:r w:rsidR="00E75AD6">
        <w:t>lipnja</w:t>
      </w:r>
      <w:r>
        <w:t xml:space="preserve"> 2016. godine otvoren je stečajni postupak nad stečajnim dužnikom </w:t>
      </w:r>
      <w:r w:rsidR="00E75AD6" w:rsidRPr="00E75AD6">
        <w:t>HAJZ društvo s ograničenom odgovornošću za proizvodnju od metala, strojeva i uređaja, građevinarstvo i trgovinu "u stečaju",  skraćena tvrtka: HAJZ d.o.o. "u stečaju", Slavonski Br</w:t>
      </w:r>
      <w:r w:rsidR="00E75AD6">
        <w:t>od, Požeška 82, OIB 49235234904</w:t>
      </w:r>
      <w:r>
        <w:t>.</w:t>
      </w:r>
      <w:r>
        <w:rPr>
          <w:b/>
        </w:rPr>
        <w:t xml:space="preserve">  </w:t>
      </w:r>
    </w:p>
    <w:p w:rsidRDefault="003E68F4" w:rsidP="00427A43" w:rsidR="003E68F4">
      <w:pPr>
        <w:ind w:firstLine="1440"/>
        <w:jc w:val="both"/>
      </w:pPr>
      <w:r>
        <w:t>Stečajnu masu stečajnog dužnika čine i nekretnine upisane u zk.ul.</w:t>
      </w:r>
      <w:r w:rsidR="00123016">
        <w:t>1583</w:t>
      </w:r>
      <w:r>
        <w:t xml:space="preserve"> k.o.</w:t>
      </w:r>
      <w:r w:rsidR="00123016">
        <w:t>Barbat</w:t>
      </w:r>
      <w:r>
        <w:t xml:space="preserve"> pobliže označene u točci I izreke rješenja koje su bile predmetom ovrhe u ovršnom postupku koji se pred Općinskim sudom u </w:t>
      </w:r>
      <w:r w:rsidR="00123016">
        <w:t>Rijeci</w:t>
      </w:r>
      <w:r>
        <w:t xml:space="preserve"> </w:t>
      </w:r>
      <w:r w:rsidR="00123016">
        <w:t xml:space="preserve">vodio </w:t>
      </w:r>
      <w:r>
        <w:t xml:space="preserve">pod posl.br. </w:t>
      </w:r>
      <w:proofErr w:type="spellStart"/>
      <w:r>
        <w:t>Ovr</w:t>
      </w:r>
      <w:proofErr w:type="spellEnd"/>
      <w:r>
        <w:t>-2</w:t>
      </w:r>
      <w:r w:rsidR="00123016">
        <w:t>608</w:t>
      </w:r>
      <w:r>
        <w:t>/201</w:t>
      </w:r>
      <w:r w:rsidR="00123016">
        <w:t>6</w:t>
      </w:r>
      <w:r>
        <w:t xml:space="preserve"> po prijedlogu </w:t>
      </w:r>
      <w:proofErr w:type="spellStart"/>
      <w:r>
        <w:t>razlučnog</w:t>
      </w:r>
      <w:proofErr w:type="spellEnd"/>
      <w:r>
        <w:t xml:space="preserve"> vjerovnika</w:t>
      </w:r>
      <w:r w:rsidR="00123016">
        <w:t xml:space="preserve"> Republike Hrvatske</w:t>
      </w:r>
      <w:r w:rsidR="00653BE1">
        <w:t>,</w:t>
      </w:r>
      <w:r w:rsidR="00123016">
        <w:t xml:space="preserve"> Ministarstv</w:t>
      </w:r>
      <w:r w:rsidR="00653BE1">
        <w:t>a</w:t>
      </w:r>
      <w:r w:rsidR="00123016">
        <w:t xml:space="preserve"> financija</w:t>
      </w:r>
      <w:r w:rsidR="00653BE1">
        <w:t>,</w:t>
      </w:r>
      <w:r w:rsidR="00123016">
        <w:t xml:space="preserve"> Porezne uprave</w:t>
      </w:r>
      <w:r w:rsidR="00653BE1">
        <w:t>,</w:t>
      </w:r>
      <w:r w:rsidR="00123016">
        <w:t xml:space="preserve"> Područnog ureda Slavonija i Baranja</w:t>
      </w:r>
      <w:r>
        <w:t xml:space="preserve"> kao ovrhovoditelja</w:t>
      </w:r>
      <w:r w:rsidR="00123016">
        <w:t>. U tom ovršnom postupku</w:t>
      </w:r>
      <w:r>
        <w:t xml:space="preserve"> doneseno</w:t>
      </w:r>
      <w:r w:rsidR="00123016">
        <w:t xml:space="preserve"> je </w:t>
      </w:r>
      <w:r>
        <w:t xml:space="preserve">pravomoćno rješenje </w:t>
      </w:r>
      <w:r w:rsidR="00123016">
        <w:t xml:space="preserve">posl.br. </w:t>
      </w:r>
      <w:r w:rsidR="00427A43">
        <w:t xml:space="preserve">90 </w:t>
      </w:r>
      <w:proofErr w:type="spellStart"/>
      <w:r w:rsidR="00123016">
        <w:t>Ovr</w:t>
      </w:r>
      <w:proofErr w:type="spellEnd"/>
      <w:r w:rsidR="00123016">
        <w:t>-2608/2016-5 od 22.</w:t>
      </w:r>
      <w:r w:rsidR="00C05768">
        <w:t xml:space="preserve"> </w:t>
      </w:r>
      <w:r w:rsidR="00123016">
        <w:t>studenoga 2016.</w:t>
      </w:r>
      <w:r w:rsidR="00C05768">
        <w:t xml:space="preserve"> </w:t>
      </w:r>
      <w:r w:rsidR="00123016">
        <w:t xml:space="preserve">godine </w:t>
      </w:r>
      <w:r>
        <w:t>kojim se postupak prekida</w:t>
      </w:r>
      <w:r w:rsidR="00C05768">
        <w:t>,</w:t>
      </w:r>
      <w:r>
        <w:t xml:space="preserve"> </w:t>
      </w:r>
      <w:r w:rsidR="00123016">
        <w:t>jer je založni vjerovnik Slavonska banka d.d. Osijek brisana iz sudskog registra. Potom je doneseno pravomoćno rješenje posl.br.</w:t>
      </w:r>
      <w:r w:rsidR="00427A43" w:rsidRPr="00427A43">
        <w:t xml:space="preserve"> 90 </w:t>
      </w:r>
      <w:proofErr w:type="spellStart"/>
      <w:r w:rsidR="00427A43" w:rsidRPr="00427A43">
        <w:t>Ovr</w:t>
      </w:r>
      <w:proofErr w:type="spellEnd"/>
      <w:r w:rsidR="00427A43" w:rsidRPr="00427A43">
        <w:t>-2608/2016-5 od 2</w:t>
      </w:r>
      <w:r w:rsidR="00427A43">
        <w:t>0.</w:t>
      </w:r>
      <w:r w:rsidR="00C05768">
        <w:t xml:space="preserve"> </w:t>
      </w:r>
      <w:r w:rsidR="00427A43">
        <w:t>lipnja</w:t>
      </w:r>
      <w:r w:rsidR="00427A43" w:rsidRPr="00427A43">
        <w:t xml:space="preserve"> 201</w:t>
      </w:r>
      <w:r w:rsidR="00427A43">
        <w:t>7</w:t>
      </w:r>
      <w:r w:rsidR="00427A43" w:rsidRPr="00427A43">
        <w:t>.</w:t>
      </w:r>
      <w:r w:rsidR="00C05768">
        <w:t xml:space="preserve"> </w:t>
      </w:r>
      <w:r w:rsidR="00427A43" w:rsidRPr="00427A43">
        <w:t>godine</w:t>
      </w:r>
      <w:r w:rsidR="00427A43">
        <w:t xml:space="preserve"> kojim se Općinski sud u Rijeci oglasio stvarno nenadležnim i predmet ustupio ovome sudu  odnosno Stalnoj službi na postupanje uz obrazloženje da  je u međuvremenu nad </w:t>
      </w:r>
      <w:proofErr w:type="spellStart"/>
      <w:r w:rsidR="00427A43">
        <w:t>ovršenikom</w:t>
      </w:r>
      <w:proofErr w:type="spellEnd"/>
      <w:r w:rsidR="00427A43">
        <w:t xml:space="preserve"> otvoren stečajni postupa</w:t>
      </w:r>
      <w:r w:rsidR="00653BE1">
        <w:t>k</w:t>
      </w:r>
      <w:r w:rsidR="00427A43">
        <w:t xml:space="preserve"> i da su ostvarene pretpostavke za prekid postupka i iz tog razloga sukladno odredbi čl.169 st.6</w:t>
      </w:r>
      <w:r w:rsidR="00864A59">
        <w:t>.</w:t>
      </w:r>
      <w:r w:rsidR="00427A43">
        <w:t xml:space="preserve"> Stečajnog zakona ( NN 71/15 ), pa kako je rješenjem od 22.</w:t>
      </w:r>
      <w:r w:rsidR="00864A59">
        <w:t xml:space="preserve"> stud</w:t>
      </w:r>
      <w:r w:rsidR="00427A43">
        <w:t>e</w:t>
      </w:r>
      <w:r w:rsidR="00864A59">
        <w:t>n</w:t>
      </w:r>
      <w:r w:rsidR="00427A43">
        <w:t>og 2016.</w:t>
      </w:r>
      <w:r w:rsidR="00864A59">
        <w:t xml:space="preserve"> </w:t>
      </w:r>
      <w:r w:rsidR="00427A43">
        <w:t>godine postupak već prekinut Općinski sud u Rijeci se oglasio</w:t>
      </w:r>
      <w:r w:rsidR="00864A59">
        <w:t xml:space="preserve"> stvarno </w:t>
      </w:r>
      <w:r w:rsidR="00427A43">
        <w:t>nenadležnim po osnovi</w:t>
      </w:r>
      <w:r w:rsidR="00864A59">
        <w:t xml:space="preserve"> odredbe</w:t>
      </w:r>
      <w:r w:rsidR="00427A43">
        <w:t xml:space="preserve"> čl.169 st.7</w:t>
      </w:r>
      <w:r w:rsidR="00864A59">
        <w:t>.</w:t>
      </w:r>
      <w:r w:rsidR="00427A43">
        <w:t xml:space="preserve"> S</w:t>
      </w:r>
      <w:r w:rsidR="00864A59">
        <w:t>Z</w:t>
      </w:r>
      <w:r w:rsidR="00427A43">
        <w:t xml:space="preserve">-a, a kako bi stečajni sud odredio nastavak postupka kako u odnosu na </w:t>
      </w:r>
      <w:proofErr w:type="spellStart"/>
      <w:r w:rsidR="00427A43">
        <w:t>ovršenika</w:t>
      </w:r>
      <w:proofErr w:type="spellEnd"/>
      <w:r w:rsidR="00427A43">
        <w:t xml:space="preserve"> tako i založnog vjerovnika </w:t>
      </w:r>
      <w:proofErr w:type="spellStart"/>
      <w:r w:rsidR="00C05768">
        <w:t>A</w:t>
      </w:r>
      <w:r w:rsidR="00427A43">
        <w:t>ddiko</w:t>
      </w:r>
      <w:proofErr w:type="spellEnd"/>
      <w:r w:rsidR="00427A43">
        <w:t xml:space="preserve"> </w:t>
      </w:r>
      <w:r w:rsidR="00C05768">
        <w:t>B</w:t>
      </w:r>
      <w:r w:rsidR="00427A43">
        <w:t>ank d.d. Zagreb</w:t>
      </w:r>
      <w:r w:rsidR="00C05768">
        <w:t>,</w:t>
      </w:r>
      <w:r w:rsidR="00427A43">
        <w:t xml:space="preserve"> </w:t>
      </w:r>
      <w:r w:rsidR="00C05768" w:rsidRPr="00C05768">
        <w:t>Slavo</w:t>
      </w:r>
      <w:r w:rsidR="00C05768">
        <w:t xml:space="preserve">nska avenija 6, OIB 14036333877, </w:t>
      </w:r>
      <w:r w:rsidR="00427A43">
        <w:t>kao pravnog slijednika Slavonske banke d.d. Osijek.</w:t>
      </w:r>
    </w:p>
    <w:p w:rsidRDefault="003E68F4" w:rsidP="003E68F4" w:rsidR="003E68F4">
      <w:pPr>
        <w:ind w:firstLine="1440"/>
        <w:jc w:val="both"/>
      </w:pPr>
      <w:r>
        <w:t>Odredbom čl.169 st.6</w:t>
      </w:r>
      <w:r w:rsidR="00864A59">
        <w:t>.</w:t>
      </w:r>
      <w:r>
        <w:t xml:space="preserve"> </w:t>
      </w:r>
      <w:r w:rsidR="00864A59">
        <w:t xml:space="preserve">Stečajnog zakona ( dalje </w:t>
      </w:r>
      <w:r>
        <w:t>SZ</w:t>
      </w:r>
      <w:r w:rsidR="00864A59">
        <w:t>, NN 71/15,104/17)</w:t>
      </w:r>
      <w:r>
        <w:t xml:space="preserve"> propisano da će prekinute </w:t>
      </w:r>
      <w:r w:rsidR="00864A59">
        <w:t xml:space="preserve">postupke </w:t>
      </w:r>
      <w:r>
        <w:t xml:space="preserve">ovrhe i osiguranja nastaviti sud koji vodi stečajni postupak primjenom pravila o unovčenju predmeta na kojima postoji </w:t>
      </w:r>
      <w:proofErr w:type="spellStart"/>
      <w:r>
        <w:t>razlučno</w:t>
      </w:r>
      <w:proofErr w:type="spellEnd"/>
      <w:r>
        <w:t xml:space="preserve"> pravo u stečajnom postupku, a odredbom čl. 247.st.1.SZ-a da se nekretnina na kojoj postoji </w:t>
      </w:r>
      <w:proofErr w:type="spellStart"/>
      <w:r>
        <w:t>razlučno</w:t>
      </w:r>
      <w:proofErr w:type="spellEnd"/>
      <w:r>
        <w:t xml:space="preserve"> pravo prodaje u stečajnom postupku na prijedlog stečajnog upravitelja ili </w:t>
      </w:r>
      <w:proofErr w:type="spellStart"/>
      <w:r>
        <w:t>razlučnog</w:t>
      </w:r>
      <w:proofErr w:type="spellEnd"/>
      <w:r>
        <w:t xml:space="preserve"> vjerovnika uz odgovarajuću primjenu pravila ovršnog postupka o ovrsi na nekretnini</w:t>
      </w:r>
      <w:r w:rsidR="00864A59">
        <w:t>,</w:t>
      </w:r>
      <w:r>
        <w:t xml:space="preserve">  te da se pravila o obustavi postupka ne primjenjuju . </w:t>
      </w:r>
    </w:p>
    <w:p w:rsidRDefault="003E68F4" w:rsidP="003E68F4" w:rsidR="003E68F4">
      <w:pPr>
        <w:ind w:firstLine="1440"/>
        <w:jc w:val="both"/>
      </w:pPr>
      <w:r>
        <w:t xml:space="preserve"> Stoga je valjalo odrediti da će prekinuti postupak ovrhe u odnosu na stečajnog dužnika koji je vodio Općinski sud </w:t>
      </w:r>
      <w:r w:rsidR="00427A43">
        <w:t xml:space="preserve">u Rijeci </w:t>
      </w:r>
      <w:r w:rsidR="00864A59">
        <w:t>i koji se oglasio stvar</w:t>
      </w:r>
      <w:r>
        <w:t>n</w:t>
      </w:r>
      <w:r w:rsidR="00864A59">
        <w:t>o nenadležnim za postupanje upravo uz poziv na odredbu čl.169 st.7. SZ-a n</w:t>
      </w:r>
      <w:r>
        <w:t xml:space="preserve">astaviti ovaj sud kao stečajni sud te da će se nekretnine koje su predmetom prodaje unovčavati sukladno odredbi čl. 247. SZ-a jer pravilo iz te odredbe uređuje način prodaje nekretnina opterećenih </w:t>
      </w:r>
      <w:proofErr w:type="spellStart"/>
      <w:r>
        <w:t>razlučnim</w:t>
      </w:r>
      <w:proofErr w:type="spellEnd"/>
      <w:r>
        <w:t xml:space="preserve"> pravom u stečajnom postupku.</w:t>
      </w:r>
    </w:p>
    <w:p w:rsidRDefault="003E68F4" w:rsidP="003E68F4" w:rsidR="003E68F4">
      <w:pPr>
        <w:ind w:firstLine="1440"/>
        <w:jc w:val="both"/>
      </w:pPr>
      <w:r>
        <w:t xml:space="preserve">Neovisno o tome što je već u ovršnom postupku određena i provedena </w:t>
      </w:r>
      <w:r w:rsidR="00427A43">
        <w:t xml:space="preserve">u predmetu </w:t>
      </w:r>
      <w:proofErr w:type="spellStart"/>
      <w:r w:rsidR="00427A43">
        <w:t>Ovr</w:t>
      </w:r>
      <w:proofErr w:type="spellEnd"/>
      <w:r w:rsidR="00427A43">
        <w:t>- 2608</w:t>
      </w:r>
      <w:r>
        <w:t>/1</w:t>
      </w:r>
      <w:r w:rsidR="00427A43">
        <w:t>6 zabilježba pokretanja postupka – prijedloga za ovrhu na nekretnini</w:t>
      </w:r>
      <w:r>
        <w:t xml:space="preserve"> pod. brojem  Z-</w:t>
      </w:r>
      <w:r w:rsidR="00427A43">
        <w:t xml:space="preserve">9618/2016 te zabilježba ovrhe </w:t>
      </w:r>
      <w:r w:rsidR="00427A43" w:rsidRPr="00427A43">
        <w:t xml:space="preserve">po osnovi rješenja o ovrsi Općinskog suda u Rijeci </w:t>
      </w:r>
      <w:r w:rsidR="00427A43">
        <w:t>pod brojem Z-11254/2016</w:t>
      </w:r>
      <w:r>
        <w:t xml:space="preserve"> mišljenje je suda da je u svrhu </w:t>
      </w:r>
      <w:proofErr w:type="spellStart"/>
      <w:r>
        <w:t>publicitetne</w:t>
      </w:r>
      <w:proofErr w:type="spellEnd"/>
      <w:r>
        <w:t xml:space="preserve"> funkcije nastavka postupka prodaje i načina prodaje ove imovine stečajnog dužnika u stečajnom postupku potrebno u zemljišnim knjigama izvršiti zabilježbu prodaje i po ovome rješenju sukladno odredbi čl. 247.st.2. </w:t>
      </w:r>
      <w:r w:rsidR="00FD26A9">
        <w:t>SZ-a</w:t>
      </w:r>
      <w:r>
        <w:t>.</w:t>
      </w: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8A31B8" w:rsidP="008A31B8" w:rsidR="008A31B8">
      <w:pPr>
        <w:ind w:firstLine="1440"/>
        <w:jc w:val="right"/>
      </w:pPr>
      <w:r w:rsidRPr="008A31B8">
        <w:rPr>
          <w:b/>
        </w:rPr>
        <w:t>Broj: 7/St-494/2016-47</w:t>
      </w: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8A31B8" w:rsidP="003E68F4" w:rsidR="008A31B8">
      <w:pPr>
        <w:ind w:firstLine="1440"/>
        <w:jc w:val="both"/>
      </w:pPr>
    </w:p>
    <w:p w:rsidRDefault="003E68F4" w:rsidP="003E68F4" w:rsidR="003E68F4">
      <w:pPr>
        <w:ind w:firstLine="1440"/>
        <w:jc w:val="both"/>
      </w:pPr>
      <w:r>
        <w:t xml:space="preserve">Stoga je uz poziv na odredbe čl. 169.st.6. i 247. SZ-a odlučeno kao u izreci rješenja.    </w:t>
      </w:r>
    </w:p>
    <w:p w:rsidRDefault="003E68F4" w:rsidP="003E68F4" w:rsidR="003E68F4">
      <w:pPr>
        <w:jc w:val="both"/>
      </w:pPr>
    </w:p>
    <w:p w:rsidRDefault="00E75AD6" w:rsidP="003E68F4" w:rsidR="003E68F4">
      <w:pPr>
        <w:ind w:firstLine="708" w:left="708"/>
        <w:jc w:val="both"/>
      </w:pPr>
      <w:r>
        <w:t>U Slavonskom Brodu, 2</w:t>
      </w:r>
      <w:r w:rsidR="003E68F4">
        <w:t>1.</w:t>
      </w:r>
      <w:r>
        <w:t>prosinca</w:t>
      </w:r>
      <w:r w:rsidR="003E68F4">
        <w:t xml:space="preserve"> 2017 godine</w:t>
      </w:r>
    </w:p>
    <w:p w:rsidRDefault="003E68F4" w:rsidP="003E68F4" w:rsidR="003E68F4">
      <w:pPr>
        <w:ind w:firstLine="708" w:left="708"/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 Sutkinja: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                           Mirna Vujčić</w:t>
      </w:r>
    </w:p>
    <w:p w:rsidRDefault="003E68F4" w:rsidP="003E68F4" w:rsidR="003E68F4">
      <w:pPr>
        <w:ind w:firstLine="708" w:left="3540"/>
        <w:jc w:val="both"/>
      </w:pPr>
      <w:r>
        <w:t xml:space="preserve">       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  </w:t>
      </w:r>
    </w:p>
    <w:p w:rsidRDefault="003E68F4" w:rsidP="003E68F4" w:rsidR="003E68F4" w:rsidRPr="008A31B8">
      <w:pPr>
        <w:jc w:val="both"/>
        <w:rPr>
          <w:b/>
          <w:sz w:val="20"/>
          <w:szCs w:val="20"/>
        </w:rPr>
      </w:pPr>
      <w:r w:rsidRPr="008A31B8">
        <w:rPr>
          <w:b/>
          <w:sz w:val="20"/>
          <w:szCs w:val="20"/>
        </w:rPr>
        <w:t xml:space="preserve">NAPUTAK O PRAVNOM LIJEKU:                          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3E68F4" w:rsidP="003E68F4" w:rsidR="003E68F4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 u roku od osam dana od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3E68F4" w:rsidP="003E68F4" w:rsidR="003E68F4">
      <w:pPr>
        <w:jc w:val="both"/>
      </w:pPr>
      <w:r>
        <w:rPr>
          <w:sz w:val="20"/>
          <w:szCs w:val="20"/>
        </w:rPr>
        <w:t>sudu Republike Hrvatske putem ovoga suda, a u tri primjerka</w:t>
      </w:r>
      <w:r>
        <w:t>.</w:t>
      </w: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Razlučnom</w:t>
      </w:r>
      <w:proofErr w:type="spellEnd"/>
      <w:r>
        <w:rPr>
          <w:sz w:val="20"/>
          <w:szCs w:val="20"/>
        </w:rPr>
        <w:t xml:space="preserve"> vjerovniku </w:t>
      </w:r>
      <w:proofErr w:type="spellStart"/>
      <w:r w:rsidR="006C1901">
        <w:rPr>
          <w:sz w:val="20"/>
          <w:szCs w:val="20"/>
        </w:rPr>
        <w:t>Addiko</w:t>
      </w:r>
      <w:proofErr w:type="spellEnd"/>
      <w:r w:rsidR="006C1901">
        <w:rPr>
          <w:sz w:val="20"/>
          <w:szCs w:val="20"/>
        </w:rPr>
        <w:t xml:space="preserve"> </w:t>
      </w:r>
      <w:r w:rsidR="00C05768">
        <w:rPr>
          <w:sz w:val="20"/>
          <w:szCs w:val="20"/>
        </w:rPr>
        <w:t>B</w:t>
      </w:r>
      <w:r w:rsidR="006C1901">
        <w:rPr>
          <w:sz w:val="20"/>
          <w:szCs w:val="20"/>
        </w:rPr>
        <w:t xml:space="preserve">ank d.d. kao pravnom </w:t>
      </w:r>
      <w:r w:rsidR="00FD26A9">
        <w:rPr>
          <w:sz w:val="20"/>
          <w:szCs w:val="20"/>
        </w:rPr>
        <w:t>slijedniku</w:t>
      </w:r>
      <w:r w:rsidR="006C1901">
        <w:rPr>
          <w:sz w:val="20"/>
          <w:szCs w:val="20"/>
        </w:rPr>
        <w:t xml:space="preserve"> Slavonske banke d.d. Osijek</w:t>
      </w:r>
    </w:p>
    <w:p w:rsidRDefault="006C1901" w:rsidP="003E68F4" w:rsidR="006C1901">
      <w:pPr>
        <w:jc w:val="both"/>
        <w:rPr>
          <w:sz w:val="20"/>
          <w:szCs w:val="20"/>
        </w:rPr>
      </w:pPr>
      <w:r>
        <w:rPr>
          <w:sz w:val="20"/>
          <w:szCs w:val="20"/>
        </w:rPr>
        <w:t>-  ŽDO – građansko upravni odjel Slavonski Brod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</w:t>
      </w:r>
      <w:r w:rsidR="006C1901">
        <w:rPr>
          <w:sz w:val="20"/>
          <w:szCs w:val="20"/>
        </w:rPr>
        <w:t>Rijeka Zemljišnoknjižni odjel Rab</w:t>
      </w:r>
      <w:r>
        <w:rPr>
          <w:sz w:val="20"/>
          <w:szCs w:val="20"/>
        </w:rPr>
        <w:t xml:space="preserve"> uz popratni dopis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DB052E" w:rsidP="003E68F4" w:rsidR="00DB052E" w:rsidRPr="003E68F4"/>
    <w:sectPr w:rsidR="00DB052E" w:rsidRPr="003E68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8F4"/>
    <w:rsid w:val="00123016"/>
    <w:rsid w:val="003E68F4"/>
    <w:rsid w:val="00427A43"/>
    <w:rsid w:val="004E426A"/>
    <w:rsid w:val="005B4D04"/>
    <w:rsid w:val="00653BE1"/>
    <w:rsid w:val="006C1901"/>
    <w:rsid w:val="006E081B"/>
    <w:rsid w:val="008445F3"/>
    <w:rsid w:val="00864A59"/>
    <w:rsid w:val="008A31B8"/>
    <w:rsid w:val="00C05768"/>
    <w:rsid w:val="00DB052E"/>
    <w:rsid w:val="00E75AD6"/>
    <w:rsid w:val="00FD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8F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8F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8F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8F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04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910</properties:Words>
  <properties:Characters>5097</properties:Characters>
  <properties:Lines>132</properties:Lines>
  <properties:Paragraphs>44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2017-12-21T10:16:00Z</dcterms:created>
  <dc:creator>wsadmin</dc:creator>
  <cp:lastModifiedBy>wsadmin</cp:lastModifiedBy>
  <cp:lastPrinted>2017-12-21T11:18:00Z</cp:lastPrinted>
  <dcterms:modified xmlns:xsi="http://www.w3.org/2001/XMLSchema-instance" xsi:type="dcterms:W3CDTF">2017-12-21T11:20:00Z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