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35ff" w14:paraId="39235ff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322AD7" w:rsidR="00EF6C3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  <w:r w:rsidR="00322AD7">
        <w:rPr>
          <w:b/>
          <w:sz w:val="22"/>
          <w:szCs w:val="22"/>
        </w:rPr>
        <w:t xml:space="preserve">                                                          </w:t>
      </w:r>
      <w:r w:rsidR="00D76FF6" w:rsidRPr="00DB133F">
        <w:rPr>
          <w:b/>
          <w:sz w:val="22"/>
          <w:szCs w:val="22"/>
        </w:rPr>
        <w:t>Posl. br. 6-St.</w:t>
      </w:r>
      <w:r w:rsidR="007E7EC1">
        <w:rPr>
          <w:b/>
          <w:sz w:val="22"/>
          <w:szCs w:val="22"/>
        </w:rPr>
        <w:t>1298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1376A7">
        <w:rPr>
          <w:b/>
          <w:sz w:val="22"/>
          <w:szCs w:val="22"/>
        </w:rPr>
        <w:t>6</w:t>
      </w:r>
      <w:r w:rsidR="00D76FF6" w:rsidRPr="00DB133F">
        <w:rPr>
          <w:b/>
          <w:sz w:val="22"/>
          <w:szCs w:val="22"/>
        </w:rPr>
        <w:t>-</w:t>
      </w:r>
      <w:r w:rsidR="00B557D0">
        <w:rPr>
          <w:b/>
          <w:sz w:val="22"/>
          <w:szCs w:val="22"/>
        </w:rPr>
        <w:t>5</w:t>
      </w:r>
      <w:r w:rsidR="005D112C">
        <w:rPr>
          <w:b/>
          <w:sz w:val="22"/>
          <w:szCs w:val="22"/>
        </w:rPr>
        <w:t>3</w:t>
      </w:r>
    </w:p>
    <w:p w:rsidRDefault="002E1978" w:rsidP="00B70172" w:rsidR="002E1978" w:rsidRPr="003B7490">
      <w:pPr>
        <w:jc w:val="right"/>
        <w:rPr>
          <w:b/>
          <w:sz w:val="16"/>
          <w:szCs w:val="16"/>
        </w:rPr>
      </w:pPr>
    </w:p>
    <w:p w:rsidRDefault="00AE2028" w:rsidP="00921E6F" w:rsidR="00AE2028" w:rsidRPr="003B7490">
      <w:pPr>
        <w:jc w:val="center"/>
        <w:rPr>
          <w:b/>
          <w:sz w:val="16"/>
          <w:szCs w:val="16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86B1A">
      <w:pPr>
        <w:jc w:val="center"/>
        <w:rPr>
          <w:b/>
          <w:sz w:val="16"/>
          <w:szCs w:val="16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3D434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32640C" w:rsidRPr="0032640C">
        <w:rPr>
          <w:sz w:val="22"/>
          <w:szCs w:val="22"/>
        </w:rPr>
        <w:t xml:space="preserve">Trgovački sud u Splitu, Stalna služba u Dubrovniku, po stečajnom sucu tog suda Srđanu Gavraniću, kao sucu pojedincu, u postupku naknadne diobe imovine dužnika </w:t>
      </w:r>
      <w:r w:rsidR="001D6751" w:rsidRPr="001D6751">
        <w:rPr>
          <w:bCs/>
          <w:sz w:val="22"/>
          <w:szCs w:val="22"/>
          <w:lang w:val="en-AU"/>
        </w:rPr>
        <w:t xml:space="preserve">BUNKER d.o.o. za usluge "u stečaju", Split, Kopilica 47 B, MBS: 060279857, OIB: 79036540777, </w:t>
      </w:r>
      <w:r w:rsidR="001D6751" w:rsidRPr="001D6751">
        <w:rPr>
          <w:bCs/>
          <w:sz w:val="22"/>
          <w:szCs w:val="22"/>
        </w:rPr>
        <w:t>zastupano po stečajnom upravitelju Marku Lonac iz Dubrovnika</w:t>
      </w:r>
      <w:r w:rsidR="003F0AD5" w:rsidRPr="003F0AD5">
        <w:rPr>
          <w:bCs/>
          <w:sz w:val="22"/>
          <w:szCs w:val="22"/>
        </w:rPr>
        <w:t xml:space="preserve">, izvan ročišta, dana </w:t>
      </w:r>
      <w:r w:rsidR="00B557D0">
        <w:rPr>
          <w:bCs/>
          <w:sz w:val="22"/>
          <w:szCs w:val="22"/>
        </w:rPr>
        <w:t>3</w:t>
      </w:r>
      <w:r w:rsidR="003F0AD5" w:rsidRPr="003F0AD5">
        <w:rPr>
          <w:bCs/>
          <w:sz w:val="22"/>
          <w:szCs w:val="22"/>
        </w:rPr>
        <w:t xml:space="preserve">. </w:t>
      </w:r>
      <w:r w:rsidR="00B557D0">
        <w:rPr>
          <w:bCs/>
          <w:sz w:val="22"/>
          <w:szCs w:val="22"/>
        </w:rPr>
        <w:t>svibnja</w:t>
      </w:r>
      <w:r w:rsidR="003F0AD5" w:rsidRPr="003F0AD5">
        <w:rPr>
          <w:bCs/>
          <w:sz w:val="22"/>
          <w:szCs w:val="22"/>
        </w:rPr>
        <w:t xml:space="preserve"> 2018. godine</w:t>
      </w:r>
      <w:r w:rsidR="0032640C" w:rsidRPr="0032640C">
        <w:rPr>
          <w:sz w:val="22"/>
          <w:szCs w:val="22"/>
        </w:rPr>
        <w:t xml:space="preserve">, </w:t>
      </w:r>
    </w:p>
    <w:p w:rsidRDefault="00B86CF7" w:rsidP="003D4346" w:rsidR="00B86CF7" w:rsidRPr="00986B1A">
      <w:pPr>
        <w:jc w:val="both"/>
        <w:rPr>
          <w:sz w:val="16"/>
          <w:szCs w:val="16"/>
        </w:rPr>
      </w:pPr>
    </w:p>
    <w:p w:rsidRDefault="00A44B7A" w:rsidP="003D4346" w:rsidR="00A44B7A" w:rsidRPr="00986B1A">
      <w:pPr>
        <w:jc w:val="both"/>
        <w:rPr>
          <w:sz w:val="16"/>
          <w:szCs w:val="16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5167CD" w:rsidP="005167CD" w:rsidR="005167CD" w:rsidRPr="005167CD">
      <w:pPr>
        <w:pStyle w:val="Tijeloteksta"/>
        <w:rPr>
          <w:sz w:val="22"/>
          <w:szCs w:val="22"/>
        </w:rPr>
      </w:pPr>
    </w:p>
    <w:p w:rsidRDefault="005D112C" w:rsidP="005D112C" w:rsidR="005D112C" w:rsidRPr="005D112C">
      <w:pPr>
        <w:numPr>
          <w:ilvl w:val="0"/>
          <w:numId w:val="16"/>
        </w:numPr>
        <w:ind w:hanging="709" w:left="709"/>
        <w:jc w:val="both"/>
        <w:rPr>
          <w:sz w:val="22"/>
          <w:szCs w:val="22"/>
        </w:rPr>
      </w:pPr>
      <w:r w:rsidRPr="005D112C">
        <w:rPr>
          <w:sz w:val="22"/>
          <w:szCs w:val="22"/>
        </w:rPr>
        <w:t xml:space="preserve">Određuje se konačna nagrada za rad stečajnom upravitelju </w:t>
      </w:r>
      <w:r>
        <w:rPr>
          <w:sz w:val="22"/>
          <w:szCs w:val="22"/>
        </w:rPr>
        <w:t xml:space="preserve">Marku Lonac </w:t>
      </w:r>
      <w:r w:rsidRPr="005D112C">
        <w:rPr>
          <w:sz w:val="22"/>
          <w:szCs w:val="22"/>
        </w:rPr>
        <w:t>u ovom postupku u iznosu od 4.000,00 kuna bruto.</w:t>
      </w:r>
    </w:p>
    <w:p w:rsidRDefault="005D112C" w:rsidP="005D112C" w:rsidR="005D112C" w:rsidRPr="005D112C">
      <w:pPr>
        <w:ind w:left="709"/>
        <w:jc w:val="both"/>
        <w:rPr>
          <w:sz w:val="16"/>
          <w:szCs w:val="16"/>
        </w:rPr>
      </w:pPr>
    </w:p>
    <w:p w:rsidRDefault="005D112C" w:rsidP="005D112C" w:rsidR="005D112C" w:rsidRPr="005D112C">
      <w:pPr>
        <w:numPr>
          <w:ilvl w:val="0"/>
          <w:numId w:val="16"/>
        </w:numPr>
        <w:ind w:hanging="709" w:left="709"/>
        <w:jc w:val="both"/>
        <w:rPr>
          <w:sz w:val="22"/>
          <w:szCs w:val="22"/>
        </w:rPr>
      </w:pPr>
      <w:r w:rsidRPr="005D112C">
        <w:rPr>
          <w:sz w:val="22"/>
          <w:szCs w:val="22"/>
        </w:rPr>
        <w:t>Nakon pravomoćnosti ovog rješenja može se pristupiti isplati nagrade iz točke I. ovog rješenja.</w:t>
      </w:r>
    </w:p>
    <w:p w:rsidRDefault="005D112C" w:rsidP="005D112C" w:rsidR="005D112C" w:rsidRPr="005D112C">
      <w:pPr>
        <w:jc w:val="both"/>
        <w:rPr>
          <w:b/>
          <w:i/>
          <w:sz w:val="16"/>
          <w:szCs w:val="16"/>
        </w:rPr>
      </w:pPr>
    </w:p>
    <w:p w:rsidRDefault="005D112C" w:rsidP="005D112C" w:rsidR="005D112C" w:rsidRPr="005D112C">
      <w:pPr>
        <w:jc w:val="both"/>
        <w:rPr>
          <w:sz w:val="16"/>
          <w:szCs w:val="16"/>
        </w:rPr>
      </w:pPr>
    </w:p>
    <w:p w:rsidRDefault="005D112C" w:rsidP="005D112C" w:rsidR="005D112C" w:rsidRPr="005D112C">
      <w:pPr>
        <w:jc w:val="center"/>
        <w:rPr>
          <w:b/>
          <w:sz w:val="22"/>
          <w:szCs w:val="22"/>
        </w:rPr>
      </w:pPr>
      <w:r w:rsidRPr="005D112C">
        <w:rPr>
          <w:b/>
          <w:sz w:val="22"/>
          <w:szCs w:val="22"/>
        </w:rPr>
        <w:t>Obrazloženje</w:t>
      </w:r>
    </w:p>
    <w:p w:rsidRDefault="005D112C" w:rsidP="005D112C" w:rsidR="005D112C" w:rsidRPr="005D112C">
      <w:pPr>
        <w:jc w:val="center"/>
        <w:rPr>
          <w:b/>
          <w:sz w:val="16"/>
          <w:szCs w:val="16"/>
        </w:rPr>
      </w:pPr>
    </w:p>
    <w:p w:rsidRDefault="005D112C" w:rsidP="005D112C" w:rsidR="002A6F88">
      <w:pPr>
        <w:jc w:val="both"/>
        <w:rPr>
          <w:sz w:val="22"/>
          <w:szCs w:val="22"/>
        </w:rPr>
      </w:pPr>
      <w:r w:rsidRPr="005D112C">
        <w:rPr>
          <w:sz w:val="22"/>
          <w:szCs w:val="22"/>
        </w:rPr>
        <w:tab/>
        <w:t xml:space="preserve">Stečajni upravitelj </w:t>
      </w:r>
      <w:r>
        <w:rPr>
          <w:sz w:val="22"/>
          <w:szCs w:val="22"/>
        </w:rPr>
        <w:t xml:space="preserve">Marko Lonac </w:t>
      </w:r>
      <w:r w:rsidRPr="005D112C">
        <w:rPr>
          <w:sz w:val="22"/>
          <w:szCs w:val="22"/>
        </w:rPr>
        <w:t xml:space="preserve"> podni</w:t>
      </w:r>
      <w:r>
        <w:rPr>
          <w:sz w:val="22"/>
          <w:szCs w:val="22"/>
        </w:rPr>
        <w:t>o</w:t>
      </w:r>
      <w:r w:rsidRPr="005D112C">
        <w:rPr>
          <w:sz w:val="22"/>
          <w:szCs w:val="22"/>
        </w:rPr>
        <w:t xml:space="preserve"> je ovom sudu preko pošte preporučeno </w:t>
      </w:r>
      <w:r w:rsidR="002A6F88">
        <w:rPr>
          <w:sz w:val="22"/>
          <w:szCs w:val="22"/>
        </w:rPr>
        <w:t>2</w:t>
      </w:r>
      <w:r w:rsidRPr="005D112C">
        <w:rPr>
          <w:sz w:val="22"/>
          <w:szCs w:val="22"/>
        </w:rPr>
        <w:t xml:space="preserve">. </w:t>
      </w:r>
      <w:r w:rsidR="002A6F88">
        <w:rPr>
          <w:sz w:val="22"/>
          <w:szCs w:val="22"/>
        </w:rPr>
        <w:t>svibnja</w:t>
      </w:r>
      <w:r w:rsidRPr="005D112C">
        <w:rPr>
          <w:sz w:val="22"/>
          <w:szCs w:val="22"/>
        </w:rPr>
        <w:t xml:space="preserve"> 201</w:t>
      </w:r>
      <w:r w:rsidR="002A6F88">
        <w:rPr>
          <w:sz w:val="22"/>
          <w:szCs w:val="22"/>
        </w:rPr>
        <w:t>8</w:t>
      </w:r>
      <w:r w:rsidRPr="005D112C">
        <w:rPr>
          <w:sz w:val="22"/>
          <w:szCs w:val="22"/>
        </w:rPr>
        <w:t xml:space="preserve">. godine prijedlog za isplatom nagrade za rad u ovom stečajnom postupku. U prijedlogu se u bitnome navodi da se </w:t>
      </w:r>
      <w:r w:rsidR="002A6F88">
        <w:rPr>
          <w:sz w:val="22"/>
          <w:szCs w:val="22"/>
        </w:rPr>
        <w:t>je nakon imenovanja za stečajnog upravitelja više puta telefonski kontaktirao ranijeg zakonskog zastupnika, izvršio uvid u poslovne knjige dužnika, analizirao zadnju analitičku bruto bilancu dužnika iz 2017. godine, ispitao imovinu dužnika, vrijednost imovine</w:t>
      </w:r>
      <w:r w:rsidR="00E45F87">
        <w:rPr>
          <w:sz w:val="22"/>
          <w:szCs w:val="22"/>
        </w:rPr>
        <w:t>, izvore financiranja, stanje obveza dužnika, kao i poslovanje dužnika, da je utvrdio da dužnikov dužnik je u stečaju i nema dostatno imovine za namirenje tražbine</w:t>
      </w:r>
      <w:r w:rsidR="00C166E9">
        <w:rPr>
          <w:sz w:val="22"/>
          <w:szCs w:val="22"/>
        </w:rPr>
        <w:t xml:space="preserve"> odnosno da je tražbina nenaplativa, da je otkazao jedan ugovor o radu i izvršio odjavu kod mirovinskog i zdravstvenog osiguranja, pa da predlaže nagradu u iznosu od 8.000,00 kuna bruto.</w:t>
      </w:r>
      <w:r w:rsidR="00E45F87">
        <w:rPr>
          <w:sz w:val="22"/>
          <w:szCs w:val="22"/>
        </w:rPr>
        <w:t xml:space="preserve"> </w:t>
      </w:r>
    </w:p>
    <w:p w:rsidRDefault="005D112C" w:rsidP="005D112C" w:rsidR="005D112C" w:rsidRPr="005D112C">
      <w:pPr>
        <w:ind w:firstLine="720"/>
        <w:jc w:val="both"/>
        <w:rPr>
          <w:sz w:val="16"/>
          <w:szCs w:val="16"/>
        </w:rPr>
      </w:pPr>
    </w:p>
    <w:p w:rsidRDefault="005D112C" w:rsidP="007C4151" w:rsidR="009625E0">
      <w:pPr>
        <w:ind w:firstLine="720"/>
        <w:jc w:val="both"/>
        <w:rPr>
          <w:sz w:val="22"/>
          <w:szCs w:val="22"/>
        </w:rPr>
      </w:pPr>
      <w:r w:rsidRPr="005D112C">
        <w:rPr>
          <w:sz w:val="22"/>
          <w:szCs w:val="22"/>
        </w:rPr>
        <w:t xml:space="preserve">Temeljem čl. 94. Stečajnog zakona (NN 71/15, 104/17, dalje u tekstu SZ) nagradu za rad stečajnom upravitelju određuje stečajni sudac prema Uredbi kojom se utvrđuju kriteriji i način obračuna nagrade stečajnim upraviteljima. U konkretnom slučaju nema imovine koja ulazi u stečajnu masu pa se ne može primijeniti tablica iz čl. 7. Uredbe o kriterijima i načinu obračuna i plaćanja nagrade stečajnim upraviteljima (NN 105/15, dalje u tekstu Uredba) za unovčeni iznos stečajne mase. Međutim, prema čl. 5. Uredbe visina nagrade stečajnom upravitelju određuje uzimajući u obzir obujam i složenost poslova, rad stečajnog upravitelja na ispitivanju tražbina, te vrijednost unovčene stečajne mase. Dakle, vrijednost unovčene imovine je tek jedan od kriterija za određivanje nagrade stečajnom upravitelju. U ovom stečajnom postupku stečajni upravitelj je </w:t>
      </w:r>
      <w:r w:rsidR="004E085C">
        <w:rPr>
          <w:sz w:val="22"/>
          <w:szCs w:val="22"/>
        </w:rPr>
        <w:t xml:space="preserve">obavio uobičajene radnje koje stečajni upravitelj ima obaviti u slučaju stečajnog postupka kada nema imovine koja ulazi u stečajnu masu i ispitao prijavljene tražbine </w:t>
      </w:r>
      <w:r w:rsidR="007C4151">
        <w:rPr>
          <w:sz w:val="22"/>
          <w:szCs w:val="22"/>
        </w:rPr>
        <w:t xml:space="preserve">tri zaposlenika i deset tražbina drugog višeg isplatnog reda, </w:t>
      </w:r>
      <w:r w:rsidRPr="005D112C">
        <w:rPr>
          <w:sz w:val="22"/>
          <w:szCs w:val="22"/>
        </w:rPr>
        <w:t>izradi</w:t>
      </w:r>
      <w:r w:rsidR="007C4151">
        <w:rPr>
          <w:sz w:val="22"/>
          <w:szCs w:val="22"/>
        </w:rPr>
        <w:t>o</w:t>
      </w:r>
      <w:r w:rsidRPr="005D112C">
        <w:rPr>
          <w:sz w:val="22"/>
          <w:szCs w:val="22"/>
        </w:rPr>
        <w:t xml:space="preserve"> je sve potrebno za ispitno i izvještajno ročište, te je istraži</w:t>
      </w:r>
      <w:r w:rsidR="004C34D1">
        <w:rPr>
          <w:sz w:val="22"/>
          <w:szCs w:val="22"/>
        </w:rPr>
        <w:t>o</w:t>
      </w:r>
      <w:r w:rsidRPr="005D112C">
        <w:rPr>
          <w:sz w:val="22"/>
          <w:szCs w:val="22"/>
        </w:rPr>
        <w:t xml:space="preserve"> postojanje imovine (</w:t>
      </w:r>
      <w:r w:rsidR="004C34D1">
        <w:rPr>
          <w:sz w:val="22"/>
          <w:szCs w:val="22"/>
        </w:rPr>
        <w:t>u stečajnom postupku dužnikova dužnika</w:t>
      </w:r>
      <w:r w:rsidRPr="005D112C">
        <w:rPr>
          <w:sz w:val="22"/>
          <w:szCs w:val="22"/>
        </w:rPr>
        <w:t>). Prema mišljenju ovog suda svatko ima pravo na nagradu za svoj obavljeni rad, pa tako i stečajni upravitelj i nedostatak unovčene stečajne mase ne može biti zapreka za isplatu odgovarajuće nagrade za rad stečajnom upravitelju. Stoga je sud, cijeneći obujam i složenost poslova koje je obavi</w:t>
      </w:r>
      <w:r w:rsidR="007F1083">
        <w:rPr>
          <w:sz w:val="22"/>
          <w:szCs w:val="22"/>
        </w:rPr>
        <w:t>o</w:t>
      </w:r>
      <w:r w:rsidRPr="005D112C">
        <w:rPr>
          <w:sz w:val="22"/>
          <w:szCs w:val="22"/>
        </w:rPr>
        <w:t xml:space="preserve"> stečajn</w:t>
      </w:r>
      <w:r w:rsidR="007F1083">
        <w:rPr>
          <w:sz w:val="22"/>
          <w:szCs w:val="22"/>
        </w:rPr>
        <w:t>i</w:t>
      </w:r>
      <w:r w:rsidRPr="005D112C">
        <w:rPr>
          <w:sz w:val="22"/>
          <w:szCs w:val="22"/>
        </w:rPr>
        <w:t xml:space="preserve"> upravitelj</w:t>
      </w:r>
      <w:r w:rsidR="007F1083">
        <w:rPr>
          <w:sz w:val="22"/>
          <w:szCs w:val="22"/>
        </w:rPr>
        <w:t xml:space="preserve"> u konkretnom slučaju, </w:t>
      </w:r>
      <w:r w:rsidR="0087051A">
        <w:rPr>
          <w:sz w:val="22"/>
          <w:szCs w:val="22"/>
        </w:rPr>
        <w:t xml:space="preserve"> kao i kakvoću obavljenog posla, </w:t>
      </w:r>
      <w:r w:rsidRPr="005D112C">
        <w:rPr>
          <w:sz w:val="22"/>
          <w:szCs w:val="22"/>
        </w:rPr>
        <w:t xml:space="preserve">našao opravdanim nagradu </w:t>
      </w:r>
      <w:r w:rsidR="0087051A">
        <w:rPr>
          <w:sz w:val="22"/>
          <w:szCs w:val="22"/>
        </w:rPr>
        <w:t xml:space="preserve">stečajnom upravitelju </w:t>
      </w:r>
      <w:r w:rsidRPr="005D112C">
        <w:rPr>
          <w:sz w:val="22"/>
          <w:szCs w:val="22"/>
        </w:rPr>
        <w:t xml:space="preserve">za rad u ovom </w:t>
      </w:r>
      <w:r w:rsidR="0087051A">
        <w:rPr>
          <w:sz w:val="22"/>
          <w:szCs w:val="22"/>
        </w:rPr>
        <w:t>postupku</w:t>
      </w:r>
      <w:r w:rsidRPr="005D112C">
        <w:rPr>
          <w:sz w:val="22"/>
          <w:szCs w:val="22"/>
        </w:rPr>
        <w:t xml:space="preserve"> kako je to navedeno </w:t>
      </w:r>
      <w:r w:rsidRPr="005D112C">
        <w:rPr>
          <w:sz w:val="22"/>
          <w:szCs w:val="22"/>
        </w:rPr>
        <w:lastRenderedPageBreak/>
        <w:t>u točki I. izreke ovog rješenja, koja će se isplatiti iz sredstava Fonda za pokriće troškova stečajnog postupka koji se ne mogu namiriti iz imovine dužnika.</w:t>
      </w:r>
      <w:r w:rsidR="007F1083">
        <w:rPr>
          <w:sz w:val="22"/>
          <w:szCs w:val="22"/>
        </w:rPr>
        <w:t xml:space="preserve"> Prigodom određivanja nagrade</w:t>
      </w:r>
      <w:r w:rsidR="00C30901" w:rsidRPr="00C30901">
        <w:rPr>
          <w:sz w:val="22"/>
          <w:szCs w:val="22"/>
        </w:rPr>
        <w:t xml:space="preserve"> </w:t>
      </w:r>
      <w:r w:rsidR="00C30901">
        <w:rPr>
          <w:sz w:val="22"/>
          <w:szCs w:val="22"/>
        </w:rPr>
        <w:t>u bruto iznosu, pored navedenih kriterija,</w:t>
      </w:r>
      <w:r w:rsidR="007F1083">
        <w:rPr>
          <w:sz w:val="22"/>
          <w:szCs w:val="22"/>
        </w:rPr>
        <w:t xml:space="preserve"> sud je </w:t>
      </w:r>
      <w:r w:rsidR="00770ACE">
        <w:rPr>
          <w:sz w:val="22"/>
          <w:szCs w:val="22"/>
        </w:rPr>
        <w:t>cijenio</w:t>
      </w:r>
      <w:r w:rsidR="009625E0">
        <w:rPr>
          <w:sz w:val="22"/>
          <w:szCs w:val="22"/>
        </w:rPr>
        <w:t xml:space="preserve"> i usporedio </w:t>
      </w:r>
      <w:r w:rsidR="009625E0" w:rsidRPr="009625E0">
        <w:rPr>
          <w:sz w:val="22"/>
          <w:szCs w:val="22"/>
        </w:rPr>
        <w:t>Okvirn</w:t>
      </w:r>
      <w:r w:rsidR="009625E0">
        <w:rPr>
          <w:sz w:val="22"/>
          <w:szCs w:val="22"/>
        </w:rPr>
        <w:t>a</w:t>
      </w:r>
      <w:r w:rsidR="009625E0" w:rsidRPr="009625E0">
        <w:rPr>
          <w:sz w:val="22"/>
          <w:szCs w:val="22"/>
        </w:rPr>
        <w:t xml:space="preserve"> mjerila za rad sudaca koji propisuju da sudac godišnje (za godišnju </w:t>
      </w:r>
      <w:r w:rsidR="009625E0">
        <w:rPr>
          <w:sz w:val="22"/>
          <w:szCs w:val="22"/>
        </w:rPr>
        <w:t xml:space="preserve">bruto </w:t>
      </w:r>
      <w:r w:rsidR="009625E0" w:rsidRPr="009625E0">
        <w:rPr>
          <w:sz w:val="22"/>
          <w:szCs w:val="22"/>
        </w:rPr>
        <w:t>plaću) treba okončati 200 stečajeva društva s ograničenom odgovornošću bez imovine</w:t>
      </w:r>
      <w:r w:rsidR="009625E0">
        <w:rPr>
          <w:sz w:val="22"/>
          <w:szCs w:val="22"/>
        </w:rPr>
        <w:t xml:space="preserve"> </w:t>
      </w:r>
      <w:r w:rsidR="00C30901">
        <w:rPr>
          <w:sz w:val="22"/>
          <w:szCs w:val="22"/>
        </w:rPr>
        <w:t>i</w:t>
      </w:r>
      <w:r w:rsidR="009625E0" w:rsidRPr="009625E0">
        <w:rPr>
          <w:sz w:val="22"/>
          <w:szCs w:val="22"/>
        </w:rPr>
        <w:t xml:space="preserve"> obavljeni rad </w:t>
      </w:r>
      <w:r w:rsidR="00C30901">
        <w:rPr>
          <w:sz w:val="22"/>
          <w:szCs w:val="22"/>
        </w:rPr>
        <w:t xml:space="preserve">stečajnog upravitelja </w:t>
      </w:r>
      <w:r w:rsidR="009625E0" w:rsidRPr="009625E0">
        <w:rPr>
          <w:sz w:val="22"/>
          <w:szCs w:val="22"/>
        </w:rPr>
        <w:t>u konkretnom predmetu</w:t>
      </w:r>
      <w:r w:rsidR="00C30901">
        <w:rPr>
          <w:sz w:val="22"/>
          <w:szCs w:val="22"/>
        </w:rPr>
        <w:t>.</w:t>
      </w:r>
    </w:p>
    <w:p w:rsidRDefault="005D112C" w:rsidP="005D112C" w:rsidR="005D112C" w:rsidRPr="005D112C">
      <w:pPr>
        <w:jc w:val="both"/>
        <w:rPr>
          <w:sz w:val="16"/>
          <w:szCs w:val="16"/>
        </w:rPr>
      </w:pPr>
    </w:p>
    <w:p w:rsidRDefault="005D112C" w:rsidP="005D112C" w:rsidR="005D112C" w:rsidRPr="005D112C">
      <w:pPr>
        <w:ind w:firstLine="720"/>
        <w:jc w:val="both"/>
        <w:rPr>
          <w:sz w:val="22"/>
          <w:szCs w:val="22"/>
        </w:rPr>
      </w:pPr>
      <w:r w:rsidRPr="005D112C">
        <w:rPr>
          <w:sz w:val="22"/>
          <w:szCs w:val="22"/>
        </w:rPr>
        <w:t xml:space="preserve">Zbog navedenog, na temelju spomenutih propisa, odlučeno kao u izreci. </w:t>
      </w:r>
    </w:p>
    <w:p w:rsidRDefault="005D112C" w:rsidP="005D112C" w:rsidR="005D112C" w:rsidRPr="005D112C">
      <w:pPr>
        <w:jc w:val="both"/>
        <w:rPr>
          <w:sz w:val="16"/>
          <w:szCs w:val="16"/>
        </w:rPr>
      </w:pPr>
      <w:r w:rsidRPr="005D112C">
        <w:rPr>
          <w:sz w:val="16"/>
          <w:szCs w:val="16"/>
        </w:rPr>
        <w:tab/>
      </w:r>
      <w:r w:rsidRPr="005D112C">
        <w:rPr>
          <w:sz w:val="16"/>
          <w:szCs w:val="16"/>
        </w:rPr>
        <w:tab/>
      </w:r>
      <w:r w:rsidRPr="005D112C">
        <w:rPr>
          <w:sz w:val="16"/>
          <w:szCs w:val="16"/>
        </w:rPr>
        <w:tab/>
      </w:r>
    </w:p>
    <w:p w:rsidRDefault="005D112C" w:rsidP="005D112C" w:rsidR="005D112C" w:rsidRPr="005D112C">
      <w:pPr>
        <w:keepNext/>
        <w:jc w:val="center"/>
        <w:outlineLvl w:val="0"/>
        <w:rPr>
          <w:b/>
          <w:sz w:val="22"/>
          <w:szCs w:val="22"/>
        </w:rPr>
      </w:pPr>
      <w:r w:rsidRPr="005D112C">
        <w:rPr>
          <w:b/>
          <w:sz w:val="22"/>
          <w:szCs w:val="22"/>
        </w:rPr>
        <w:t xml:space="preserve">U Dubrovniku, dana </w:t>
      </w:r>
      <w:r w:rsidR="00770ACE">
        <w:rPr>
          <w:b/>
          <w:sz w:val="22"/>
          <w:szCs w:val="22"/>
        </w:rPr>
        <w:t>3</w:t>
      </w:r>
      <w:r w:rsidRPr="005D112C">
        <w:rPr>
          <w:b/>
          <w:sz w:val="22"/>
          <w:szCs w:val="22"/>
        </w:rPr>
        <w:t xml:space="preserve">. </w:t>
      </w:r>
      <w:r w:rsidR="00770ACE">
        <w:rPr>
          <w:b/>
          <w:sz w:val="22"/>
          <w:szCs w:val="22"/>
        </w:rPr>
        <w:t xml:space="preserve">svibnja </w:t>
      </w:r>
      <w:r w:rsidRPr="005D112C">
        <w:rPr>
          <w:b/>
          <w:sz w:val="22"/>
          <w:szCs w:val="22"/>
        </w:rPr>
        <w:t>201</w:t>
      </w:r>
      <w:r w:rsidR="00770ACE">
        <w:rPr>
          <w:b/>
          <w:sz w:val="22"/>
          <w:szCs w:val="22"/>
        </w:rPr>
        <w:t>8</w:t>
      </w:r>
      <w:r w:rsidRPr="005D112C">
        <w:rPr>
          <w:b/>
          <w:sz w:val="22"/>
          <w:szCs w:val="22"/>
        </w:rPr>
        <w:t>. godine</w:t>
      </w:r>
    </w:p>
    <w:p w:rsidRDefault="005D112C" w:rsidP="005D112C" w:rsidR="005D112C" w:rsidRPr="005D112C">
      <w:pPr>
        <w:jc w:val="both"/>
        <w:rPr>
          <w:sz w:val="16"/>
          <w:szCs w:val="16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b/>
          <w:sz w:val="22"/>
          <w:szCs w:val="22"/>
        </w:rPr>
        <w:t>Stečajni sudac:</w:t>
      </w:r>
    </w:p>
    <w:p w:rsidRDefault="005D112C" w:rsidP="005D112C" w:rsidR="005D112C" w:rsidRPr="005D112C">
      <w:pPr>
        <w:jc w:val="both"/>
        <w:rPr>
          <w:b/>
          <w:sz w:val="16"/>
          <w:szCs w:val="16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  <w:t>Srđan Gavranić</w:t>
      </w: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  <w:r w:rsidRPr="005D112C">
        <w:rPr>
          <w:b/>
          <w:sz w:val="22"/>
          <w:szCs w:val="22"/>
        </w:rPr>
        <w:t>POUKA O PRAVNOM LIJEKU:</w:t>
      </w:r>
    </w:p>
    <w:p w:rsidRDefault="005D112C" w:rsidP="005D112C" w:rsidR="005D112C" w:rsidRPr="005D112C">
      <w:pPr>
        <w:jc w:val="both"/>
        <w:rPr>
          <w:sz w:val="22"/>
          <w:szCs w:val="22"/>
        </w:rPr>
      </w:pPr>
      <w:r w:rsidRPr="005D112C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5D112C" w:rsidP="005D112C" w:rsidR="005D112C" w:rsidRPr="005D112C">
      <w:pPr>
        <w:jc w:val="both"/>
        <w:rPr>
          <w:b/>
          <w:sz w:val="16"/>
          <w:szCs w:val="16"/>
        </w:rPr>
      </w:pPr>
    </w:p>
    <w:p w:rsidRDefault="001B4FB0" w:rsidP="001C6B5E" w:rsidR="001B4FB0">
      <w:pPr>
        <w:jc w:val="both"/>
        <w:rPr>
          <w:b/>
          <w:sz w:val="22"/>
          <w:szCs w:val="22"/>
        </w:rPr>
      </w:pPr>
    </w:p>
    <w:p w:rsidRDefault="001B4FB0" w:rsidP="001C6B5E" w:rsidR="001B4FB0">
      <w:pPr>
        <w:jc w:val="both"/>
        <w:rPr>
          <w:b/>
          <w:sz w:val="22"/>
          <w:szCs w:val="22"/>
        </w:rPr>
      </w:pPr>
    </w:p>
    <w:p w:rsidRDefault="001C6B5E" w:rsidP="001C6B5E" w:rsidR="001C6B5E" w:rsidRPr="001B4FB0">
      <w:pPr>
        <w:jc w:val="both"/>
        <w:rPr>
          <w:b/>
          <w:sz w:val="22"/>
          <w:szCs w:val="22"/>
        </w:rPr>
      </w:pPr>
      <w:r w:rsidRPr="001B4FB0">
        <w:rPr>
          <w:b/>
          <w:sz w:val="22"/>
          <w:szCs w:val="22"/>
        </w:rPr>
        <w:t xml:space="preserve">DN-a </w:t>
      </w:r>
      <w:r w:rsidRPr="001B4FB0">
        <w:rPr>
          <w:sz w:val="22"/>
          <w:szCs w:val="22"/>
        </w:rPr>
        <w:t>(</w:t>
      </w:r>
      <w:r w:rsidR="00B16D08" w:rsidRPr="001B4FB0">
        <w:rPr>
          <w:sz w:val="22"/>
          <w:szCs w:val="22"/>
        </w:rPr>
        <w:t>03</w:t>
      </w:r>
      <w:r w:rsidR="0024137E" w:rsidRPr="001B4FB0">
        <w:rPr>
          <w:sz w:val="22"/>
          <w:szCs w:val="22"/>
        </w:rPr>
        <w:t>.</w:t>
      </w:r>
      <w:r w:rsidR="00F779A5" w:rsidRPr="001B4FB0">
        <w:rPr>
          <w:sz w:val="22"/>
          <w:szCs w:val="22"/>
        </w:rPr>
        <w:t>0</w:t>
      </w:r>
      <w:r w:rsidR="00B16D08" w:rsidRPr="001B4FB0">
        <w:rPr>
          <w:sz w:val="22"/>
          <w:szCs w:val="22"/>
        </w:rPr>
        <w:t>5</w:t>
      </w:r>
      <w:r w:rsidRPr="001B4FB0">
        <w:rPr>
          <w:sz w:val="22"/>
          <w:szCs w:val="22"/>
        </w:rPr>
        <w:t>.201</w:t>
      </w:r>
      <w:r w:rsidR="00F779A5" w:rsidRPr="001B4FB0">
        <w:rPr>
          <w:sz w:val="22"/>
          <w:szCs w:val="22"/>
        </w:rPr>
        <w:t>8</w:t>
      </w:r>
      <w:r w:rsidRPr="001B4FB0">
        <w:rPr>
          <w:sz w:val="22"/>
          <w:szCs w:val="22"/>
        </w:rPr>
        <w:t>.g.)</w:t>
      </w:r>
      <w:r w:rsidRPr="001B4FB0">
        <w:rPr>
          <w:b/>
          <w:sz w:val="22"/>
          <w:szCs w:val="22"/>
        </w:rPr>
        <w:t>:</w:t>
      </w:r>
    </w:p>
    <w:p w:rsidRDefault="001C6B5E" w:rsidP="001C6B5E" w:rsidR="001C6B5E" w:rsidRPr="001B4FB0">
      <w:pPr>
        <w:jc w:val="both"/>
        <w:rPr>
          <w:sz w:val="22"/>
          <w:szCs w:val="22"/>
        </w:rPr>
      </w:pPr>
      <w:bookmarkStart w:name="_Hlt408271069" w:id="1"/>
      <w:bookmarkEnd w:id="1"/>
      <w:r w:rsidRPr="001B4FB0">
        <w:rPr>
          <w:sz w:val="22"/>
          <w:szCs w:val="22"/>
        </w:rPr>
        <w:t>- stečajni upravitelj,</w:t>
      </w:r>
      <w:r w:rsidR="00577E72" w:rsidRPr="001B4FB0">
        <w:rPr>
          <w:sz w:val="22"/>
          <w:szCs w:val="22"/>
        </w:rPr>
        <w:t xml:space="preserve"> putem e oglasne ploče,</w:t>
      </w:r>
    </w:p>
    <w:p w:rsidRDefault="00322AD7" w:rsidP="001C6B5E" w:rsidR="00322AD7" w:rsidRPr="001B4FB0">
      <w:pPr>
        <w:jc w:val="both"/>
        <w:rPr>
          <w:sz w:val="22"/>
          <w:szCs w:val="22"/>
        </w:rPr>
      </w:pPr>
      <w:r w:rsidRPr="001B4FB0">
        <w:rPr>
          <w:sz w:val="22"/>
          <w:szCs w:val="22"/>
        </w:rPr>
        <w:t>- nakon pravomoćnosti računovodstvu,</w:t>
      </w:r>
    </w:p>
    <w:p w:rsidRDefault="00EA16FB" w:rsidP="00F779A5" w:rsidR="007C74C5" w:rsidRPr="001B4FB0">
      <w:pPr>
        <w:jc w:val="both"/>
        <w:rPr>
          <w:sz w:val="22"/>
          <w:szCs w:val="22"/>
        </w:rPr>
      </w:pPr>
      <w:r w:rsidRPr="001B4FB0">
        <w:rPr>
          <w:sz w:val="22"/>
          <w:szCs w:val="22"/>
        </w:rPr>
        <w:t xml:space="preserve">- </w:t>
      </w:r>
      <w:r w:rsidR="007C74C5" w:rsidRPr="001B4FB0">
        <w:rPr>
          <w:sz w:val="22"/>
          <w:szCs w:val="22"/>
        </w:rPr>
        <w:t xml:space="preserve">e </w:t>
      </w:r>
      <w:r w:rsidR="00964464" w:rsidRPr="001B4FB0">
        <w:rPr>
          <w:sz w:val="22"/>
          <w:szCs w:val="22"/>
        </w:rPr>
        <w:t>oglasna ploča suda.</w:t>
      </w:r>
    </w:p>
    <w:sectPr w:rsidSect="0087051A" w:rsidR="007C74C5" w:rsidRPr="001B4FB0">
      <w:headerReference w:type="even" r:id="rId11"/>
      <w:headerReference w:type="default" r:id="rId12"/>
      <w:pgSz w:h="16838" w:w="11906"/>
      <w:pgMar w:gutter="0" w:footer="720" w:header="720" w:left="1797" w:bottom="1276" w:right="1106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9369EA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1E1283" w:rsidP="001E1283" w:rsidR="001E1283">
    <w:pPr>
      <w:jc w:val="right"/>
      <w:rPr>
        <w:b/>
        <w:sz w:val="22"/>
        <w:szCs w:val="22"/>
      </w:rPr>
    </w:pPr>
    <w:r w:rsidRPr="001E1283">
      <w:rPr>
        <w:b/>
        <w:sz w:val="22"/>
        <w:szCs w:val="22"/>
      </w:rPr>
      <w:t>Posl. br. 6-St.</w:t>
    </w:r>
    <w:r w:rsidR="00D95170">
      <w:rPr>
        <w:b/>
        <w:sz w:val="22"/>
        <w:szCs w:val="22"/>
      </w:rPr>
      <w:t>1298</w:t>
    </w:r>
    <w:r w:rsidRPr="001E1283">
      <w:rPr>
        <w:b/>
        <w:sz w:val="22"/>
        <w:szCs w:val="22"/>
      </w:rPr>
      <w:t>/2016-</w:t>
    </w:r>
    <w:r w:rsidR="00D95170">
      <w:rPr>
        <w:b/>
        <w:sz w:val="22"/>
        <w:szCs w:val="22"/>
      </w:rPr>
      <w:t>5</w:t>
    </w:r>
    <w:r w:rsidR="00EB1CE8">
      <w:rPr>
        <w:b/>
        <w:sz w:val="22"/>
        <w:szCs w:val="22"/>
      </w:rPr>
      <w:t>3</w:t>
    </w:r>
  </w:p>
  <w:p w:rsidRDefault="00EB1CE8" w:rsidP="001E1283" w:rsidR="00EB1CE8">
    <w:pPr>
      <w:jc w:val="right"/>
      <w:rPr>
        <w:b/>
        <w:sz w:val="22"/>
        <w:szCs w:val="22"/>
      </w:rPr>
    </w:pPr>
  </w:p>
  <w:p w:rsidRDefault="00EB1CE8" w:rsidP="001E1283" w:rsidR="00EB1CE8" w:rsidRPr="001E128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0744139"/>
    <w:multiLevelType w:val="hybridMultilevel"/>
    <w:tmpl w:val="D7FA2A1A"/>
    <w:lvl w:tplc="D2B616D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10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4"/>
  </w:num>
  <w:num w:numId="3">
    <w:abstractNumId w:val="15"/>
  </w:num>
  <w:num w:numId="4">
    <w:abstractNumId w:val="4"/>
  </w:num>
  <w:num w:numId="5">
    <w:abstractNumId w:val="1"/>
  </w:num>
  <w:num w:numId="6">
    <w:abstractNumId w:val="10"/>
  </w:num>
  <w:num w:numId="7">
    <w:abstractNumId w:val="8"/>
  </w:num>
  <w:num w:numId="8">
    <w:abstractNumId w:val="3"/>
  </w:num>
  <w:num w:numId="9">
    <w:abstractNumId w:val="7"/>
  </w:num>
  <w:num w:numId="10">
    <w:abstractNumId w:val="11"/>
  </w:num>
  <w:num w:numId="11">
    <w:abstractNumId w:val="13"/>
  </w:num>
  <w:num w:numId="12">
    <w:abstractNumId w:val="2"/>
  </w:num>
  <w:num w:numId="13">
    <w:abstractNumId w:val="9"/>
  </w:num>
  <w:num w:numId="14">
    <w:abstractNumId w:val="16"/>
  </w:num>
  <w:num w:numId="15">
    <w:abstractNumId w:val="0"/>
  </w:num>
  <w:num w:numId="16">
    <w:abstractNumId w:val="12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2089"/>
    <w:rsid w:val="0001160D"/>
    <w:rsid w:val="000240DB"/>
    <w:rsid w:val="00046540"/>
    <w:rsid w:val="00050A51"/>
    <w:rsid w:val="00051284"/>
    <w:rsid w:val="0006250C"/>
    <w:rsid w:val="00064400"/>
    <w:rsid w:val="00064E57"/>
    <w:rsid w:val="0007285F"/>
    <w:rsid w:val="00094D90"/>
    <w:rsid w:val="000A638A"/>
    <w:rsid w:val="000B20CA"/>
    <w:rsid w:val="000B28EB"/>
    <w:rsid w:val="000B2F5E"/>
    <w:rsid w:val="000B3478"/>
    <w:rsid w:val="000C0655"/>
    <w:rsid w:val="000D1114"/>
    <w:rsid w:val="00105CE5"/>
    <w:rsid w:val="00105FEC"/>
    <w:rsid w:val="00112D81"/>
    <w:rsid w:val="00126A63"/>
    <w:rsid w:val="001376A7"/>
    <w:rsid w:val="0015520C"/>
    <w:rsid w:val="001560E4"/>
    <w:rsid w:val="001732A7"/>
    <w:rsid w:val="00174101"/>
    <w:rsid w:val="001805BE"/>
    <w:rsid w:val="00181F7E"/>
    <w:rsid w:val="001A13B0"/>
    <w:rsid w:val="001A66AE"/>
    <w:rsid w:val="001B14F0"/>
    <w:rsid w:val="001B4FB0"/>
    <w:rsid w:val="001B617F"/>
    <w:rsid w:val="001C679E"/>
    <w:rsid w:val="001C6AD2"/>
    <w:rsid w:val="001C6B5E"/>
    <w:rsid w:val="001D6751"/>
    <w:rsid w:val="001D69F4"/>
    <w:rsid w:val="001E1283"/>
    <w:rsid w:val="001E1822"/>
    <w:rsid w:val="001E1C93"/>
    <w:rsid w:val="001F1F0D"/>
    <w:rsid w:val="001F5233"/>
    <w:rsid w:val="001F5C5F"/>
    <w:rsid w:val="00202074"/>
    <w:rsid w:val="00202250"/>
    <w:rsid w:val="00210F41"/>
    <w:rsid w:val="00211AE3"/>
    <w:rsid w:val="002130A9"/>
    <w:rsid w:val="00222747"/>
    <w:rsid w:val="00224020"/>
    <w:rsid w:val="0024137E"/>
    <w:rsid w:val="00241FF9"/>
    <w:rsid w:val="00265B9E"/>
    <w:rsid w:val="002669F2"/>
    <w:rsid w:val="00271CD4"/>
    <w:rsid w:val="0027349C"/>
    <w:rsid w:val="00273D9B"/>
    <w:rsid w:val="002750E1"/>
    <w:rsid w:val="00275FEE"/>
    <w:rsid w:val="002808A5"/>
    <w:rsid w:val="002834E1"/>
    <w:rsid w:val="00290D53"/>
    <w:rsid w:val="00296315"/>
    <w:rsid w:val="00297420"/>
    <w:rsid w:val="002977A6"/>
    <w:rsid w:val="002A0DB1"/>
    <w:rsid w:val="002A6F88"/>
    <w:rsid w:val="002B31C8"/>
    <w:rsid w:val="002B507E"/>
    <w:rsid w:val="002C324E"/>
    <w:rsid w:val="002D1CB0"/>
    <w:rsid w:val="002E15C6"/>
    <w:rsid w:val="002E1978"/>
    <w:rsid w:val="002E636A"/>
    <w:rsid w:val="00320035"/>
    <w:rsid w:val="00322AD7"/>
    <w:rsid w:val="0032640C"/>
    <w:rsid w:val="00331AD9"/>
    <w:rsid w:val="003356EA"/>
    <w:rsid w:val="0034211C"/>
    <w:rsid w:val="0034287B"/>
    <w:rsid w:val="00360E7B"/>
    <w:rsid w:val="003658E5"/>
    <w:rsid w:val="00367630"/>
    <w:rsid w:val="003A3C3F"/>
    <w:rsid w:val="003A4F93"/>
    <w:rsid w:val="003B7490"/>
    <w:rsid w:val="003D4346"/>
    <w:rsid w:val="003F0AD5"/>
    <w:rsid w:val="003F2396"/>
    <w:rsid w:val="003F6873"/>
    <w:rsid w:val="003F76E2"/>
    <w:rsid w:val="00412AEA"/>
    <w:rsid w:val="00416A8E"/>
    <w:rsid w:val="00437DC8"/>
    <w:rsid w:val="00444A34"/>
    <w:rsid w:val="00445ABB"/>
    <w:rsid w:val="00467CE8"/>
    <w:rsid w:val="0047391E"/>
    <w:rsid w:val="00475FB2"/>
    <w:rsid w:val="004777F0"/>
    <w:rsid w:val="00480285"/>
    <w:rsid w:val="004A09BE"/>
    <w:rsid w:val="004A410C"/>
    <w:rsid w:val="004A6938"/>
    <w:rsid w:val="004B231E"/>
    <w:rsid w:val="004C2C32"/>
    <w:rsid w:val="004C34D1"/>
    <w:rsid w:val="004D1B5C"/>
    <w:rsid w:val="004D66D4"/>
    <w:rsid w:val="004E009F"/>
    <w:rsid w:val="004E085C"/>
    <w:rsid w:val="004E5DA4"/>
    <w:rsid w:val="004F524C"/>
    <w:rsid w:val="005008D2"/>
    <w:rsid w:val="005167CD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77E72"/>
    <w:rsid w:val="00590798"/>
    <w:rsid w:val="00591572"/>
    <w:rsid w:val="005934A0"/>
    <w:rsid w:val="005A0326"/>
    <w:rsid w:val="005A6A30"/>
    <w:rsid w:val="005B063E"/>
    <w:rsid w:val="005B18B0"/>
    <w:rsid w:val="005C477C"/>
    <w:rsid w:val="005C4A5D"/>
    <w:rsid w:val="005C6966"/>
    <w:rsid w:val="005D112C"/>
    <w:rsid w:val="005E24D6"/>
    <w:rsid w:val="005F021B"/>
    <w:rsid w:val="005F718D"/>
    <w:rsid w:val="005F754E"/>
    <w:rsid w:val="00601E81"/>
    <w:rsid w:val="0060654C"/>
    <w:rsid w:val="00610D92"/>
    <w:rsid w:val="00616A68"/>
    <w:rsid w:val="006206C1"/>
    <w:rsid w:val="00625FFE"/>
    <w:rsid w:val="0063094D"/>
    <w:rsid w:val="00640008"/>
    <w:rsid w:val="00643DFF"/>
    <w:rsid w:val="00650F6F"/>
    <w:rsid w:val="00652871"/>
    <w:rsid w:val="00666266"/>
    <w:rsid w:val="006756DE"/>
    <w:rsid w:val="006768CB"/>
    <w:rsid w:val="006779BF"/>
    <w:rsid w:val="00693E25"/>
    <w:rsid w:val="00696C8D"/>
    <w:rsid w:val="00696D6A"/>
    <w:rsid w:val="006A3FB9"/>
    <w:rsid w:val="006A4F79"/>
    <w:rsid w:val="006A60CD"/>
    <w:rsid w:val="006B3CA0"/>
    <w:rsid w:val="006B6037"/>
    <w:rsid w:val="006C4470"/>
    <w:rsid w:val="006E0149"/>
    <w:rsid w:val="006F49EB"/>
    <w:rsid w:val="007109A8"/>
    <w:rsid w:val="007160B1"/>
    <w:rsid w:val="00720765"/>
    <w:rsid w:val="00722770"/>
    <w:rsid w:val="00736718"/>
    <w:rsid w:val="007372A4"/>
    <w:rsid w:val="007436BD"/>
    <w:rsid w:val="00770ACE"/>
    <w:rsid w:val="007711C6"/>
    <w:rsid w:val="00782202"/>
    <w:rsid w:val="00784C2C"/>
    <w:rsid w:val="007861F8"/>
    <w:rsid w:val="007A2204"/>
    <w:rsid w:val="007B06CF"/>
    <w:rsid w:val="007B5FA2"/>
    <w:rsid w:val="007B6140"/>
    <w:rsid w:val="007B667F"/>
    <w:rsid w:val="007C4151"/>
    <w:rsid w:val="007C4B39"/>
    <w:rsid w:val="007C74C5"/>
    <w:rsid w:val="007E7EC1"/>
    <w:rsid w:val="007F1083"/>
    <w:rsid w:val="00804EDD"/>
    <w:rsid w:val="008140C5"/>
    <w:rsid w:val="00822CE0"/>
    <w:rsid w:val="00822ED9"/>
    <w:rsid w:val="00823601"/>
    <w:rsid w:val="00827A36"/>
    <w:rsid w:val="00831499"/>
    <w:rsid w:val="0084061D"/>
    <w:rsid w:val="00847E59"/>
    <w:rsid w:val="00855767"/>
    <w:rsid w:val="0087051A"/>
    <w:rsid w:val="00871BAD"/>
    <w:rsid w:val="00872314"/>
    <w:rsid w:val="00875620"/>
    <w:rsid w:val="00875AF1"/>
    <w:rsid w:val="0087614D"/>
    <w:rsid w:val="008977C4"/>
    <w:rsid w:val="00897B76"/>
    <w:rsid w:val="008A55DD"/>
    <w:rsid w:val="008A5752"/>
    <w:rsid w:val="008B699C"/>
    <w:rsid w:val="008C68B8"/>
    <w:rsid w:val="008C7C09"/>
    <w:rsid w:val="008D136B"/>
    <w:rsid w:val="008D4212"/>
    <w:rsid w:val="008D791C"/>
    <w:rsid w:val="008E6A80"/>
    <w:rsid w:val="00900613"/>
    <w:rsid w:val="009117EE"/>
    <w:rsid w:val="009154DF"/>
    <w:rsid w:val="00915936"/>
    <w:rsid w:val="00921E6F"/>
    <w:rsid w:val="00933CF6"/>
    <w:rsid w:val="009369EA"/>
    <w:rsid w:val="009500A9"/>
    <w:rsid w:val="00952E30"/>
    <w:rsid w:val="009540AE"/>
    <w:rsid w:val="00960197"/>
    <w:rsid w:val="009601E7"/>
    <w:rsid w:val="00962046"/>
    <w:rsid w:val="009625E0"/>
    <w:rsid w:val="00964464"/>
    <w:rsid w:val="009768A8"/>
    <w:rsid w:val="00977FF0"/>
    <w:rsid w:val="009822BE"/>
    <w:rsid w:val="009844E9"/>
    <w:rsid w:val="0098473D"/>
    <w:rsid w:val="009850C5"/>
    <w:rsid w:val="00986078"/>
    <w:rsid w:val="00986B1A"/>
    <w:rsid w:val="00996895"/>
    <w:rsid w:val="009A2F41"/>
    <w:rsid w:val="009A52B0"/>
    <w:rsid w:val="009A5CC2"/>
    <w:rsid w:val="009B717A"/>
    <w:rsid w:val="009D2E14"/>
    <w:rsid w:val="009D3046"/>
    <w:rsid w:val="009F380E"/>
    <w:rsid w:val="00A05715"/>
    <w:rsid w:val="00A15B43"/>
    <w:rsid w:val="00A2285A"/>
    <w:rsid w:val="00A33810"/>
    <w:rsid w:val="00A33F3F"/>
    <w:rsid w:val="00A373E1"/>
    <w:rsid w:val="00A44B7A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D1037"/>
    <w:rsid w:val="00AE2028"/>
    <w:rsid w:val="00AE52B9"/>
    <w:rsid w:val="00AE7365"/>
    <w:rsid w:val="00AF4378"/>
    <w:rsid w:val="00AF51CE"/>
    <w:rsid w:val="00AF7075"/>
    <w:rsid w:val="00B00903"/>
    <w:rsid w:val="00B16D08"/>
    <w:rsid w:val="00B3302D"/>
    <w:rsid w:val="00B3737E"/>
    <w:rsid w:val="00B4286B"/>
    <w:rsid w:val="00B43DB0"/>
    <w:rsid w:val="00B50A1E"/>
    <w:rsid w:val="00B53DC6"/>
    <w:rsid w:val="00B53F18"/>
    <w:rsid w:val="00B557D0"/>
    <w:rsid w:val="00B70172"/>
    <w:rsid w:val="00B71EC2"/>
    <w:rsid w:val="00B86CF7"/>
    <w:rsid w:val="00BA466F"/>
    <w:rsid w:val="00BB11DC"/>
    <w:rsid w:val="00BD01C0"/>
    <w:rsid w:val="00BD3AAB"/>
    <w:rsid w:val="00BD43BA"/>
    <w:rsid w:val="00BD5601"/>
    <w:rsid w:val="00BF0712"/>
    <w:rsid w:val="00BF1E9A"/>
    <w:rsid w:val="00BF404F"/>
    <w:rsid w:val="00BF4E2A"/>
    <w:rsid w:val="00C150DF"/>
    <w:rsid w:val="00C1564B"/>
    <w:rsid w:val="00C166E9"/>
    <w:rsid w:val="00C16F54"/>
    <w:rsid w:val="00C30901"/>
    <w:rsid w:val="00C3316C"/>
    <w:rsid w:val="00C34CB6"/>
    <w:rsid w:val="00C35ABF"/>
    <w:rsid w:val="00C452A3"/>
    <w:rsid w:val="00C67A88"/>
    <w:rsid w:val="00C739F7"/>
    <w:rsid w:val="00C87615"/>
    <w:rsid w:val="00CA1B67"/>
    <w:rsid w:val="00CD7055"/>
    <w:rsid w:val="00CD713B"/>
    <w:rsid w:val="00CD7839"/>
    <w:rsid w:val="00CE637D"/>
    <w:rsid w:val="00CE7A86"/>
    <w:rsid w:val="00D17165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95170"/>
    <w:rsid w:val="00DA427B"/>
    <w:rsid w:val="00DB133F"/>
    <w:rsid w:val="00DB2EB1"/>
    <w:rsid w:val="00DB4C91"/>
    <w:rsid w:val="00DB5E62"/>
    <w:rsid w:val="00DB730E"/>
    <w:rsid w:val="00DC0E7B"/>
    <w:rsid w:val="00DC564C"/>
    <w:rsid w:val="00DC79E8"/>
    <w:rsid w:val="00DD372B"/>
    <w:rsid w:val="00DD45C6"/>
    <w:rsid w:val="00DD5ED9"/>
    <w:rsid w:val="00DD6D6D"/>
    <w:rsid w:val="00DE5101"/>
    <w:rsid w:val="00DF13B7"/>
    <w:rsid w:val="00E003D1"/>
    <w:rsid w:val="00E02687"/>
    <w:rsid w:val="00E0274C"/>
    <w:rsid w:val="00E041D9"/>
    <w:rsid w:val="00E13C0A"/>
    <w:rsid w:val="00E143AA"/>
    <w:rsid w:val="00E2214B"/>
    <w:rsid w:val="00E26890"/>
    <w:rsid w:val="00E276B3"/>
    <w:rsid w:val="00E30596"/>
    <w:rsid w:val="00E35C74"/>
    <w:rsid w:val="00E35D17"/>
    <w:rsid w:val="00E45F87"/>
    <w:rsid w:val="00E56924"/>
    <w:rsid w:val="00E60255"/>
    <w:rsid w:val="00E63D07"/>
    <w:rsid w:val="00E677F1"/>
    <w:rsid w:val="00E83DF3"/>
    <w:rsid w:val="00E858AA"/>
    <w:rsid w:val="00E876B0"/>
    <w:rsid w:val="00E908CA"/>
    <w:rsid w:val="00E91F84"/>
    <w:rsid w:val="00EA16FB"/>
    <w:rsid w:val="00EA3204"/>
    <w:rsid w:val="00EA5DA7"/>
    <w:rsid w:val="00EB1CE8"/>
    <w:rsid w:val="00EC18C4"/>
    <w:rsid w:val="00EC5B42"/>
    <w:rsid w:val="00EC637D"/>
    <w:rsid w:val="00EF6C3B"/>
    <w:rsid w:val="00EF715C"/>
    <w:rsid w:val="00F04726"/>
    <w:rsid w:val="00F1574D"/>
    <w:rsid w:val="00F1646D"/>
    <w:rsid w:val="00F16825"/>
    <w:rsid w:val="00F30344"/>
    <w:rsid w:val="00F31170"/>
    <w:rsid w:val="00F336D8"/>
    <w:rsid w:val="00F35E37"/>
    <w:rsid w:val="00F4204A"/>
    <w:rsid w:val="00F54CAB"/>
    <w:rsid w:val="00F60F33"/>
    <w:rsid w:val="00F72474"/>
    <w:rsid w:val="00F779A5"/>
    <w:rsid w:val="00F826FA"/>
    <w:rsid w:val="00F87EBD"/>
    <w:rsid w:val="00FA25AB"/>
    <w:rsid w:val="00FB2875"/>
    <w:rsid w:val="00FB3BDB"/>
    <w:rsid w:val="00FC5D91"/>
    <w:rsid w:val="00FC7F45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6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9E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9EA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9EA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9EA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6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9E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9EA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9EA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9EA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405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2018.</izvorni_sadrzaj>
    <derivirana_varijabla naziv="DomainObject.Predmet.DatumRjesavanja_1">2.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zaposlenih</izvorni_sadrzaj>
    <derivirana_varijabla naziv="DomainObject.Predmet.Opis_1">12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St-1298/2016</izvorni_sadrzaj>
    <derivirana_varijabla naziv="DomainObject.Predmet.OznakaBroj_1">St-1298/2016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>Čl. 110. st. 1. SZ
ŽALBA-ot. 28.03.2018.
original spis u suca od 02.05.18.</izvorni_sadrzaj>
    <derivirana_varijabla naziv="DomainObject.Predmet.PrimjedbaSuca_1">Čl. 110. st. 1. SZ
ŽALBA-ot. 28.03.2018.
original spis u suca od 02.05.18.</derivirana_varijabla>
  </DomainObject.Predmet.PrimjedbaSuca>
  <DomainObject.Predmet.ProtustrankaFormated>
    <izvorni_sadrzaj>  BUNKER d.o.o. za usluge</izvorni_sadrzaj>
    <derivirana_varijabla naziv="DomainObject.Predmet.ProtustrankaFormated_1">  BUNKER d.o.o. za usluge</derivirana_varijabla>
  </DomainObject.Predmet.ProtustrankaFormated>
  <DomainObject.Predmet.ProtustrankaFormatedOIB>
    <izvorni_sadrzaj>  BUNKER d.o.o. za usluge, OIB 79036540777</izvorni_sadrzaj>
    <derivirana_varijabla naziv="DomainObject.Predmet.ProtustrankaFormatedOIB_1">  BUNKER d.o.o. za usluge, OIB 79036540777</derivirana_varijabla>
  </DomainObject.Predmet.ProtustrankaFormatedOIB>
  <DomainObject.Predmet.ProtustrankaFormatedWithAdress>
    <izvorni_sadrzaj> BUNKER d.o.o. za usluge, Kopilica 47 B , 21000 Split</izvorni_sadrzaj>
    <derivirana_varijabla naziv="DomainObject.Predmet.ProtustrankaFormatedWithAdress_1"> BUNKER d.o.o. za usluge, Kopilica 47 B , 21000 Split</derivirana_varijabla>
  </DomainObject.Predmet.ProtustrankaFormatedWithAdress>
  <DomainObject.Predmet.ProtustrankaFormatedWithAdressOIB>
    <izvorni_sadrzaj> BUNKER d.o.o. za usluge, OIB 79036540777, Kopilica 47 B , 21000 Split</izvorni_sadrzaj>
    <derivirana_varijabla naziv="DomainObject.Predmet.ProtustrankaFormatedWithAdressOIB_1"> BUNKER d.o.o. za usluge, OIB 79036540777, Kopilica 47 B , 21000 Split</derivirana_varijabla>
  </DomainObject.Predmet.ProtustrankaFormatedWithAdressOIB>
  <DomainObject.Predmet.ProtustrankaWithAdress>
    <izvorni_sadrzaj>BUNKER d.o.o. za usluge Kopilica 47 B , 21000 Split</izvorni_sadrzaj>
    <derivirana_varijabla naziv="DomainObject.Predmet.ProtustrankaWithAdress_1">BUNKER d.o.o. za usluge Kopilica 47 B , 21000 Split</derivirana_varijabla>
  </DomainObject.Predmet.ProtustrankaWithAdress>
  <DomainObject.Predmet.ProtustrankaWithAdressOIB>
    <izvorni_sadrzaj>BUNKER d.o.o. za usluge, OIB 79036540777, Kopilica 47 B , 21000 Split</izvorni_sadrzaj>
    <derivirana_varijabla naziv="DomainObject.Predmet.ProtustrankaWithAdressOIB_1">BUNKER d.o.o. za usluge, OIB 79036540777, Kopilica 47 B , 21000 Split</derivirana_varijabla>
  </DomainObject.Predmet.ProtustrankaWithAdressOIB>
  <DomainObject.Predmet.ProtustrankaNazivFormated>
    <izvorni_sadrzaj>BUNKER d.o.o. za usluge</izvorni_sadrzaj>
    <derivirana_varijabla naziv="DomainObject.Predmet.ProtustrankaNazivFormated_1">BUNKER d.o.o. za usluge</derivirana_varijabla>
  </DomainObject.Predmet.ProtustrankaNazivFormated>
  <DomainObject.Predmet.ProtustrankaNazivFormatedOIB>
    <izvorni_sadrzaj>BUNKER d.o.o. za usluge, OIB 79036540777</izvorni_sadrzaj>
    <derivirana_varijabla naziv="DomainObject.Predmet.ProtustrankaNazivFormatedOIB_1">BUNKER d.o.o. za usluge, OIB 79036540777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239733.06</izvorni_sadrzaj>
    <derivirana_varijabla naziv="DomainObject.Predmet.TrenutnaVrijednost_1">239733.06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BUNKER d.o.o. za usluge</item>
    </izvorni_sadrzaj>
    <derivirana_varijabla naziv="DomainObject.Predmet.ProtuStrankaListFormated_1">
      <item>BUNKER d.o.o. za usluge</item>
    </derivirana_varijabla>
  </DomainObject.Predmet.ProtuStrankaListFormated>
  <DomainObject.Predmet.ProtuStrankaListFormatedOIB>
    <izvorni_sadrzaj>
      <item>BUNKER d.o.o. za usluge, OIB 79036540777</item>
    </izvorni_sadrzaj>
    <derivirana_varijabla naziv="DomainObject.Predmet.ProtuStrankaListFormatedOIB_1">
      <item>BUNKER d.o.o. za usluge, OIB 79036540777</item>
    </derivirana_varijabla>
  </DomainObject.Predmet.ProtuStrankaListFormatedOIB>
  <DomainObject.Predmet.ProtuStrankaListFormatedWithAdress>
    <izvorni_sadrzaj>
      <item>BUNKER d.o.o. za usluge, Kopilica 47 B , 21000 Split</item>
    </izvorni_sadrzaj>
    <derivirana_varijabla naziv="DomainObject.Predmet.ProtuStrankaListFormatedWithAdress_1">
      <item>BUNKER d.o.o. za usluge, Kopilica 47 B , 21000 Split</item>
    </derivirana_varijabla>
  </DomainObject.Predmet.ProtuStrankaListFormatedWithAdress>
  <DomainObject.Predmet.ProtuStrankaListFormatedWithAdressOIB>
    <izvorni_sadrzaj>
      <item>BUNKER d.o.o. za usluge, OIB 79036540777, Kopilica 47 B , 21000 Split</item>
    </izvorni_sadrzaj>
    <derivirana_varijabla naziv="DomainObject.Predmet.ProtuStrankaListFormatedWithAdressOIB_1">
      <item>BUNKER d.o.o. za usluge, OIB 79036540777, Kopilica 47 B , 21000 Split</item>
    </derivirana_varijabla>
  </DomainObject.Predmet.ProtuStrankaListFormatedWithAdressOIB>
  <DomainObject.Predmet.ProtuStrankaListNazivFormated>
    <izvorni_sadrzaj>
      <item>BUNKER d.o.o. za usluge</item>
    </izvorni_sadrzaj>
    <derivirana_varijabla naziv="DomainObject.Predmet.ProtuStrankaListNazivFormated_1">
      <item>BUNKER d.o.o. za usluge</item>
    </derivirana_varijabla>
  </DomainObject.Predmet.ProtuStrankaListNazivFormated>
  <DomainObject.Predmet.ProtuStrankaListNazivFormatedOIB>
    <izvorni_sadrzaj>
      <item>BUNKER d.o.o. za usluge, OIB 79036540777</item>
    </izvorni_sadrzaj>
    <derivirana_varijabla naziv="DomainObject.Predmet.ProtuStrankaListNazivFormatedOIB_1">
      <item>BUNKER d.o.o. za usluge, OIB 79036540777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BUNKER d.o.o. za usluge</izvorni_sadrzaj>
    <derivirana_varijabla naziv="DomainObject.Predmet.ProtustrankaIDrugi_1">BUNKER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BUNKER d.o.o. za usluge, OIB 79036540777, Kopilica 47 B , 21000 Split</izvorni_sadrzaj>
    <derivirana_varijabla naziv="DomainObject.Predmet.ProtustrankaIDrugiAdressOIB_1">BUNKER d.o.o. za usluge, OIB 79036540777, Kopilica 47 B 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2018.</izvorni_sadrzaj>
    <derivirana_varijabla naziv="DomainObject.Predmet.OdlukaRjesenje.DatumDonosenjaOdluke_1">26.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St-1298/2016-45</izvorni_sadrzaj>
    <derivirana_varijabla naziv="DomainObject.Predmet.OdlukaRjesenje.Oznaka_1">St-1298/2016-45</derivirana_varijabla>
  </DomainObject.Predmet.OdlukaRjesenje.Oznaka>
  <DomainObject.Predmet.SudioniciListNaziv>
    <izvorni_sadrzaj>
      <item>BUNKER d.o.o. za usluge</item>
      <item>FINANCIJSKA AGENCIJA, RC SPLIT</item>
    </izvorni_sadrzaj>
    <derivirana_varijabla naziv="DomainObject.Predmet.SudioniciListNaziv_1">
      <item>BUNKER d.o.o. za usluge</item>
      <item>FINANCIJSKA AGENCIJA, RC SPLIT</item>
    </derivirana_varijabla>
  </DomainObject.Predmet.SudioniciListNaziv>
  <DomainObject.Predmet.SudioniciListAdressOIB>
    <izvorni_sadrzaj>
      <item>BUNKER d.o.o. za usluge, OIB 79036540777, Kopilica 47 B ,21000 Split</item>
      <item>FINANCIJSKA AGENCIJA, RC SPLIT, OIB 85821130368, Mažuranićevo šetalište 24 b,21000 Split</item>
    </izvorni_sadrzaj>
    <derivirana_varijabla naziv="DomainObject.Predmet.SudioniciListAdressOIB_1">
      <item>BUNKER d.o.o. za usluge, OIB 79036540777, Kopilica 47 B 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79036540777</item>
      <item>, OIB 85821130368</item>
    </izvorni_sadrzaj>
    <derivirana_varijabla naziv="DomainObject.Predmet.SudioniciListNazivOIB_1">
      <item>, OIB 79036540777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687</properties:Words>
  <properties:Characters>3771</properties:Characters>
  <properties:Lines>85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2018-05-03T12:44:00Z</dcterms:created>
  <dc:creator>Srđan Gavranić</dc:creator>
  <cp:lastModifiedBy>Srđan Gavranić</cp:lastModifiedBy>
  <cp:lastPrinted>2018-05-03T12:04:00Z</cp:lastPrinted>
  <dcterms:modified xmlns:xsi="http://www.w3.org/2001/XMLSchema-instance" xsi:type="dcterms:W3CDTF">2018-05-03T12:46:00Z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NOVO - nagrada za rad stečajnom upravitelju -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