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1818" w14:paraId="5971818" w:rsidRDefault="00CC1DE7" w:rsidR="00CC1DE7" w:rsidRPr="00FD7036">
      <w:pPr>
        <w15:collapsed w:val="false"/>
      </w:pPr>
      <w:bookmarkStart w:name="_GoBack" w:id="0"/>
      <w:bookmarkEnd w:id="0"/>
      <w:r w:rsidRPr="00FD70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FD7036">
      <w:pPr>
        <w:jc w:val="both"/>
      </w:pPr>
    </w:p>
    <w:p w:rsidRDefault="002D60CE" w:rsidP="002D60CE" w:rsidR="002D60CE" w:rsidRPr="00FD7036">
      <w:pPr>
        <w:jc w:val="both"/>
      </w:pPr>
      <w:r w:rsidRPr="00FD7036">
        <w:t>REPUBLIKA HRVATSKA</w:t>
      </w:r>
    </w:p>
    <w:p w:rsidRDefault="002D60CE" w:rsidP="002D60CE" w:rsidR="002D60CE" w:rsidRPr="00FD7036">
      <w:pPr>
        <w:jc w:val="both"/>
      </w:pPr>
      <w:r w:rsidRPr="00FD7036">
        <w:t xml:space="preserve">TRGOVAČKI SUD U ZAGREBU                                                                </w:t>
      </w:r>
      <w:r w:rsidR="00F070BA" w:rsidRPr="00FD7036">
        <w:t>46</w:t>
      </w:r>
      <w:r w:rsidRPr="00FD7036">
        <w:t>. St</w:t>
      </w:r>
      <w:r w:rsidR="008D101E" w:rsidRPr="00FD7036">
        <w:t>-</w:t>
      </w:r>
      <w:r w:rsidR="00FD7036" w:rsidRPr="00FD7036">
        <w:t>2571</w:t>
      </w:r>
      <w:r w:rsidR="00364741" w:rsidRPr="00FD7036">
        <w:t>/1</w:t>
      </w:r>
      <w:r w:rsidR="00FD7036" w:rsidRPr="00FD7036">
        <w:t>8</w:t>
      </w:r>
      <w:r w:rsidR="00371C2F">
        <w:t>-18</w:t>
      </w:r>
    </w:p>
    <w:p w:rsidRDefault="002D60CE" w:rsidP="002D60CE" w:rsidR="002D60CE" w:rsidRPr="00FD7036">
      <w:pPr>
        <w:jc w:val="both"/>
      </w:pPr>
      <w:r w:rsidRPr="00FD7036">
        <w:t>Amruševa 2/II</w:t>
      </w:r>
    </w:p>
    <w:p w:rsidRDefault="002D60CE" w:rsidP="002D60CE" w:rsidR="002D60CE" w:rsidRPr="00FD7036">
      <w:pPr>
        <w:jc w:val="both"/>
      </w:pPr>
    </w:p>
    <w:p w:rsidRDefault="007150E9" w:rsidP="00C40A44" w:rsidR="00C40A44" w:rsidRPr="00FD7036">
      <w:pPr>
        <w:jc w:val="center"/>
      </w:pPr>
      <w:r w:rsidRPr="00FD7036">
        <w:t>R</w:t>
      </w:r>
      <w:r w:rsidR="00C40A44" w:rsidRPr="00FD7036">
        <w:t xml:space="preserve"> E P U B L I K A   H R V A T S K A</w:t>
      </w:r>
    </w:p>
    <w:p w:rsidRDefault="00C40A44" w:rsidP="002D60CE" w:rsidR="00C40A44" w:rsidRPr="00FD7036">
      <w:pPr>
        <w:jc w:val="center"/>
      </w:pPr>
    </w:p>
    <w:p w:rsidRDefault="002D60CE" w:rsidP="002D60CE" w:rsidR="002D60CE" w:rsidRPr="00FD7036">
      <w:pPr>
        <w:jc w:val="center"/>
      </w:pPr>
      <w:r w:rsidRPr="00FD7036">
        <w:t>R J E Š E NJ E</w:t>
      </w:r>
    </w:p>
    <w:p w:rsidRDefault="002D60CE" w:rsidP="002D60CE" w:rsidR="002D60CE" w:rsidRPr="00FD7036">
      <w:pPr>
        <w:jc w:val="both"/>
        <w:rPr>
          <w:b/>
        </w:rPr>
      </w:pPr>
    </w:p>
    <w:p w:rsidRDefault="00FD7036" w:rsidP="00FD7036" w:rsidR="00FD7036" w:rsidRPr="00FD7036">
      <w:pPr>
        <w:jc w:val="both"/>
      </w:pPr>
      <w:r w:rsidRPr="00FD7036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IDEMO NA IGRU j.d.o.o., </w:t>
      </w:r>
      <w:r w:rsidRPr="00FD7036">
        <w:rPr>
          <w:lang w:val="pt-BR"/>
        </w:rPr>
        <w:t>OIB: 79762565544, Zagreb, Ulica Badema 6, 22. siječnja</w:t>
      </w:r>
      <w:r w:rsidRPr="00FD7036">
        <w:t xml:space="preserve"> 2019.,</w:t>
      </w:r>
    </w:p>
    <w:p w:rsidRDefault="00FD7036" w:rsidP="00FD7036" w:rsidR="00FD7036" w:rsidRPr="00FD7036">
      <w:pPr>
        <w:jc w:val="both"/>
      </w:pPr>
    </w:p>
    <w:p w:rsidRDefault="00065B42" w:rsidP="00D677F7" w:rsidR="00065B42" w:rsidRPr="00FD7036">
      <w:pPr>
        <w:jc w:val="center"/>
      </w:pPr>
      <w:r w:rsidRPr="00FD7036">
        <w:t>r i j e š i o     j e</w:t>
      </w:r>
    </w:p>
    <w:p w:rsidRDefault="00065B42" w:rsidP="00065B42" w:rsidR="00065B42" w:rsidRPr="00FD7036">
      <w:r w:rsidRPr="00FD7036">
        <w:t xml:space="preserve"> </w:t>
      </w:r>
    </w:p>
    <w:p w:rsidRDefault="00065B42" w:rsidP="0021298E" w:rsidR="00065B42" w:rsidRPr="00FD7036">
      <w:pPr>
        <w:ind w:firstLine="708"/>
        <w:jc w:val="both"/>
      </w:pPr>
      <w:r w:rsidRPr="00FD7036">
        <w:t>I</w:t>
      </w:r>
      <w:r w:rsidR="00D677F7" w:rsidRPr="00FD7036">
        <w:t>.</w:t>
      </w:r>
      <w:r w:rsidRPr="00FD7036">
        <w:t xml:space="preserve"> Pozivaju se </w:t>
      </w:r>
      <w:r w:rsidR="00704DD0" w:rsidRPr="00FD7036">
        <w:t>osobe koje imaju pravni interes za provedbom stečajnoga postupaka</w:t>
      </w:r>
      <w:r w:rsidR="00F324F6" w:rsidRPr="00FD7036">
        <w:t xml:space="preserve"> nad </w:t>
      </w:r>
      <w:r w:rsidRPr="00FD7036">
        <w:t xml:space="preserve"> d</w:t>
      </w:r>
      <w:r w:rsidR="00704DD0" w:rsidRPr="00FD7036">
        <w:t>užnikom</w:t>
      </w:r>
      <w:r w:rsidR="00F324F6" w:rsidRPr="00FD7036">
        <w:t xml:space="preserve"> </w:t>
      </w:r>
      <w:r w:rsidR="00FD7036" w:rsidRPr="00FD7036">
        <w:t xml:space="preserve">IDEMO NA IGRU j.d.o.o., </w:t>
      </w:r>
      <w:r w:rsidR="00FD7036" w:rsidRPr="00FD7036">
        <w:rPr>
          <w:lang w:val="pt-BR"/>
        </w:rPr>
        <w:t>OIB: 79762565544, Zagreb, Ulica Badema 6</w:t>
      </w:r>
      <w:r w:rsidR="005543BD" w:rsidRPr="00FD7036">
        <w:t>,</w:t>
      </w:r>
      <w:r w:rsidR="00704DD0" w:rsidRPr="00FD7036">
        <w:t xml:space="preserve"> u roku 15 dana</w:t>
      </w:r>
      <w:r w:rsidR="00C40A44" w:rsidRPr="00FD7036">
        <w:t xml:space="preserve"> predujmiti iznos od</w:t>
      </w:r>
      <w:r w:rsidR="005543BD" w:rsidRPr="00FD7036">
        <w:t xml:space="preserve"> </w:t>
      </w:r>
      <w:r w:rsidR="00465BAE" w:rsidRPr="00FD7036">
        <w:t>9</w:t>
      </w:r>
      <w:r w:rsidR="00134F3A" w:rsidRPr="00FD7036">
        <w:t xml:space="preserve">.000,00 kn </w:t>
      </w:r>
      <w:r w:rsidRPr="00FD7036">
        <w:t xml:space="preserve">za pokriće troškova prethodnog i stečajnog postupka na račun Trgovačkog suda u Zagrebu otvoren pri Hrvatskoj poštanskoj banci d.d. Zagreb broj </w:t>
      </w:r>
      <w:r w:rsidR="00A6064D" w:rsidRPr="00FD7036">
        <w:t>IBAN HR9223900011300000460</w:t>
      </w:r>
      <w:r w:rsidR="00A0793E" w:rsidRPr="00FD7036">
        <w:t>,</w:t>
      </w:r>
      <w:r w:rsidR="002817DE" w:rsidRPr="00FD7036">
        <w:t xml:space="preserve"> </w:t>
      </w:r>
      <w:r w:rsidR="009B3D51" w:rsidRPr="00FD7036">
        <w:t xml:space="preserve">model 05, poziv na </w:t>
      </w:r>
      <w:r w:rsidR="00A6064D" w:rsidRPr="00FD7036">
        <w:t xml:space="preserve">broj </w:t>
      </w:r>
      <w:r w:rsidR="00FD7036" w:rsidRPr="00FD7036">
        <w:t>2571</w:t>
      </w:r>
      <w:r w:rsidR="00B33259" w:rsidRPr="00FD7036">
        <w:t>-1</w:t>
      </w:r>
      <w:r w:rsidR="00FD7036" w:rsidRPr="00FD7036">
        <w:t>8</w:t>
      </w:r>
      <w:r w:rsidR="00A0793E" w:rsidRPr="00FD7036">
        <w:t>.</w:t>
      </w:r>
    </w:p>
    <w:p w:rsidRDefault="00A653EC" w:rsidP="0021298E" w:rsidR="00A653EC" w:rsidRPr="00FD7036">
      <w:pPr>
        <w:ind w:firstLine="708"/>
        <w:jc w:val="both"/>
      </w:pPr>
    </w:p>
    <w:p w:rsidRDefault="00065B42" w:rsidP="0021298E" w:rsidR="00065B42" w:rsidRPr="00FD7036">
      <w:pPr>
        <w:ind w:firstLine="708"/>
        <w:jc w:val="both"/>
      </w:pPr>
      <w:r w:rsidRPr="00FD7036">
        <w:t>II</w:t>
      </w:r>
      <w:r w:rsidR="00D677F7" w:rsidRPr="00FD7036">
        <w:t>. Ako</w:t>
      </w:r>
      <w:r w:rsidRPr="00FD7036">
        <w:t xml:space="preserve"> </w:t>
      </w:r>
      <w:r w:rsidR="00BF0DDB" w:rsidRPr="00FD7036">
        <w:t>osobe koje imaju pravni interes za provedbom stečajnoga postupaka nad dužnikom</w:t>
      </w:r>
      <w:r w:rsidRPr="00FD7036">
        <w:t xml:space="preserve"> ne postupe u skladu s točkom I</w:t>
      </w:r>
      <w:r w:rsidR="00D677F7" w:rsidRPr="00FD7036">
        <w:t>.</w:t>
      </w:r>
      <w:r w:rsidRPr="00FD7036">
        <w:t xml:space="preserve"> ovog rješenja </w:t>
      </w:r>
      <w:r w:rsidR="00F324F6" w:rsidRPr="00FD7036">
        <w:t>sud</w:t>
      </w:r>
      <w:r w:rsidRPr="00FD7036">
        <w:t xml:space="preserve"> će donijeti rješenje o otvaranju i zaključenju stečajnog postupka.</w:t>
      </w:r>
    </w:p>
    <w:p w:rsidRDefault="00D677F7" w:rsidP="00065B42" w:rsidR="00D677F7" w:rsidRPr="00FD7036"/>
    <w:p w:rsidRDefault="00A653EC" w:rsidP="00A653EC" w:rsidR="00A653EC" w:rsidRPr="00FD7036">
      <w:pPr>
        <w:jc w:val="center"/>
      </w:pPr>
    </w:p>
    <w:p w:rsidRDefault="00065B42" w:rsidP="00691BA4" w:rsidR="00A653EC" w:rsidRPr="00FD7036">
      <w:pPr>
        <w:jc w:val="center"/>
      </w:pPr>
      <w:r w:rsidRPr="00FD7036">
        <w:t>Obrazloženje</w:t>
      </w:r>
    </w:p>
    <w:p w:rsidRDefault="00FD7036" w:rsidP="00FD7036" w:rsidR="00FD7036" w:rsidRPr="006F3A43">
      <w:pPr>
        <w:ind w:firstLine="708"/>
        <w:jc w:val="both"/>
      </w:pPr>
      <w:r w:rsidRPr="006F3A43">
        <w:t xml:space="preserve">Financijska agencija, Regionalni centar Zagreb, podnijela je ovom sudu prijedlog za otvaranje stečajnog postupka nad dužnikom IDEMO NA IGRU j.d.o.o., </w:t>
      </w:r>
      <w:r w:rsidRPr="006F3A43">
        <w:rPr>
          <w:lang w:val="pt-BR"/>
        </w:rPr>
        <w:t>OIB: 79762565544, Zagreb, Ulica Badema 6</w:t>
      </w:r>
      <w:r w:rsidRPr="006F3A43">
        <w:t xml:space="preserve">, </w:t>
      </w:r>
      <w:r w:rsidRPr="006F3A43">
        <w:rPr>
          <w:lang w:val="pt-BR"/>
        </w:rPr>
        <w:t xml:space="preserve">na temelju odredbe </w:t>
      </w:r>
      <w:r w:rsidRPr="006F3A43">
        <w:t>čl. 110. st. 1. Stečajnog zakona („Narodne novine“ broj 71/15 i 104/17, dalje: SZ).</w:t>
      </w:r>
      <w:r>
        <w:t xml:space="preserve"> </w:t>
      </w:r>
      <w:r w:rsidRPr="006F3A43">
        <w:t>U prijedlogu za otvaranje stečajnog postupka se u bitnome navodi kako je na dan 4. listopada 2018. dužnik u Očevidniku redoslijeda osnova za plaćanje imao evidentirane neizvršene osnove za plaćanje u neprekinutom razdoblju od 120 dana, u ukupnom iznosu od 134.383,50 kn, te je imao 1 zaposlenog.</w:t>
      </w:r>
    </w:p>
    <w:p w:rsidRDefault="00465BAE" w:rsidP="00465BAE" w:rsidR="00465BAE" w:rsidRPr="00FD7036">
      <w:pPr>
        <w:pStyle w:val="Tijeloteksta"/>
        <w:ind w:firstLine="708"/>
        <w:rPr>
          <w:highlight w:val="lightGray"/>
        </w:rPr>
      </w:pPr>
    </w:p>
    <w:p w:rsidRDefault="00691BA4" w:rsidP="00691BA4" w:rsidR="00691BA4" w:rsidRPr="00FD7036">
      <w:pPr>
        <w:ind w:firstLine="709"/>
        <w:jc w:val="both"/>
      </w:pPr>
      <w:r w:rsidRPr="00FD7036">
        <w:t xml:space="preserve">Odredbom čl. 115. st. 1. </w:t>
      </w:r>
      <w:r w:rsidR="00764A71" w:rsidRPr="00FD7036">
        <w:t>Stečajnog zakona („Narodne novine“ broj 71/15 i 104/17, dalje: SZ)</w:t>
      </w:r>
      <w:r w:rsidRPr="00FD7036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FD7036">
      <w:pPr>
        <w:pStyle w:val="Tijeloteksta"/>
        <w:ind w:firstLine="708"/>
      </w:pPr>
    </w:p>
    <w:p w:rsidRDefault="007B3E37" w:rsidP="00D80C64" w:rsidR="00D80C64" w:rsidRPr="00FD7036">
      <w:pPr>
        <w:ind w:firstLine="708"/>
        <w:jc w:val="both"/>
      </w:pPr>
      <w:r w:rsidRPr="00FD7036">
        <w:t xml:space="preserve">Sud je rješenjem od </w:t>
      </w:r>
      <w:r w:rsidR="00FD7036" w:rsidRPr="00FD7036">
        <w:t>15</w:t>
      </w:r>
      <w:r w:rsidR="00D80C64" w:rsidRPr="00FD7036">
        <w:t>. listopada</w:t>
      </w:r>
      <w:r w:rsidRPr="00FD7036">
        <w:t xml:space="preserve"> 2018. pokrenuo prethodni postupak nad dužnikom, </w:t>
      </w:r>
      <w:r w:rsidR="00D80C64" w:rsidRPr="00FD7036">
        <w:t>te je primjenom odredbe čl. 11. st. 3. SZ-a pribavio podatak o tome da dužnik nije u posjedu nekretnina (list</w:t>
      </w:r>
      <w:r w:rsidR="00FD7036" w:rsidRPr="00FD7036">
        <w:t xml:space="preserve"> 10.-</w:t>
      </w:r>
      <w:r w:rsidR="00D80C64" w:rsidRPr="00FD7036">
        <w:t>11</w:t>
      </w:r>
      <w:r w:rsidR="00FD7036" w:rsidRPr="00FD7036">
        <w:t>.</w:t>
      </w:r>
      <w:r w:rsidR="00D80C64" w:rsidRPr="00FD7036">
        <w:t xml:space="preserve"> spisa), kao i o tome da je dužnik prema službenoj evidenciji </w:t>
      </w:r>
      <w:r w:rsidR="00D80C64" w:rsidRPr="00FD7036">
        <w:lastRenderedPageBreak/>
        <w:t xml:space="preserve">registracije cestovnih vozila nije evidentiran kao vlasnik vozila (uvjerenje Stanice za tehnički pregled vozila, Centar za vozila Hrvatske d.d. od </w:t>
      </w:r>
      <w:r w:rsidR="00FD7036" w:rsidRPr="00FD7036">
        <w:t>24. prosinca 2018.</w:t>
      </w:r>
      <w:r w:rsidR="00D80C64" w:rsidRPr="00FD7036">
        <w:t xml:space="preserve">, list </w:t>
      </w:r>
      <w:r w:rsidR="00FD7036" w:rsidRPr="00FD7036">
        <w:t>20</w:t>
      </w:r>
      <w:r w:rsidR="00D80C64" w:rsidRPr="00FD7036">
        <w:t>. spisa).</w:t>
      </w:r>
    </w:p>
    <w:p w:rsidRDefault="00D80C64" w:rsidP="00D80C64" w:rsidR="00D80C64" w:rsidRPr="00FD7036">
      <w:pPr>
        <w:ind w:firstLine="708"/>
        <w:jc w:val="both"/>
        <w:rPr>
          <w:highlight w:val="lightGray"/>
        </w:rPr>
      </w:pPr>
    </w:p>
    <w:p w:rsidRDefault="007B3E37" w:rsidP="00FD7036" w:rsidR="00FD7036">
      <w:pPr>
        <w:ind w:firstLine="708"/>
        <w:jc w:val="both"/>
        <w:rPr>
          <w:highlight w:val="lightGray"/>
        </w:rPr>
      </w:pPr>
      <w:r w:rsidRPr="00FD7036">
        <w:t>Iz p</w:t>
      </w:r>
      <w:r w:rsidR="00FD7036" w:rsidRPr="00FD7036">
        <w:t>odneska Financijske agencije od 17. prosinca 2018. proizlazi da je dužnikov račun na dan 4. listopada 2018. bio neprekidno blokiran 120 dana u ukupnom iznosu od 134.383,50 kn u koji iznos je uračunata i kamata</w:t>
      </w:r>
      <w:r w:rsidR="00FD7036" w:rsidRPr="003E6EB9">
        <w:t xml:space="preserve"> i naknada Financijske agencije za proved</w:t>
      </w:r>
      <w:r w:rsidR="00FD7036">
        <w:t>bu ovrhe na novčanim sredstvima (list 19. spisa).</w:t>
      </w:r>
    </w:p>
    <w:p w:rsidRDefault="00D80C64" w:rsidP="002028B5" w:rsidR="00D80C64" w:rsidRPr="00FD7036">
      <w:pPr>
        <w:jc w:val="both"/>
        <w:rPr>
          <w:color w:val="FF0000"/>
        </w:rPr>
      </w:pPr>
    </w:p>
    <w:p w:rsidRDefault="001945A4" w:rsidP="001945A4" w:rsidR="001945A4" w:rsidRPr="00FD7036">
      <w:pPr>
        <w:ind w:firstLine="708"/>
        <w:jc w:val="both"/>
      </w:pPr>
      <w:r w:rsidRPr="00FD703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FD7036">
      <w:pPr>
        <w:jc w:val="both"/>
      </w:pPr>
    </w:p>
    <w:p w:rsidRDefault="007B3E37" w:rsidP="007B3E37" w:rsidR="007B3E37" w:rsidRPr="00FD7036">
      <w:pPr>
        <w:jc w:val="both"/>
      </w:pPr>
      <w:r w:rsidRPr="00FD7036">
        <w:tab/>
        <w:t>U smislu citirane odredbe čl. 132. st. 1. SZ-a pozvane su osobe koje imaju pravni interes za provedbom stečajnoga postupka predujmiti troškova prethodnoga i otvorenoga stečajn</w:t>
      </w:r>
      <w:r w:rsidR="00691BA4" w:rsidRPr="00FD7036">
        <w:t>og postupka u ukupnom iznosu</w:t>
      </w:r>
      <w:r w:rsidRPr="00FD7036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FD7036">
      <w:pPr>
        <w:jc w:val="both"/>
        <w:rPr>
          <w:color w:val="FF0000"/>
        </w:rPr>
      </w:pPr>
    </w:p>
    <w:p w:rsidRDefault="007B3E37" w:rsidP="00A653EC" w:rsidR="00465BAE" w:rsidRPr="00FD7036">
      <w:pPr>
        <w:jc w:val="both"/>
      </w:pPr>
      <w:r w:rsidRPr="00FD7036">
        <w:tab/>
        <w:t>Imajući u vidu nav</w:t>
      </w:r>
      <w:r w:rsidR="00764A71" w:rsidRPr="00FD7036">
        <w:t>edeno, pro</w:t>
      </w:r>
      <w:r w:rsidR="00C00BED" w:rsidRPr="00FD7036">
        <w:t>izlazi</w:t>
      </w:r>
      <w:r w:rsidR="00764A71" w:rsidRPr="00FD7036">
        <w:t xml:space="preserve"> da dužnik nema </w:t>
      </w:r>
      <w:r w:rsidRPr="00FD7036">
        <w:t>imovin</w:t>
      </w:r>
      <w:r w:rsidR="00764A71" w:rsidRPr="00FD7036">
        <w:t>u</w:t>
      </w:r>
      <w:r w:rsidRPr="00FD7036">
        <w:t xml:space="preserve"> koja bi ušla u stečajnu masu </w:t>
      </w:r>
      <w:r w:rsidR="00764A71" w:rsidRPr="00FD7036">
        <w:t>i iz koje bi se mogli namiriti troškovi</w:t>
      </w:r>
      <w:r w:rsidRPr="00FD7036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FD7036">
        <w:t>.</w:t>
      </w:r>
      <w:r w:rsidRPr="00FD7036">
        <w:t xml:space="preserve"> 132. st. 2. SZ-a (točka II. izreke). </w:t>
      </w:r>
    </w:p>
    <w:p w:rsidRDefault="00A653EC" w:rsidP="00A653EC" w:rsidR="00A653EC" w:rsidRPr="00FD7036">
      <w:pPr>
        <w:jc w:val="both"/>
      </w:pPr>
    </w:p>
    <w:p w:rsidRDefault="00065B42" w:rsidP="00A653EC" w:rsidR="00065B42" w:rsidRPr="00FD7036">
      <w:pPr>
        <w:jc w:val="center"/>
      </w:pPr>
      <w:r w:rsidRPr="00FD7036">
        <w:t>Zagreb</w:t>
      </w:r>
      <w:r w:rsidR="00465BAE" w:rsidRPr="00FD7036">
        <w:t xml:space="preserve">, </w:t>
      </w:r>
      <w:r w:rsidR="00D80C64" w:rsidRPr="00FD7036">
        <w:t>22</w:t>
      </w:r>
      <w:r w:rsidR="00465BAE" w:rsidRPr="00FD7036">
        <w:t xml:space="preserve">. </w:t>
      </w:r>
      <w:r w:rsidR="00FD7036" w:rsidRPr="00FD7036">
        <w:t>siječnja</w:t>
      </w:r>
      <w:r w:rsidR="00465BAE" w:rsidRPr="00FD7036">
        <w:t xml:space="preserve"> </w:t>
      </w:r>
      <w:r w:rsidR="00682CD1" w:rsidRPr="00FD7036">
        <w:t>201</w:t>
      </w:r>
      <w:r w:rsidR="00FD7036" w:rsidRPr="00FD7036">
        <w:t>9</w:t>
      </w:r>
      <w:r w:rsidRPr="00FD7036">
        <w:t>.</w:t>
      </w:r>
    </w:p>
    <w:p w:rsidRDefault="00065B42" w:rsidP="00CC1DE7" w:rsidR="00065B42" w:rsidRPr="00FD7036">
      <w:pPr>
        <w:jc w:val="right"/>
      </w:pPr>
      <w:r w:rsidRPr="00FD7036">
        <w:t>Su</w:t>
      </w:r>
      <w:r w:rsidR="00465BAE" w:rsidRPr="00FD7036">
        <w:t>tkinja:</w:t>
      </w:r>
    </w:p>
    <w:p w:rsidRDefault="00764A71" w:rsidP="00764A71" w:rsidR="00691BA4" w:rsidRPr="00FD7036">
      <w:pPr>
        <w:jc w:val="right"/>
      </w:pPr>
      <w:r w:rsidRPr="00FD7036">
        <w:t>Maja Praljak</w:t>
      </w:r>
      <w:r w:rsidR="00FD4B9B">
        <w:t xml:space="preserve"> v. r. </w:t>
      </w:r>
    </w:p>
    <w:p w:rsidRDefault="00B751E4" w:rsidP="00465BAE" w:rsidR="00B751E4" w:rsidRPr="00FD7036"/>
    <w:p w:rsidRDefault="00B751E4" w:rsidP="00465BAE" w:rsidR="00B751E4" w:rsidRPr="00FD7036"/>
    <w:p w:rsidRDefault="00B751E4" w:rsidP="00465BAE" w:rsidR="00B751E4" w:rsidRPr="00FD7036"/>
    <w:p w:rsidRDefault="00065B42" w:rsidP="00465BAE" w:rsidR="00065B42" w:rsidRPr="00FD7036">
      <w:r w:rsidRPr="00FD7036">
        <w:t>Uputa o pravnom lijeku:</w:t>
      </w:r>
    </w:p>
    <w:p w:rsidRDefault="00065B42" w:rsidP="002D60CE" w:rsidR="001013EE">
      <w:pPr>
        <w:jc w:val="both"/>
      </w:pPr>
      <w:r w:rsidRPr="00FD7036">
        <w:t>Protiv ovog rješenja može</w:t>
      </w:r>
      <w:r w:rsidR="00754CF2" w:rsidRPr="00FD7036">
        <w:t xml:space="preserve"> se</w:t>
      </w:r>
      <w:r w:rsidRPr="00FD7036">
        <w:t xml:space="preserve"> izjaviti</w:t>
      </w:r>
      <w:r w:rsidR="00754CF2" w:rsidRPr="00FD7036">
        <w:t xml:space="preserve"> žalba.</w:t>
      </w:r>
      <w:r w:rsidRPr="00FD7036">
        <w:t xml:space="preserve"> Žalba se podnosi ovom sudu u 2 primjerka za Visoki trgovački sud RH u roku od 8 dana, od dana dostave rješenja.</w:t>
      </w:r>
    </w:p>
    <w:p w:rsidRDefault="00FD4B9B" w:rsidP="002D60CE" w:rsidR="00FD4B9B">
      <w:pPr>
        <w:jc w:val="both"/>
      </w:pPr>
    </w:p>
    <w:p w:rsidRDefault="00FD4B9B" w:rsidP="002D60CE" w:rsidR="00FD4B9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FD4B9B" w:rsidP="002D60CE" w:rsidR="00FD4B9B" w:rsidRPr="00FD70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B751E4" w:rsidP="00065B42" w:rsidR="00B751E4" w:rsidRPr="00FD7036"/>
    <w:sectPr w:rsidSect="00B141F1" w:rsidR="00B751E4" w:rsidRPr="00FD7036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D4B9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0F6D1A">
          <w:rPr>
            <w:sz w:val="24"/>
          </w:rPr>
          <w:t>2571</w:t>
        </w:r>
        <w:r w:rsidR="00B751E4">
          <w:rPr>
            <w:sz w:val="24"/>
          </w:rPr>
          <w:t>/201</w:t>
        </w:r>
        <w:r w:rsidR="000F6D1A">
          <w:rPr>
            <w:sz w:val="24"/>
          </w:rPr>
          <w:t>8</w:t>
        </w:r>
        <w:r w:rsidR="00371C2F">
          <w:rPr>
            <w:sz w:val="24"/>
          </w:rPr>
          <w:t>-18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0F6D1A"/>
    <w:rsid w:val="001013EE"/>
    <w:rsid w:val="00134F3A"/>
    <w:rsid w:val="001861A1"/>
    <w:rsid w:val="001945A4"/>
    <w:rsid w:val="001A762F"/>
    <w:rsid w:val="002028B5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71C2F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9F397B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  <w:rsid w:val="00FD4B9B"/>
    <w:rsid w:val="00FD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St-2571/2018</izvorni_sadrzaj>
    <derivirana_varijabla naziv="DomainObject.Predmet.OznakaBroj_1">St-2571/2018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IDEMO NA IGRU j.d.o.o. za trgovinu i usluge</izvorni_sadrzaj>
    <derivirana_varijabla naziv="DomainObject.Predmet.ProtustrankaFormated_1">  IDEMO NA IGRU j.d.o.o. za trgovinu i usluge</derivirana_varijabla>
  </DomainObject.Predmet.ProtustrankaFormated>
  <DomainObject.Predmet.ProtustrankaFormatedOIB>
    <izvorni_sadrzaj>  IDEMO NA IGRU j.d.o.o. za trgovinu i usluge, OIB 79762565544</izvorni_sadrzaj>
    <derivirana_varijabla naziv="DomainObject.Predmet.ProtustrankaFormatedOIB_1">  IDEMO NA IGRU j.d.o.o. za trgovinu i usluge, OIB 79762565544</derivirana_varijabla>
  </DomainObject.Predmet.ProtustrankaFormatedOIB>
  <DomainObject.Predmet.ProtustrankaFormatedWithAdress>
    <izvorni_sadrzaj> IDEMO NA IGRU j.d.o.o. za trgovinu i usluge, Ulica Badema 6, 10000 Zagreb</izvorni_sadrzaj>
    <derivirana_varijabla naziv="DomainObject.Predmet.ProtustrankaFormatedWithAdress_1"> IDEMO NA IGRU j.d.o.o. za trgovinu i usluge, Ulica Badema 6, 10000 Zagreb</derivirana_varijabla>
  </DomainObject.Predmet.ProtustrankaFormatedWithAdress>
  <DomainObject.Predmet.ProtustrankaFormatedWithAdressOIB>
    <izvorni_sadrzaj> IDEMO NA IGRU j.d.o.o. za trgovinu i usluge, OIB 79762565544, Ulica Badema 6, 10000 Zagreb</izvorni_sadrzaj>
    <derivirana_varijabla naziv="DomainObject.Predmet.ProtustrankaFormatedWithAdressOIB_1"> IDEMO NA IGRU j.d.o.o. za trgovinu i usluge, OIB 79762565544, Ulica Badema 6, 10000 Zagreb</derivirana_varijabla>
  </DomainObject.Predmet.ProtustrankaFormatedWithAdressOIB>
  <DomainObject.Predmet.ProtustrankaWithAdress>
    <izvorni_sadrzaj>IDEMO NA IGRU j.d.o.o. za trgovinu i usluge Ulica Badema 6, 10000 Zagreb</izvorni_sadrzaj>
    <derivirana_varijabla naziv="DomainObject.Predmet.ProtustrankaWithAdress_1">IDEMO NA IGRU j.d.o.o. za trgovinu i usluge Ulica Badema 6, 10000 Zagreb</derivirana_varijabla>
  </DomainObject.Predmet.ProtustrankaWithAdress>
  <DomainObject.Predmet.ProtustrankaWithAdressOIB>
    <izvorni_sadrzaj>IDEMO NA IGRU j.d.o.o. za trgovinu i usluge, OIB 79762565544, Ulica Badema 6, 10000 Zagreb</izvorni_sadrzaj>
    <derivirana_varijabla naziv="DomainObject.Predmet.ProtustrankaWithAdressOIB_1">IDEMO NA IGRU j.d.o.o. za trgovinu i usluge, OIB 79762565544, Ulica Badema 6, 10000 Zagreb</derivirana_varijabla>
  </DomainObject.Predmet.ProtustrankaWithAdressOIB>
  <DomainObject.Predmet.ProtustrankaNazivFormated>
    <izvorni_sadrzaj>IDEMO NA IGRU j.d.o.o. za trgovinu i usluge</izvorni_sadrzaj>
    <derivirana_varijabla naziv="DomainObject.Predmet.ProtustrankaNazivFormated_1">IDEMO NA IGRU j.d.o.o. za trgovinu i usluge</derivirana_varijabla>
  </DomainObject.Predmet.ProtustrankaNazivFormated>
  <DomainObject.Predmet.ProtustrankaNazivFormatedOIB>
    <izvorni_sadrzaj>IDEMO NA IGRU j.d.o.o. za trgovinu i usluge, OIB 79762565544</izvorni_sadrzaj>
    <derivirana_varijabla naziv="DomainObject.Predmet.ProtustrankaNazivFormatedOIB_1">IDEMO NA IGRU j.d.o.o. za trgovinu i usluge, OIB 79762565544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NA IGRU j.d.o.o. za trgovinu i usluge</item>
    </izvorni_sadrzaj>
    <derivirana_varijabla naziv="DomainObject.Predmet.ProtuStrankaListFormated_1">
      <item>IDEMO NA IGRU j.d.o.o. za trgovinu i usluge</item>
    </derivirana_varijabla>
  </DomainObject.Predmet.ProtuStrankaListFormated>
  <DomainObject.Predmet.ProtuStrankaListFormatedOIB>
    <izvorni_sadrzaj>
      <item>IDEMO NA IGRU j.d.o.o. za trgovinu i usluge, OIB 79762565544</item>
    </izvorni_sadrzaj>
    <derivirana_varijabla naziv="DomainObject.Predmet.ProtuStrankaListFormatedOIB_1">
      <item>IDEMO NA IGRU j.d.o.o. za trgovinu i usluge, OIB 79762565544</item>
    </derivirana_varijabla>
  </DomainObject.Predmet.ProtuStrankaListFormatedOIB>
  <DomainObject.Predmet.ProtuStrankaListFormatedWithAdress>
    <izvorni_sadrzaj>
      <item>IDEMO NA IGRU j.d.o.o. za trgovinu i usluge, Ulica Badema 6, 10000 Zagreb</item>
    </izvorni_sadrzaj>
    <derivirana_varijabla naziv="DomainObject.Predmet.ProtuStrankaListFormatedWithAdress_1">
      <item>IDEMO NA IGRU j.d.o.o. za trgovinu i usluge, Ulica Badema 6, 10000 Zagreb</item>
    </derivirana_varijabla>
  </DomainObject.Predmet.ProtuStrankaListFormatedWithAdress>
  <DomainObject.Predmet.ProtuStrankaListFormatedWithAdressOIB>
    <izvorni_sadrzaj>
      <item>IDEMO NA IGRU j.d.o.o. za trgovinu i usluge, OIB 79762565544, Ulica Badema 6, 10000 Zagreb</item>
    </izvorni_sadrzaj>
    <derivirana_varijabla naziv="DomainObject.Predmet.ProtuStrankaListFormatedWithAdressOIB_1">
      <item>IDEMO NA IGRU j.d.o.o. za trgovinu i usluge, OIB 79762565544, Ulica Badema 6, 10000 Zagreb</item>
    </derivirana_varijabla>
  </DomainObject.Predmet.ProtuStrankaListFormatedWithAdressOIB>
  <DomainObject.Predmet.ProtuStrankaListNazivFormated>
    <izvorni_sadrzaj>
      <item>IDEMO NA IGRU j.d.o.o. za trgovinu i usluge</item>
    </izvorni_sadrzaj>
    <derivirana_varijabla naziv="DomainObject.Predmet.ProtuStrankaListNazivFormated_1">
      <item>IDEMO NA IGRU j.d.o.o. za trgovinu i usluge</item>
    </derivirana_varijabla>
  </DomainObject.Predmet.ProtuStrankaListNazivFormated>
  <DomainObject.Predmet.ProtuStrankaListNazivFormatedOIB>
    <izvorni_sadrzaj>
      <item>IDEMO NA IGRU j.d.o.o. za trgovinu i usluge, OIB 79762565544</item>
    </izvorni_sadrzaj>
    <derivirana_varijabla naziv="DomainObject.Predmet.ProtuStrankaListNazivFormatedOIB_1">
      <item>IDEMO NA IGRU j.d.o.o. za trgovinu i usluge, OIB 79762565544</item>
    </derivirana_varijabla>
  </DomainObject.Predmet.ProtuStrankaListNazivFormatedOIB>
  <DomainObject.Predmet.OstaliListFormated>
    <izvorni_sadrzaj>
      <item>Sandra Varivoda</item>
      <item>ERSTE&amp;STEIERMÄRKISCHE BANKA dioničko društvo</item>
    </izvorni_sadrzaj>
    <derivirana_varijabla naziv="DomainObject.Predmet.OstaliListFormated_1">
      <item>Sandra Varivoda</item>
      <item>ERSTE&amp;STEIERMÄRKISCHE BANKA dioničko društvo</item>
    </derivirana_varijabla>
  </DomainObject.Predmet.OstaliListFormated>
  <DomainObject.Predmet.OstaliListFormatedOIB>
    <izvorni_sadrzaj>
      <item>Sandra Varivoda, OIB 04044769522</item>
      <item>ERSTE&amp;STEIERMÄRKISCHE BANKA dioničko društvo, OIB 23057039320</item>
    </izvorni_sadrzaj>
    <derivirana_varijabla naziv="DomainObject.Predmet.OstaliListFormatedOIB_1">
      <item>Sandra Varivoda, OIB 04044769522</item>
      <item>ERSTE&amp;STEIERMÄRKISCHE BANKA dioničko društvo, OIB 23057039320</item>
    </derivirana_varijabla>
  </DomainObject.Predmet.OstaliListFormatedOIB>
  <DomainObject.Predmet.OstaliListFormatedWithAdress>
    <izvorni_sadrzaj>
      <item>Sandra Varivoda, Ulica Badema 6, 10000 Zagreb</item>
      <item>ERSTE&amp;STEIERMÄRKISCHE BANKA dioničko društvo, Jadranski Trg 3/a, 51000 Rijeka</item>
    </izvorni_sadrzaj>
    <derivirana_varijabla naziv="DomainObject.Predmet.OstaliListFormatedWithAdress_1">
      <item>Sandra Varivoda, Ulica Badema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Sandra Varivoda, OIB 04044769522, Ulica Badema 6, 10000 Zagreb</item>
      <item>ERSTE&amp;STEIERMÄRKISCHE BANKA dioničko društvo, OIB 23057039320, Jadranski Trg 3/a, 51000 Rijeka</item>
    </izvorni_sadrzaj>
    <derivirana_varijabla naziv="DomainObject.Predmet.OstaliListFormatedWithAdressOIB_1">
      <item>Sandra Varivoda, OIB 04044769522, Ulica Badema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Sandra Varivoda</item>
      <item>ERSTE&amp;STEIERMÄRKISCHE BANKA dioničko društvo</item>
    </izvorni_sadrzaj>
    <derivirana_varijabla naziv="DomainObject.Predmet.OstaliListNazivFormated_1">
      <item>Sandra Varivoda</item>
      <item>ERSTE&amp;STEIERMÄRKISCHE BANKA dioničko društvo</item>
    </derivirana_varijabla>
  </DomainObject.Predmet.OstaliListNazivFormated>
  <DomainObject.Predmet.OstaliListNazivFormatedOIB>
    <izvorni_sadrzaj>
      <item>Sandra Varivoda, OIB 04044769522</item>
      <item>ERSTE&amp;STEIERMÄRKISCHE BANKA dioničko društvo, OIB 23057039320</item>
    </izvorni_sadrzaj>
    <derivirana_varijabla naziv="DomainObject.Predmet.OstaliListNazivFormatedOIB_1">
      <item>Sandra Varivoda, OIB 04044769522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NA IGRU j.d.o.o. za trgovinu i usluge</izvorni_sadrzaj>
    <derivirana_varijabla naziv="DomainObject.Predmet.ProtustrankaIDrugi_1">IDEMO NA IGRU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NA IGRU j.d.o.o. za trgovinu i usluge, OIB 79762565544, Ulica Badema 6, 10000 Zagreb</izvorni_sadrzaj>
    <derivirana_varijabla naziv="DomainObject.Predmet.ProtustrankaIDrugiAdressOIB_1">IDEMO NA IGRU j.d.o.o. za trgovinu i usluge, OIB 79762565544, Ulica Badema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NA IGRU j.d.o.o. za trgovinu i usluge</item>
      <item>Sandra Varivoda</item>
      <item>ERSTE&amp;STEIERMÄRKISCHE BANKA dioničko društvo</item>
    </izvorni_sadrzaj>
    <derivirana_varijabla naziv="DomainObject.Predmet.SudioniciListNaziv_1">
      <item>FINA Regionalni centar Zagreb</item>
      <item>IDEMO NA IGRU j.d.o.o. za trgovinu i usluge</item>
      <item>Sandra Varivoda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NA IGRU j.d.o.o. za trgovinu i usluge, OIB 79762565544, Ulica Badema 6,10000 Zagreb</item>
      <item>Sandra Varivoda, OIB 04044769522, Ulica Badema 6,10000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IDEMO NA IGRU j.d.o.o. za trgovinu i usluge, OIB 79762565544, Ulica Badema 6,10000 Zagreb</item>
      <item>Sandra Varivoda, OIB 04044769522, Ulica Badema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79762565544</item>
      <item>, OIB 04044769522</item>
      <item>, OIB 23057039320</item>
    </izvorni_sadrzaj>
    <derivirana_varijabla naziv="DomainObject.Predmet.SudioniciListNazivOIB_1">
      <item>, OIB 85821130368</item>
      <item>, OIB 79762565544</item>
      <item>, OIB 04044769522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St-2571/2018-11</izvorni_sadrzaj>
    <derivirana_varijabla naziv="DomainObject.PredzadnjaOdlukaIzPredmeta.Oznaka_1">St-2571/2018-11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3D01C-A724-4F2E-9D86-A366AABF7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3862</properties:Characters>
  <properties:Lines>86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2019-01-21T14:06:00Z</dcterms:created>
  <dc:creator>gzubak</dc:creator>
  <cp:lastModifiedBy>Nikolina Krunić</cp:lastModifiedBy>
  <cp:lastPrinted>2019-01-22T12:28:00Z</cp:lastPrinted>
  <dcterms:modified xmlns:xsi="http://www.w3.org/2001/XMLSchema-instance" xsi:type="dcterms:W3CDTF">2019-01-22T12:28:00Z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