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e2cb8" w14:paraId="dfe2cb8"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905CD7">
        <w:t xml:space="preserve">  </w:t>
      </w:r>
      <w:r w:rsidR="00D22B7B" w:rsidRPr="0005275F">
        <w:t xml:space="preserve">   </w:t>
      </w:r>
      <w:r w:rsidR="009768F2" w:rsidRPr="0005275F">
        <w:t>13 St-</w:t>
      </w:r>
      <w:r w:rsidR="009E678A">
        <w:t>2864/16-16</w:t>
      </w:r>
    </w:p>
    <w:p w:rsidRDefault="005C6A7D" w:rsidP="004B741D" w:rsidR="005C6A7D"/>
    <w:p w:rsidRDefault="004E37FE" w:rsidP="004B741D" w:rsidR="004E37FE"/>
    <w:p w:rsidRDefault="00767D6C" w:rsidP="004B741D" w:rsidR="00767D6C"/>
    <w:p w:rsidRDefault="00586368" w:rsidP="004B741D" w:rsidR="00586368"/>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9E678A">
        <w:t>Trgovački sud u Osijeku, po sucu Jadranki Herman, kao stečajnom sucu, povodom prijedloga FINANCIJSKE AGENCIJE ZAGREB  Regionalni centar Osijek, Podružnica Osijek, Lorenza Jegera 3, za otvaranje stečajnog  postupka nad dužnikom PUŠIĆ j.d.o.o. Osijek, Zrinjevac 0, MBS: 030131635, OIB: 41572456935, dana 4</w:t>
      </w:r>
      <w:r w:rsidR="00586368">
        <w:t>. listopada 2018.</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9E678A">
        <w:t>PUŠIĆ j.d.o.o. Osijek, Zrinjevac 0, MBS: 030131635, OIB: 41572456935.</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9E678A">
        <w:t>Ivan Čulić, Osijek, Sljemenska ulica 44, OIB 28643153330.</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9A7042">
        <w:rPr>
          <w:b/>
          <w:u w:val="single"/>
        </w:rPr>
        <w:t>21</w:t>
      </w:r>
      <w:r w:rsidR="00586368">
        <w:rPr>
          <w:b/>
          <w:u w:val="single"/>
        </w:rPr>
        <w:t xml:space="preserve">. studeni </w:t>
      </w:r>
      <w:r w:rsidR="00654243" w:rsidRPr="009768F2">
        <w:rPr>
          <w:b/>
          <w:u w:val="single"/>
        </w:rPr>
        <w:t>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9A7042">
        <w:rPr>
          <w:b/>
          <w:u w:val="single"/>
        </w:rPr>
        <w:t>09,3</w:t>
      </w:r>
      <w:r w:rsidR="00586368">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9A7042" w:rsidP="009A7042" w:rsidR="007C6539">
      <w:pPr>
        <w:pStyle w:val="Tijeloteksta"/>
        <w:ind w:left="360"/>
        <w:jc w:val="right"/>
        <w:rPr>
          <w:b/>
          <w:u w:val="single"/>
        </w:rPr>
      </w:pPr>
      <w:r w:rsidRPr="0005275F">
        <w:t>13 St-</w:t>
      </w:r>
      <w:r>
        <w:t>2864/16-16</w:t>
      </w:r>
    </w:p>
    <w:p w:rsidRDefault="00C35471" w:rsidP="009768F2" w:rsidR="00C35471">
      <w:pPr>
        <w:pStyle w:val="Tijeloteksta"/>
        <w:ind w:left="360"/>
        <w:jc w:val="center"/>
        <w:rPr>
          <w:b/>
          <w:u w:val="single"/>
        </w:rPr>
      </w:pPr>
    </w:p>
    <w:p w:rsidRDefault="004E37FE" w:rsidP="009768F2" w:rsidR="004E37FE">
      <w:pPr>
        <w:pStyle w:val="Tijeloteksta"/>
        <w:ind w:left="360"/>
        <w:jc w:val="center"/>
        <w:rPr>
          <w:b/>
          <w:u w:val="single"/>
        </w:rPr>
      </w:pPr>
    </w:p>
    <w:p w:rsidRDefault="009A7042" w:rsidP="009768F2" w:rsidR="009A7042">
      <w:pPr>
        <w:pStyle w:val="Tijeloteksta"/>
        <w:ind w:left="360"/>
        <w:jc w:val="center"/>
        <w:rPr>
          <w:b/>
          <w:u w:val="single"/>
        </w:rPr>
      </w:pPr>
    </w:p>
    <w:p w:rsidRDefault="009A7042" w:rsidP="009768F2" w:rsidR="009A7042"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9768F2" w:rsidR="00B830D8">
      <w:pPr>
        <w:pStyle w:val="Tijeloteksta"/>
        <w:numPr>
          <w:ilvl w:val="0"/>
          <w:numId w:val="7"/>
        </w:numPr>
        <w:ind w:hanging="425" w:left="1134"/>
      </w:pPr>
      <w:r>
        <w:t>zastupnik po zakonu dužnika</w:t>
      </w:r>
      <w:r w:rsidR="006606AB">
        <w:t xml:space="preserve"> </w:t>
      </w:r>
      <w:r w:rsidR="009A7042">
        <w:t xml:space="preserve">Kristian Pušić, Osijek, Kupska 1/b, </w:t>
      </w:r>
    </w:p>
    <w:p w:rsidRDefault="00AD486B" w:rsidP="007C6539" w:rsidR="00AD486B" w:rsidRPr="007C6539">
      <w:pPr>
        <w:pStyle w:val="Odlomakpopisa"/>
        <w:numPr>
          <w:ilvl w:val="0"/>
          <w:numId w:val="7"/>
        </w:numPr>
        <w:jc w:val="both"/>
        <w:rPr>
          <w:lang w:eastAsia="en-US" w:val="en-US"/>
        </w:rPr>
      </w:pPr>
      <w:r>
        <w:t>privremeni stečajni upravitelj</w:t>
      </w:r>
      <w:r w:rsidR="00875C79" w:rsidRPr="00875C79">
        <w:rPr>
          <w:lang w:eastAsia="en-US"/>
        </w:rPr>
        <w:t xml:space="preserve"> </w:t>
      </w:r>
      <w:r w:rsidR="009A7042">
        <w:t>Ivan Čulić, Osijek, Sljemenska ulica 44,</w:t>
      </w:r>
      <w:r w:rsidR="00CC57C1">
        <w:t xml:space="preserve"> </w:t>
      </w:r>
    </w:p>
    <w:p w:rsidRDefault="00FA7476" w:rsidP="009768F2" w:rsidR="00767D6C">
      <w:pPr>
        <w:pStyle w:val="Tijeloteksta"/>
        <w:numPr>
          <w:ilvl w:val="0"/>
          <w:numId w:val="7"/>
        </w:numPr>
        <w:ind w:hanging="425" w:left="1134"/>
      </w:pPr>
      <w:r>
        <w:t xml:space="preserve">ŽDO </w:t>
      </w:r>
      <w:r w:rsidR="00C569BD">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9A7042">
        <w:t>Kristian Pušić, Osijek, Kupska 1/b, OIB: 84504820191</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C35471" w:rsidP="004B741D" w:rsidR="00C35471">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r>
      <w:r w:rsidR="009A7042">
        <w:rPr>
          <w:bCs/>
        </w:rPr>
        <w:t xml:space="preserve">Predlagatelj FINA je dana 18. studenog 2016. podnijela ovom sudu prijedlog za pokretanje stečajnog postupka nad dužnikom </w:t>
      </w:r>
      <w:r w:rsidR="009A7042">
        <w:t>PUŠIĆ j.d.o.o. Osijek, Zrinjevac 0, MBS: 030131635, OIB: 41572456935, temeljem odredbe članka 110. stav 1. Stečajnog zakona (Narodne novine 71/15 i 104/17).</w:t>
      </w:r>
    </w:p>
    <w:p w:rsidRDefault="007F1288" w:rsidP="00E7777B" w:rsidR="007F1288">
      <w:pPr>
        <w:jc w:val="both"/>
      </w:pPr>
    </w:p>
    <w:p w:rsidRDefault="007F1288" w:rsidP="00E7777B" w:rsidR="007F1288">
      <w:pPr>
        <w:jc w:val="both"/>
      </w:pPr>
      <w:r>
        <w:rPr>
          <w:color w:val="000000"/>
        </w:rPr>
        <w:tab/>
        <w:t>U prijedlogu navodi da na dan</w:t>
      </w:r>
      <w:r w:rsidR="005E7926">
        <w:rPr>
          <w:color w:val="000000"/>
        </w:rPr>
        <w:t xml:space="preserve"> </w:t>
      </w:r>
      <w:r w:rsidR="00D70E9C">
        <w:rPr>
          <w:color w:val="000000"/>
        </w:rPr>
        <w:t>16.11.2016</w:t>
      </w:r>
      <w:r>
        <w:rPr>
          <w:color w:val="000000"/>
        </w:rPr>
        <w:t xml:space="preserve">. dužnik u Očevidniku redoslijeda osnova za plaćanje ima evidentirane neizvršene osnove za plaćanje u ukupnom iznosu od </w:t>
      </w:r>
      <w:r w:rsidR="00D70E9C">
        <w:rPr>
          <w:color w:val="000000"/>
        </w:rPr>
        <w:t>43.988,32</w:t>
      </w:r>
      <w:r w:rsidR="005E7926">
        <w:rPr>
          <w:color w:val="000000"/>
        </w:rPr>
        <w:t xml:space="preserve"> </w:t>
      </w:r>
      <w:r>
        <w:rPr>
          <w:color w:val="000000"/>
        </w:rPr>
        <w:t xml:space="preserve"> kn u koji iznos je uračunata i kamata i naknada FINE za provedbe ovrhe na novčanim sredstvima dužnika. Nadalje navodi da dužnik ima jednog zaposlenog radnika.</w:t>
      </w:r>
    </w:p>
    <w:p w:rsidRDefault="00A25228" w:rsidP="007F1288" w:rsidR="00A25228">
      <w:pPr>
        <w:jc w:val="both"/>
        <w:rPr>
          <w:color w:val="000000"/>
        </w:rPr>
      </w:pPr>
    </w:p>
    <w:p w:rsidRDefault="00A25228" w:rsidP="00A25228" w:rsidR="00A25228">
      <w:pPr>
        <w:ind w:firstLine="708"/>
        <w:jc w:val="center"/>
        <w:rPr>
          <w:color w:val="000000"/>
        </w:rPr>
      </w:pPr>
      <w:r>
        <w:rPr>
          <w:color w:val="000000"/>
        </w:rPr>
        <w:lastRenderedPageBreak/>
        <w:t>3</w:t>
      </w:r>
    </w:p>
    <w:p w:rsidRDefault="005E7926" w:rsidP="005E7926" w:rsidR="005E7926">
      <w:pPr>
        <w:pStyle w:val="Tijeloteksta"/>
        <w:ind w:left="360"/>
        <w:jc w:val="right"/>
        <w:rPr>
          <w:b/>
          <w:u w:val="single"/>
        </w:rPr>
      </w:pPr>
      <w:r>
        <w:t xml:space="preserve">  </w:t>
      </w:r>
      <w:r w:rsidRPr="0005275F">
        <w:t xml:space="preserve">   </w:t>
      </w:r>
      <w:r w:rsidR="009A7042" w:rsidRPr="0005275F">
        <w:t>13 St-</w:t>
      </w:r>
      <w:r w:rsidR="009A7042">
        <w:t>2864/16-16</w:t>
      </w:r>
    </w:p>
    <w:p w:rsidRDefault="005E7926" w:rsidP="00A25228" w:rsidR="005E7926">
      <w:pPr>
        <w:ind w:firstLine="708"/>
        <w:jc w:val="center"/>
        <w:rPr>
          <w:color w:val="000000"/>
        </w:rPr>
      </w:pPr>
    </w:p>
    <w:p w:rsidRDefault="00A25228" w:rsidP="00A25228" w:rsidR="00A25228">
      <w:pPr>
        <w:ind w:firstLine="708"/>
        <w:jc w:val="center"/>
      </w:pPr>
    </w:p>
    <w:p w:rsidRDefault="00165932" w:rsidP="00503ADF" w:rsidR="00165932" w:rsidRPr="007C6539">
      <w:pPr>
        <w:pStyle w:val="Tijeloteksta"/>
      </w:pPr>
    </w:p>
    <w:p w:rsidRDefault="00165932" w:rsidP="00503ADF" w:rsidR="00165932">
      <w:pPr>
        <w:pStyle w:val="Tijeloteksta"/>
        <w:rPr>
          <w:bCs/>
        </w:rPr>
      </w:pPr>
      <w:r>
        <w:rPr>
          <w:bCs/>
        </w:rPr>
        <w:tab/>
        <w:t>U smislu članka 5. Stečajnog zakona (Narodne novine 71/15</w:t>
      </w:r>
      <w:r w:rsidR="004859AA">
        <w:rPr>
          <w:bCs/>
        </w:rPr>
        <w:t xml:space="preserve"> i 104/17) s</w:t>
      </w:r>
      <w:r>
        <w:rPr>
          <w:bCs/>
        </w:rPr>
        <w:t xml:space="preserve">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08292D">
        <w:rPr>
          <w:bCs/>
        </w:rPr>
        <w:t xml:space="preserve">Ivan Čulić iz Osijeka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4859AA">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Osijeku</w:t>
      </w:r>
      <w:r w:rsidR="0008292D">
        <w:t xml:space="preserve"> 4</w:t>
      </w:r>
      <w:r w:rsidR="004859AA">
        <w:t>. listopad</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4859AA" w:rsidR="004F008A" w:rsidRPr="002048A1">
      <w:pPr>
        <w:pStyle w:val="Tijeloteksta"/>
        <w:numPr>
          <w:ilvl w:val="0"/>
          <w:numId w:val="3"/>
        </w:numPr>
        <w:ind w:right="1134"/>
      </w:pPr>
      <w:r w:rsidRPr="002048A1">
        <w:t>Dužnik</w:t>
      </w:r>
      <w:r w:rsidR="00145AC1" w:rsidRPr="002048A1">
        <w:t xml:space="preserve"> </w:t>
      </w:r>
    </w:p>
    <w:p w:rsidRDefault="00E035DE" w:rsidP="0008292D" w:rsidR="004F008A" w:rsidRPr="002048A1">
      <w:pPr>
        <w:pStyle w:val="Tijeloteksta"/>
        <w:numPr>
          <w:ilvl w:val="0"/>
          <w:numId w:val="3"/>
        </w:numPr>
        <w:tabs>
          <w:tab w:pos="1985" w:val="left"/>
        </w:tabs>
        <w:ind w:right="850"/>
      </w:pPr>
      <w:r>
        <w:t>Privremeni stečajni upravitelj</w:t>
      </w:r>
      <w:r w:rsidR="004859AA">
        <w:t xml:space="preserve"> </w:t>
      </w:r>
      <w:r w:rsidR="0008292D">
        <w:t>Ivan Čulić, Osijek, Sljemenska ulica 44</w:t>
      </w:r>
    </w:p>
    <w:p w:rsidRDefault="00E0006B" w:rsidP="00E7777B" w:rsidR="00E0006B" w:rsidRPr="002048A1">
      <w:pPr>
        <w:pStyle w:val="Tijeloteksta"/>
        <w:numPr>
          <w:ilvl w:val="0"/>
          <w:numId w:val="3"/>
        </w:numPr>
      </w:pPr>
      <w:r w:rsidRPr="002048A1">
        <w:t>Zz dužnika</w:t>
      </w:r>
      <w:r w:rsidR="00E7777B">
        <w:t xml:space="preserve"> </w:t>
      </w:r>
      <w:r w:rsidR="0008292D">
        <w:t>Kristian Pušić, Osijek, Kupska 1/b</w:t>
      </w:r>
    </w:p>
    <w:p w:rsidRDefault="00FA7476" w:rsidP="00F11827" w:rsidR="00693CCD" w:rsidRPr="002048A1">
      <w:pPr>
        <w:pStyle w:val="Tijeloteksta"/>
        <w:numPr>
          <w:ilvl w:val="0"/>
          <w:numId w:val="3"/>
        </w:numPr>
        <w:ind w:right="4819"/>
      </w:pPr>
      <w:r w:rsidRPr="002048A1">
        <w:t xml:space="preserve">ŽDO </w:t>
      </w:r>
      <w:r w:rsidR="00C35471">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08292D">
        <w:t>21</w:t>
      </w:r>
      <w:r w:rsidR="00C35471">
        <w:t>/11</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292D"/>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A1E47"/>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86621"/>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859AA"/>
    <w:rsid w:val="00497410"/>
    <w:rsid w:val="004B741D"/>
    <w:rsid w:val="004D55B0"/>
    <w:rsid w:val="004E37FE"/>
    <w:rsid w:val="004E5065"/>
    <w:rsid w:val="004F008A"/>
    <w:rsid w:val="00500BBD"/>
    <w:rsid w:val="00503ADF"/>
    <w:rsid w:val="0051031E"/>
    <w:rsid w:val="00515D89"/>
    <w:rsid w:val="00530D29"/>
    <w:rsid w:val="005520C4"/>
    <w:rsid w:val="0055624C"/>
    <w:rsid w:val="00561BA4"/>
    <w:rsid w:val="00586368"/>
    <w:rsid w:val="005919D1"/>
    <w:rsid w:val="00594138"/>
    <w:rsid w:val="005A0210"/>
    <w:rsid w:val="005A43B2"/>
    <w:rsid w:val="005A51BE"/>
    <w:rsid w:val="005B403D"/>
    <w:rsid w:val="005C6A7D"/>
    <w:rsid w:val="005D085C"/>
    <w:rsid w:val="005D097C"/>
    <w:rsid w:val="005E0ADC"/>
    <w:rsid w:val="005E7016"/>
    <w:rsid w:val="005E7926"/>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05CD7"/>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A7042"/>
    <w:rsid w:val="009B28F2"/>
    <w:rsid w:val="009B3AE3"/>
    <w:rsid w:val="009C13EB"/>
    <w:rsid w:val="009D41BB"/>
    <w:rsid w:val="009E678A"/>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71"/>
    <w:rsid w:val="00C3548B"/>
    <w:rsid w:val="00C55F14"/>
    <w:rsid w:val="00C569BD"/>
    <w:rsid w:val="00C67A6B"/>
    <w:rsid w:val="00C72BAC"/>
    <w:rsid w:val="00C9197B"/>
    <w:rsid w:val="00CA5EA9"/>
    <w:rsid w:val="00CB5B8B"/>
    <w:rsid w:val="00CB6CD7"/>
    <w:rsid w:val="00CC1750"/>
    <w:rsid w:val="00CC57C1"/>
    <w:rsid w:val="00CD7910"/>
    <w:rsid w:val="00CE5F96"/>
    <w:rsid w:val="00CF4431"/>
    <w:rsid w:val="00D04A04"/>
    <w:rsid w:val="00D16D7A"/>
    <w:rsid w:val="00D178DC"/>
    <w:rsid w:val="00D217E4"/>
    <w:rsid w:val="00D22B7B"/>
    <w:rsid w:val="00D46D73"/>
    <w:rsid w:val="00D64559"/>
    <w:rsid w:val="00D70E9C"/>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2864</izvorni_sadrzaj>
    <derivirana_varijabla naziv="DomainObject.Predmet.Broj_1">2864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St-2864/2016</izvorni_sadrzaj>
    <derivirana_varijabla naziv="DomainObject.Predmet.OznakaBroj_1">St-2864/2016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PUŠIĆ jednostavno društvo s ograničenom odgovornošću za ugostiteljstvo, usluge i trgovinu</izvorni_sadrzaj>
    <derivirana_varijabla naziv="DomainObject.Predmet.ProtustrankaFormated_1">  PUŠIĆ jednostavno društvo s ograničenom odgovornošću za ugostiteljstvo, usluge i trgovinu</derivirana_varijabla>
  </DomainObject.Predmet.ProtustrankaFormated>
  <DomainObject.Predmet.ProtustrankaFormatedOIB>
    <izvorni_sadrzaj>  PUŠIĆ jednostavno društvo s ograničenom odgovornošću za ugostiteljstvo, usluge i trgovinu, OIB 41572456935</izvorni_sadrzaj>
    <derivirana_varijabla naziv="DomainObject.Predmet.ProtustrankaFormatedOIB_1">  PUŠIĆ jednostavno društvo s ograničenom odgovornošću za ugostiteljstvo, usluge i trgovinu, OIB 41572456935</derivirana_varijabla>
  </DomainObject.Predmet.ProtustrankaFormatedOIB>
  <DomainObject.Predmet.ProtustrankaFormatedWithAdress>
    <izvorni_sadrzaj> PUŠIĆ jednostavno društvo s ograničenom odgovornošću za ugostiteljstvo, usluge i trgovinu, Zrinjevac 0, 31000 Osijek</izvorni_sadrzaj>
    <derivirana_varijabla naziv="DomainObject.Predmet.ProtustrankaFormatedWithAdress_1"> PUŠIĆ jednostavno društvo s ograničenom odgovornošću za ugostiteljstvo, usluge i trgovinu, Zrinjevac 0, 31000 Osijek</derivirana_varijabla>
  </DomainObject.Predmet.ProtustrankaFormatedWithAdress>
  <DomainObject.Predmet.ProtustrankaFormatedWithAdressOIB>
    <izvorni_sadrzaj> PUŠIĆ jednostavno društvo s ograničenom odgovornošću za ugostiteljstvo, usluge i trgovinu, OIB 41572456935, Zrinjevac 0, 31000 Osijek</izvorni_sadrzaj>
    <derivirana_varijabla naziv="DomainObject.Predmet.ProtustrankaFormatedWithAdressOIB_1"> PUŠIĆ jednostavno društvo s ograničenom odgovornošću za ugostiteljstvo, usluge i trgovinu, OIB 41572456935, Zrinjevac 0, 31000 Osijek</derivirana_varijabla>
  </DomainObject.Predmet.ProtustrankaFormatedWithAdressOIB>
  <DomainObject.Predmet.ProtustrankaWithAdress>
    <izvorni_sadrzaj>PUŠIĆ jednostavno društvo s ograničenom odgovornošću za ugostiteljstvo, usluge i trgovinu Zrinjevac 0, 31000 Osijek</izvorni_sadrzaj>
    <derivirana_varijabla naziv="DomainObject.Predmet.ProtustrankaWithAdress_1">PUŠIĆ jednostavno društvo s ograničenom odgovornošću za ugostiteljstvo, usluge i trgovinu Zrinjevac 0, 31000 Osijek</derivirana_varijabla>
  </DomainObject.Predmet.ProtustrankaWithAdress>
  <DomainObject.Predmet.ProtustrankaWithAdressOIB>
    <izvorni_sadrzaj>PUŠIĆ jednostavno društvo s ograničenom odgovornošću za ugostiteljstvo, usluge i trgovinu, OIB 41572456935, Zrinjevac 0, 31000 Osijek</izvorni_sadrzaj>
    <derivirana_varijabla naziv="DomainObject.Predmet.ProtustrankaWithAdressOIB_1">PUŠIĆ jednostavno društvo s ograničenom odgovornošću za ugostiteljstvo, usluge i trgovinu, OIB 41572456935, Zrinjevac 0, 31000 Osijek</derivirana_varijabla>
  </DomainObject.Predmet.ProtustrankaWithAdressOIB>
  <DomainObject.Predmet.ProtustrankaNazivFormated>
    <izvorni_sadrzaj>PUŠIĆ jednostavno društvo s ograničenom odgovornošću za ugostiteljstvo, usluge i trgovinu</izvorni_sadrzaj>
    <derivirana_varijabla naziv="DomainObject.Predmet.ProtustrankaNazivFormated_1">PUŠIĆ jednostavno društvo s ograničenom odgovornošću za ugostiteljstvo, usluge i trgovinu</derivirana_varijabla>
  </DomainObject.Predmet.ProtustrankaNazivFormated>
  <DomainObject.Predmet.ProtustrankaNazivFormatedOIB>
    <izvorni_sadrzaj>PUŠIĆ jednostavno društvo s ograničenom odgovornošću za ugostiteljstvo, usluge i trgovinu, OIB 41572456935</izvorni_sadrzaj>
    <derivirana_varijabla naziv="DomainObject.Predmet.ProtustrankaNazivFormatedOIB_1">PUŠIĆ jednostavno društvo s ograničenom odgovornošću za ugostiteljstvo, usluge i trgovinu, OIB 41572456935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PUŠIĆ jednostavno društvo s ograničenom odgovornošću za ugostiteljstvo, usluge i trgovinu</item>
    </izvorni_sadrzaj>
    <derivirana_varijabla naziv="DomainObject.Predmet.ProtuStrankaListFormated_1">
      <item>PUŠIĆ jednostavno društvo s ograničenom odgovornošću za ugostiteljstvo, usluge i trgovinu</item>
    </derivirana_varijabla>
  </DomainObject.Predmet.ProtuStrankaListFormated>
  <DomainObject.Predmet.ProtuStrankaListFormatedOIB>
    <izvorni_sadrzaj>
      <item>PUŠIĆ jednostavno društvo s ograničenom odgovornošću za ugostiteljstvo, usluge i trgovinu, OIB 41572456935</item>
    </izvorni_sadrzaj>
    <derivirana_varijabla naziv="DomainObject.Predmet.ProtuStrankaListFormatedOIB_1">
      <item>PUŠIĆ jednostavno društvo s ograničenom odgovornošću za ugostiteljstvo, usluge i trgovinu, OIB 41572456935</item>
    </derivirana_varijabla>
  </DomainObject.Predmet.ProtuStrankaListFormatedOIB>
  <DomainObject.Predmet.ProtuStrankaListFormatedWithAdress>
    <izvorni_sadrzaj>
      <item>PUŠIĆ jednostavno društvo s ograničenom odgovornošću za ugostiteljstvo, usluge i trgovinu, Zrinjevac 0, 31000 Osijek</item>
    </izvorni_sadrzaj>
    <derivirana_varijabla naziv="DomainObject.Predmet.ProtuStrankaListFormatedWithAdress_1">
      <item>PUŠIĆ jednostavno društvo s ograničenom odgovornošću za ugostiteljstvo, usluge i trgovinu, Zrinjevac 0, 31000 Osijek</item>
    </derivirana_varijabla>
  </DomainObject.Predmet.ProtuStrankaListFormatedWithAdress>
  <DomainObject.Predmet.ProtuStrankaListFormatedWithAdressOIB>
    <izvorni_sadrzaj>
      <item>PUŠIĆ jednostavno društvo s ograničenom odgovornošću za ugostiteljstvo, usluge i trgovinu, OIB 41572456935, Zrinjevac 0, 31000 Osijek</item>
    </izvorni_sadrzaj>
    <derivirana_varijabla naziv="DomainObject.Predmet.ProtuStrankaListFormatedWithAdressOIB_1">
      <item>PUŠIĆ jednostavno društvo s ograničenom odgovornošću za ugostiteljstvo, usluge i trgovinu, OIB 41572456935, Zrinjevac 0, 31000 Osijek</item>
    </derivirana_varijabla>
  </DomainObject.Predmet.ProtuStrankaListFormatedWithAdressOIB>
  <DomainObject.Predmet.ProtuStrankaListNazivFormated>
    <izvorni_sadrzaj>
      <item>PUŠIĆ jednostavno društvo s ograničenom odgovornošću za ugostiteljstvo, usluge i trgovinu</item>
    </izvorni_sadrzaj>
    <derivirana_varijabla naziv="DomainObject.Predmet.ProtuStrankaListNazivFormated_1">
      <item>PUŠIĆ jednostavno društvo s ograničenom odgovornošću za ugostiteljstvo, usluge i trgovinu</item>
    </derivirana_varijabla>
  </DomainObject.Predmet.ProtuStrankaListNazivFormated>
  <DomainObject.Predmet.ProtuStrankaListNazivFormatedOIB>
    <izvorni_sadrzaj>
      <item>PUŠIĆ jednostavno društvo s ograničenom odgovornošću za ugostiteljstvo, usluge i trgovinu, OIB 41572456935</item>
    </izvorni_sadrzaj>
    <derivirana_varijabla naziv="DomainObject.Predmet.ProtuStrankaListNazivFormatedOIB_1">
      <item>PUŠIĆ jednostavno društvo s ograničenom odgovornošću za ugostiteljstvo, usluge i trgovinu, OIB 41572456935</item>
    </derivirana_varijabla>
  </DomainObject.Predmet.ProtuStrankaListNazivFormatedOIB>
  <DomainObject.Predmet.OstaliListFormated>
    <izvorni_sadrzaj>
      <item>Kristian Pušić</item>
    </izvorni_sadrzaj>
    <derivirana_varijabla naziv="DomainObject.Predmet.OstaliListFormated_1">
      <item>Kristian Pušić</item>
    </derivirana_varijabla>
  </DomainObject.Predmet.OstaliListFormated>
  <DomainObject.Predmet.OstaliListFormatedOIB>
    <izvorni_sadrzaj>
      <item>Kristian Pušić, OIB 84504820191</item>
    </izvorni_sadrzaj>
    <derivirana_varijabla naziv="DomainObject.Predmet.OstaliListFormatedOIB_1">
      <item>Kristian Pušić, OIB 84504820191</item>
    </derivirana_varijabla>
  </DomainObject.Predmet.OstaliListFormatedOIB>
  <DomainObject.Predmet.OstaliListFormatedWithAdress>
    <izvorni_sadrzaj>
      <item>Kristian Pušić, Kupska 1b, 31000 Osijek</item>
    </izvorni_sadrzaj>
    <derivirana_varijabla naziv="DomainObject.Predmet.OstaliListFormatedWithAdress_1">
      <item>Kristian Pušić, Kupska 1b, 31000 Osijek</item>
    </derivirana_varijabla>
  </DomainObject.Predmet.OstaliListFormatedWithAdress>
  <DomainObject.Predmet.OstaliListFormatedWithAdressOIB>
    <izvorni_sadrzaj>
      <item>Kristian Pušić, OIB 84504820191, Kupska 1b, 31000 Osijek</item>
    </izvorni_sadrzaj>
    <derivirana_varijabla naziv="DomainObject.Predmet.OstaliListFormatedWithAdressOIB_1">
      <item>Kristian Pušić, OIB 84504820191, Kupska 1b, 31000 Osijek</item>
    </derivirana_varijabla>
  </DomainObject.Predmet.OstaliListFormatedWithAdressOIB>
  <DomainObject.Predmet.OstaliListNazivFormated>
    <izvorni_sadrzaj>
      <item>Kristian Pušić</item>
    </izvorni_sadrzaj>
    <derivirana_varijabla naziv="DomainObject.Predmet.OstaliListNazivFormated_1">
      <item>Kristian Pušić</item>
    </derivirana_varijabla>
  </DomainObject.Predmet.OstaliListNazivFormated>
  <DomainObject.Predmet.OstaliListNazivFormatedOIB>
    <izvorni_sadrzaj>
      <item>Kristian Pušić, OIB 84504820191</item>
    </izvorni_sadrzaj>
    <derivirana_varijabla naziv="DomainObject.Predmet.OstaliListNazivFormatedOIB_1">
      <item>Kristian Pušić, OIB 84504820191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PUŠIĆ jednostavno društvo s ograničenom odgovornošću za ugostiteljstvo, usluge i trgovinu</izvorni_sadrzaj>
    <derivirana_varijabla naziv="DomainObject.Predmet.ProtustrankaIDrugi_1">PUŠIĆ jednostavno društvo s ograničenom odgovornošću za ugostiteljstvo,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PUŠIĆ jednostavno društvo s ograničenom odgovornošću za ugostiteljstvo, usluge i trgovinu, OIB 41572456935, Zrinjevac 0, 31000 Osijek</izvorni_sadrzaj>
    <derivirana_varijabla naziv="DomainObject.Predmet.ProtustrankaIDrugiAdressOIB_1">PUŠIĆ jednostavno društvo s ograničenom odgovornošću za ugostiteljstvo, usluge i trgovinu, OIB 41572456935, Zrinjevac 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PUŠIĆ jednostavno društvo s ograničenom odgovornošću za ugostiteljstvo, usluge i trgovinu</item>
      <item>Kristian Pušić</item>
    </izvorni_sadrzaj>
    <derivirana_varijabla naziv="DomainObject.Predmet.SudioniciListNaziv_1">
      <item>FINA RC OSIJEK</item>
      <item>PUŠIĆ jednostavno društvo s ograničenom odgovornošću za ugostiteljstvo, usluge i trgovinu</item>
      <item>Kristian Pušić</item>
    </derivirana_varijabla>
  </DomainObject.Predmet.SudioniciListNaziv>
  <DomainObject.Predmet.SudioniciListAdressOIB>
    <izvorni_sadrzaj>
      <item>FINA RC OSIJEK, OIB 85821130368</item>
      <item>PUŠIĆ jednostavno društvo s ograničenom odgovornošću za ugostiteljstvo, usluge i trgovinu, OIB 41572456935, Zrinjevac 0,31000 Osijek</item>
      <item>Kristian Pušić, OIB 84504820191, Kupska 1b,31000 Osijek</item>
    </izvorni_sadrzaj>
    <derivirana_varijabla naziv="DomainObject.Predmet.SudioniciListAdressOIB_1">
      <item>FINA RC OSIJEK, OIB 85821130368</item>
      <item>PUŠIĆ jednostavno društvo s ograničenom odgovornošću za ugostiteljstvo, usluge i trgovinu, OIB 41572456935, Zrinjevac 0,31000 Osijek</item>
      <item>Kristian Pušić, OIB 84504820191, Kupska 1b,31000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41572456935</item>
      <item>, OIB 84504820191</item>
    </izvorni_sadrzaj>
    <derivirana_varijabla naziv="DomainObject.Predmet.SudioniciListNazivOIB_1">
      <item>, OIB 85821130368</item>
      <item>, OIB 41572456935</item>
      <item>, OIB 84504820191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E2DD21-923C-43CD-A5FF-882317B7DC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925</properties:Words>
  <properties:Characters>5223</properties:Characters>
  <properties:Lines>150</properties:Lines>
  <properties:Paragraphs>53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2018-10-04T09:16:00Z</dcterms:created>
  <dc:creator>hermanj</dc:creator>
  <cp:lastModifiedBy>Maja Kocijan</cp:lastModifiedBy>
  <cp:lastPrinted>2018-10-04T09:24:00Z</cp:lastPrinted>
  <dcterms:modified xmlns:xsi="http://www.w3.org/2001/XMLSchema-instance" xsi:type="dcterms:W3CDTF">2018-10-04T09:29:00Z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POSTUPAK.docx)</vt:lpwstr>
  </prop:property>
  <prop:property name="CC_coloring" pid="4" fmtid="{D5CDD505-2E9C-101B-9397-08002B2CF9AE}">
    <vt:bool>false</vt:bool>
  </prop:property>
  <prop:property name="BrojStranica" pid="5" fmtid="{D5CDD505-2E9C-101B-9397-08002B2CF9AE}">
    <vt:i4>3</vt:i4>
  </prop:property>
</prop:Properties>
</file>