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a265" w14:paraId="7b7a265" w:rsidRDefault="000C6F20" w:rsidR="00A74AB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803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803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4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F20"/>
    <w:rsid w:val="000C6F20"/>
    <w:rsid w:val="0024678B"/>
    <w:rsid w:val="00A7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6F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6F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6F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6F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2018-01-29T10:57:00Z</dcterms:created>
  <dc:creator>Vesna Dragišić</dc:creator>
  <cp:lastModifiedBy>Vesna Dragišić</cp:lastModifiedBy>
  <dcterms:modified xmlns:xsi="http://www.w3.org/2001/XMLSchema-instance" xsi:type="dcterms:W3CDTF">2018-01-29T11:03:00Z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