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e9f78" w14:paraId="11e9f78" w:rsidRDefault="00B230A5" w:rsidP="00563A19" w:rsidR="00B230A5">
      <w:pPr>
        <w15:collapsed w:val="false"/>
      </w:pPr>
      <w:bookmarkStart w:name="_GoBack" w:id="0"/>
      <w:bookmarkEnd w:id="0"/>
    </w:p>
    <w:p w:rsidRDefault="00E44DD4" w:rsidP="00E44DD4" w:rsidR="00E44DD4">
      <w:r>
        <w:t xml:space="preserve">              </w:t>
      </w:r>
      <w:r>
        <w:rPr>
          <w:noProof/>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t xml:space="preserve">                                             </w:t>
      </w:r>
    </w:p>
    <w:p w:rsidRDefault="00E44DD4" w:rsidP="00E44DD4" w:rsidR="00E44DD4"/>
    <w:p w:rsidRDefault="00E44DD4" w:rsidP="00E44DD4" w:rsidR="00E44DD4">
      <w:r>
        <w:t>REPUBLIKA HRVATSKA</w:t>
      </w:r>
    </w:p>
    <w:p w:rsidRDefault="00E44DD4" w:rsidP="00E44DD4" w:rsidR="00E44DD4">
      <w:r>
        <w:t xml:space="preserve">TRGOVAČKI SUD U ZAGREBU                                           </w:t>
      </w:r>
      <w:r w:rsidR="00FB7DF9">
        <w:t xml:space="preserve">                     70. St</w:t>
      </w:r>
      <w:r w:rsidR="00595F6B">
        <w:t>ž</w:t>
      </w:r>
      <w:r w:rsidR="00FB7DF9">
        <w:t>-25</w:t>
      </w:r>
      <w:r>
        <w:t>/2016</w:t>
      </w:r>
    </w:p>
    <w:p w:rsidRDefault="00E44DD4" w:rsidP="00E44DD4" w:rsidR="00E44DD4">
      <w:r>
        <w:t xml:space="preserve">Zagreb, Amruševa 2/II </w:t>
      </w:r>
    </w:p>
    <w:p w:rsidRDefault="00E44DD4" w:rsidP="00E44DD4" w:rsidR="00E44DD4"/>
    <w:p w:rsidRDefault="00E44DD4" w:rsidP="00E44DD4" w:rsidR="00E44DD4"/>
    <w:p w:rsidRDefault="00E44DD4" w:rsidP="00E44DD4" w:rsidR="00E44DD4">
      <w:pPr>
        <w:jc w:val="center"/>
      </w:pPr>
      <w:r>
        <w:t>U  I M E  R E P U B L I K E  H R V A T S K E</w:t>
      </w:r>
    </w:p>
    <w:p w:rsidRDefault="00E44DD4" w:rsidP="00E44DD4" w:rsidR="00E44DD4">
      <w:pPr>
        <w:jc w:val="center"/>
      </w:pPr>
    </w:p>
    <w:p w:rsidRDefault="00E44DD4" w:rsidP="00E44DD4" w:rsidR="00E44DD4">
      <w:pPr>
        <w:jc w:val="center"/>
      </w:pPr>
      <w:r>
        <w:t>R J E Š E NJ E</w:t>
      </w:r>
    </w:p>
    <w:p w:rsidRDefault="00E44DD4" w:rsidP="00E44DD4" w:rsidR="00E44DD4">
      <w:pPr>
        <w:jc w:val="center"/>
      </w:pPr>
    </w:p>
    <w:p w:rsidRDefault="00E44DD4" w:rsidP="00DD10BC" w:rsidR="00DD10BC">
      <w:r>
        <w:tab/>
        <w:t xml:space="preserve">Trgovački sud u Zagrebu, po sucu Maji Jurovicki, u stečajnom postupku u povodu prijedloga predlagatelja FINANCIJSKE AGENCIJE, Zagreb, Ulica grada Vukovara 70, OIB: 85821130368, za otvaranje stečajnog postupka nad dužnikom </w:t>
      </w:r>
      <w:r w:rsidR="007744CB" w:rsidRPr="007744CB">
        <w:t>VERENA j.d.o.o.</w:t>
      </w:r>
      <w:r w:rsidR="007744CB">
        <w:t xml:space="preserve"> </w:t>
      </w:r>
      <w:r>
        <w:t>OIB:</w:t>
      </w:r>
      <w:r w:rsidR="001777A1" w:rsidRPr="001777A1">
        <w:t xml:space="preserve"> 37964058568</w:t>
      </w:r>
      <w:r w:rsidR="001777A1">
        <w:t>, Zaprešić</w:t>
      </w:r>
      <w:r w:rsidR="00D142C0">
        <w:t xml:space="preserve">, Tržna 2 zastupan po punomoćniku Ivici Škunca, odvjetniku u OD Sić &amp; Škunca iz Zagreba, Domagojeva 14 </w:t>
      </w:r>
      <w:r w:rsidR="001777A1">
        <w:t xml:space="preserve"> dana </w:t>
      </w:r>
      <w:r w:rsidR="002B6BD8" w:rsidRPr="002B6BD8">
        <w:t>27. prosinca  2018.</w:t>
      </w:r>
    </w:p>
    <w:p w:rsidRDefault="002B6BD8" w:rsidP="00DD10BC" w:rsidR="002B6BD8"/>
    <w:p w:rsidRDefault="00B64464" w:rsidP="00B64464" w:rsidR="00B64464">
      <w:pPr>
        <w:jc w:val="center"/>
      </w:pPr>
      <w:r>
        <w:t>r i j e š i o    j e</w:t>
      </w:r>
    </w:p>
    <w:p w:rsidRDefault="00B64464" w:rsidP="00D142C0" w:rsidR="00B64464"/>
    <w:p w:rsidRDefault="00B64464" w:rsidP="000E1D2E" w:rsidR="00B64464">
      <w:pPr>
        <w:ind w:firstLine="720"/>
      </w:pPr>
      <w:r>
        <w:t xml:space="preserve">Odbija se žalba dužnika kao neosnovana i potvrđuje rješenje Trgovačkog suda u Zagrebu poslovni broj </w:t>
      </w:r>
      <w:r w:rsidR="002B6BD8">
        <w:t>St-6858/2015 od 30. kolovoz</w:t>
      </w:r>
      <w:r w:rsidR="007B7E56">
        <w:t>a 2016</w:t>
      </w:r>
      <w:r>
        <w:t>.</w:t>
      </w:r>
    </w:p>
    <w:p w:rsidRDefault="00B64464" w:rsidP="00B64464" w:rsidR="00B64464"/>
    <w:p w:rsidRDefault="00B64464" w:rsidP="00B64464" w:rsidR="00B64464">
      <w:pPr>
        <w:jc w:val="center"/>
      </w:pPr>
      <w:r>
        <w:t>Obrazloženje</w:t>
      </w:r>
    </w:p>
    <w:p w:rsidRDefault="00B64464" w:rsidP="00B64464" w:rsidR="00B64464"/>
    <w:p w:rsidRDefault="00B64464" w:rsidP="00D142C0" w:rsidR="00AE0D86">
      <w:pPr>
        <w:ind w:firstLine="705"/>
      </w:pPr>
      <w:r>
        <w:t xml:space="preserve">Pobijanim rješenjem Trgovačkog suda u Zagrebu poslovni </w:t>
      </w:r>
      <w:r w:rsidR="000A3706">
        <w:t xml:space="preserve">broj </w:t>
      </w:r>
      <w:r w:rsidR="000A3706" w:rsidRPr="000A3706">
        <w:t>St-6858/2015 od 30. kolovoza 2016.</w:t>
      </w:r>
      <w:r w:rsidR="000A3706">
        <w:t xml:space="preserve"> </w:t>
      </w:r>
      <w:r w:rsidR="00FB7DF9">
        <w:t>p</w:t>
      </w:r>
      <w:r w:rsidR="008776E5">
        <w:t xml:space="preserve">okrenut je skraćeni stečajni postupak </w:t>
      </w:r>
      <w:r>
        <w:t>nad dužnikom</w:t>
      </w:r>
      <w:r w:rsidR="008776E5" w:rsidRPr="008776E5">
        <w:t xml:space="preserve"> </w:t>
      </w:r>
      <w:r w:rsidR="00CD1A8B" w:rsidRPr="00CD1A8B">
        <w:t>VERENA j.d.o.</w:t>
      </w:r>
      <w:r w:rsidR="00CD1A8B">
        <w:t xml:space="preserve">o. OIB: 37964058568, Zaprešić, </w:t>
      </w:r>
      <w:r w:rsidR="00CD1A8B" w:rsidRPr="00CD1A8B">
        <w:t>Tržna 2</w:t>
      </w:r>
      <w:r w:rsidR="00CD1A8B">
        <w:t xml:space="preserve">, </w:t>
      </w:r>
      <w:r w:rsidR="008776E5">
        <w:t xml:space="preserve">dana </w:t>
      </w:r>
      <w:r w:rsidR="00CD1A8B">
        <w:t>13. svib</w:t>
      </w:r>
      <w:r w:rsidR="00AE0D86" w:rsidRPr="00AE0D86">
        <w:t>nja 2016.</w:t>
      </w:r>
      <w:r w:rsidR="00AE0D86">
        <w:t xml:space="preserve"> </w:t>
      </w:r>
      <w:r>
        <w:t>kada je to rješenje objavljeno na mrežno</w:t>
      </w:r>
      <w:r w:rsidR="00AE0D86">
        <w:t>j stranici e-Oglasna ploča suda.</w:t>
      </w:r>
    </w:p>
    <w:p w:rsidRDefault="00B64464" w:rsidP="00D142C0" w:rsidR="00B64464">
      <w:pPr>
        <w:ind w:firstLine="705"/>
      </w:pPr>
      <w:r>
        <w:t>Iz obrazloženja proizlazi da je tako odlučio prvostupanjski sud u skraćenom stečajnom postupku nad dužnikom na temelju odredbe čl.</w:t>
      </w:r>
      <w:r w:rsidR="00AE0D86">
        <w:t>428. i 429.</w:t>
      </w:r>
      <w:r>
        <w:t xml:space="preserve">. Stečajnog zakona („Narodne novine“ broj 71/15; dalje: SZ). </w:t>
      </w:r>
    </w:p>
    <w:p w:rsidRDefault="00B64464" w:rsidP="00B64464" w:rsidR="00B64464">
      <w:r>
        <w:tab/>
        <w:t xml:space="preserve">Protiv tog rješenja žalbu je podnio dužnik iz svih žalbenih razloga predviđenih zakonom. U žalbi u bitnome navodi da je pobijano rješenje nezakonito </w:t>
      </w:r>
      <w:r w:rsidR="00D40330">
        <w:t>jer smatra kako nisu ostvareni razlozi za provedbu skraćenog stečajnog postupka</w:t>
      </w:r>
      <w:r w:rsidR="006625D3">
        <w:t xml:space="preserve"> jer dužnik ima imovine, ali ne</w:t>
      </w:r>
      <w:r w:rsidR="004E7D42">
        <w:t xml:space="preserve"> navodi o kojoj se imovini radi.</w:t>
      </w:r>
      <w:r w:rsidR="006625D3">
        <w:t xml:space="preserve"> </w:t>
      </w:r>
      <w:r w:rsidR="00913DAA">
        <w:t>S</w:t>
      </w:r>
      <w:r>
        <w:t xml:space="preserve">matra pobijano rješenje nezakonitim i predlaže ga ukinuti bez vraćanja na ponovno odlučivanje prvostupanjskom sudu.   </w:t>
      </w:r>
    </w:p>
    <w:p w:rsidRDefault="00B64464" w:rsidP="00B64464" w:rsidR="00B64464">
      <w:r>
        <w:tab/>
        <w:t xml:space="preserve">Žalba nije osnovana. </w:t>
      </w:r>
    </w:p>
    <w:p w:rsidRDefault="00B64464" w:rsidP="00B64464" w:rsidR="00B64464">
      <w:r>
        <w:tab/>
        <w:t xml:space="preserve">Ispitavši pobijano rješenje na temelju odredaba iz čl. </w:t>
      </w:r>
      <w:smartTag w:element="metricconverter" w:uri="urn:schemas-microsoft-com:office:smarttags">
        <w:smartTagPr>
          <w:attr w:val="365. st" w:name="ProductID"/>
        </w:smartTagPr>
        <w:r>
          <w:t>365. st</w:t>
        </w:r>
      </w:smartTag>
      <w:r>
        <w:t xml:space="preserve">. 1. i 2. i čl. 381. Zakona o parničnom postupku („Narodne novine“ broj 53/91, 91/92, 112/99, 88/01, 117/03, 88/05, 2/07, 84/08, 123/08, 57/11, 148/11-pročišćeni tekst, 25/13 i 89/14; dalje: ZPP), te čl. 10. SZ-a, u granicama razloga navedenih u žalbi, te pazeći po službenoj dužnosti na bitne povrede odredaba postupka iz čl. </w:t>
      </w:r>
      <w:smartTag w:element="metricconverter" w:uri="urn:schemas-microsoft-com:office:smarttags">
        <w:smartTagPr>
          <w:attr w:val="354. st" w:name="ProductID"/>
        </w:smartTagPr>
        <w:r>
          <w:t>354. st</w:t>
        </w:r>
      </w:smartTag>
      <w:r>
        <w:t>. 2. t. 2., 4., 8., 9., 11., 13. i 14. tog Zakona i na pravilnu primjenu materijalnog prava, ovaj sud je utvrdio da je ono pravilno i zakonito.</w:t>
      </w:r>
    </w:p>
    <w:p w:rsidRDefault="00B64464" w:rsidP="00B64464" w:rsidR="00B64464"/>
    <w:p w:rsidRDefault="00B64464" w:rsidP="00B64464" w:rsidR="00B64464">
      <w:r>
        <w:lastRenderedPageBreak/>
        <w:tab/>
        <w:t xml:space="preserve">U postupku koji je prethodio donošenju pobijanog rješenja, a niti pobijanim rješenjem, nisu počinjene bitne povrede odredaba parničnog postupka na koje ovaj sud pazi po službenoj dužnosti.     </w:t>
      </w:r>
    </w:p>
    <w:p w:rsidRDefault="00B64464" w:rsidP="00B64464" w:rsidR="00B64464">
      <w:r>
        <w:tab/>
        <w:t xml:space="preserve">Prvostupanjski sud je, nakon što je utvrdio da su ispunjene pretpostavke iz čl. 428. </w:t>
      </w:r>
      <w:r w:rsidR="00380CEF">
        <w:br/>
      </w:r>
      <w:r>
        <w:t>SZ-a, sukladno odredbi čl. 430. SZ</w:t>
      </w:r>
      <w:r w:rsidR="00913DAA">
        <w:t>-a na e-</w:t>
      </w:r>
      <w:r w:rsidR="004E7D42">
        <w:t>Oglasnoj ploči sudova 13. svib</w:t>
      </w:r>
      <w:r>
        <w:t>nja 2016. objavio oglas koji sadržava:</w:t>
      </w:r>
    </w:p>
    <w:p w:rsidRDefault="00B64464" w:rsidP="00B64464" w:rsidR="00B64464">
      <w:r>
        <w:tab/>
        <w:t>- podatke za identifikaciju dužnika,</w:t>
      </w:r>
    </w:p>
    <w:p w:rsidRDefault="00B64464" w:rsidP="00B64464" w:rsidR="00B64464">
      <w:r>
        <w:tab/>
        <w:t>- podatak o ukupnom iznosu duga evidentiranog na temelju neizvršenih osnova za plaćanje,</w:t>
      </w:r>
    </w:p>
    <w:p w:rsidRDefault="00B64464" w:rsidP="00B64464" w:rsidR="00B64464">
      <w:r>
        <w:tab/>
        <w:t xml:space="preserve">- poziv osobama ovlaštenim za zastupanje dužnika po zakonu da u roku od 15 dana od dana objave oglasa podnesu sudu javnobilježnički ovjerovljen popis imovine i obveza na propisanom obrascu, </w:t>
      </w:r>
    </w:p>
    <w:p w:rsidRDefault="00CB70E8" w:rsidP="00CB70E8" w:rsidR="00B64464">
      <w:r>
        <w:t xml:space="preserve"> </w:t>
      </w:r>
      <w:r>
        <w:tab/>
        <w:t>Prema odredbi čl. 433</w:t>
      </w:r>
      <w:r w:rsidR="00B64464">
        <w:t xml:space="preserve">. st. 1. SZ-a, </w:t>
      </w:r>
      <w:r>
        <w:t xml:space="preserve">propisano je da ako nisu ispunjene </w:t>
      </w:r>
      <w:r w:rsidR="0051346D">
        <w:t>pretpostavke</w:t>
      </w:r>
      <w:r>
        <w:t xml:space="preserve"> za </w:t>
      </w:r>
      <w:r w:rsidR="001C4B49">
        <w:t>istodobno</w:t>
      </w:r>
      <w:r w:rsidR="0051346D">
        <w:t xml:space="preserve"> otvaranje i zaključenje skraćenog </w:t>
      </w:r>
      <w:r w:rsidR="001C4B49">
        <w:t>stečajnog</w:t>
      </w:r>
      <w:r w:rsidR="0051346D">
        <w:t xml:space="preserve"> postupka u smislu odredbe čl. 431. Ovog zakona, sud će obustaviti skraćeni stečajni postupak i odgovarajućom primjenom općih odredbi </w:t>
      </w:r>
      <w:r w:rsidR="000658B9">
        <w:t xml:space="preserve">stečajnog postupka ovog zakona donijeti </w:t>
      </w:r>
      <w:r w:rsidR="001C4B49">
        <w:t>rješenje</w:t>
      </w:r>
      <w:r w:rsidR="000658B9">
        <w:t xml:space="preserve"> o pokretanju </w:t>
      </w:r>
      <w:r w:rsidR="001C4B49">
        <w:t>prethodnog</w:t>
      </w:r>
      <w:r w:rsidR="000658B9">
        <w:t xml:space="preserve"> </w:t>
      </w:r>
      <w:r w:rsidR="001C4B49">
        <w:t>postupka</w:t>
      </w:r>
      <w:r w:rsidR="000658B9">
        <w:t xml:space="preserve"> odnosno o otvaranju stečajnog postupka</w:t>
      </w:r>
      <w:r w:rsidR="001C4B49">
        <w:t xml:space="preserve">. </w:t>
      </w:r>
    </w:p>
    <w:p w:rsidRDefault="001C4B49" w:rsidP="00CB70E8" w:rsidR="001C4B49">
      <w:r>
        <w:t>Nakon pravomoćnosti ovog rješenja, posebnim će se rješenjem odlučiti da li će se nad navedenim dužnikom pokrenuti prethodni postupak ili će se rješenjem odmah otvoriti redovni stečajni postupak (čl. 433 SZ).</w:t>
      </w:r>
    </w:p>
    <w:p w:rsidRDefault="00B64464" w:rsidP="00B64464" w:rsidR="00B64464">
      <w:pPr>
        <w:ind w:firstLine="720"/>
      </w:pPr>
      <w:r>
        <w:t xml:space="preserve">Stoga, kako su u konkretnom slučaju bile ispunjene pretpostavke iz čl. </w:t>
      </w:r>
      <w:smartTag w:element="metricconverter" w:uri="urn:schemas-microsoft-com:office:smarttags">
        <w:smartTagPr>
          <w:attr w:val="431. st" w:name="ProductID"/>
        </w:smartTagPr>
        <w:r>
          <w:t>431. st</w:t>
        </w:r>
      </w:smartTag>
      <w:r>
        <w:t>. 1. SZ-a, prvostupanjski sud nije imao izbora u postupanju i pravilno je primijenio odredbu čl.</w:t>
      </w:r>
      <w:r w:rsidR="000D1FB5">
        <w:t>428. i 429</w:t>
      </w:r>
      <w:r>
        <w:t>. SZ-a kada je donio pobijano rješenje.</w:t>
      </w:r>
    </w:p>
    <w:p w:rsidRDefault="00D142C0" w:rsidP="00D142C0" w:rsidR="00B64464">
      <w:r>
        <w:t xml:space="preserve">        </w:t>
      </w:r>
      <w:r w:rsidR="00B64464">
        <w:t xml:space="preserve">Zbog toga je valjalo, na temelju odredbe čl. 380. t. 2. ZPP-a u vezi s čl. 10. SZ-a, odbiti žalbu dužnika kao neosnovanu i potvrditi pobijano rješenje. </w:t>
      </w:r>
    </w:p>
    <w:p w:rsidRDefault="00B64464" w:rsidP="00B64464" w:rsidR="00B64464">
      <w:pPr>
        <w:ind w:firstLine="720"/>
      </w:pPr>
    </w:p>
    <w:p w:rsidRDefault="002B6BD8" w:rsidP="00B64464" w:rsidR="00B64464">
      <w:pPr>
        <w:jc w:val="center"/>
      </w:pPr>
      <w:r>
        <w:t>U Zagrebu 27. prosinc</w:t>
      </w:r>
      <w:r w:rsidR="00412833">
        <w:t xml:space="preserve">a </w:t>
      </w:r>
      <w:r>
        <w:t xml:space="preserve"> 2018</w:t>
      </w:r>
      <w:r w:rsidR="00B64464">
        <w:t>.</w:t>
      </w:r>
    </w:p>
    <w:p w:rsidRDefault="006E2EED" w:rsidP="006E2EED" w:rsidR="006E2EED">
      <w:pPr>
        <w:pStyle w:val="Bezproreda"/>
        <w:ind w:left="5670"/>
        <w:jc w:val="right"/>
      </w:pPr>
      <w:r>
        <w:t>SUDAC:</w:t>
      </w:r>
    </w:p>
    <w:p w:rsidRDefault="006E2EED" w:rsidP="006E2EED" w:rsidR="006E2EED">
      <w:pPr>
        <w:pStyle w:val="Bezproreda"/>
        <w:ind w:left="5670"/>
        <w:jc w:val="right"/>
      </w:pPr>
    </w:p>
    <w:p w:rsidRDefault="006E2EED" w:rsidP="006E2EED" w:rsidR="006E2EED">
      <w:pPr>
        <w:pStyle w:val="Bezproreda"/>
        <w:ind w:left="5670"/>
        <w:jc w:val="right"/>
      </w:pPr>
      <w:r>
        <w:t>Maja Jurovicki</w:t>
      </w:r>
      <w:r w:rsidR="00606F3E">
        <w:t xml:space="preserve">, v.r. </w:t>
      </w:r>
    </w:p>
    <w:p w:rsidRDefault="00D142C0" w:rsidP="006E2EED" w:rsidR="00D142C0">
      <w:pPr>
        <w:pStyle w:val="Bezproreda"/>
        <w:ind w:left="5670"/>
        <w:jc w:val="right"/>
      </w:pPr>
    </w:p>
    <w:p w:rsidRDefault="006E2EED" w:rsidP="000A2228" w:rsidR="006E2EED">
      <w:pPr>
        <w:pStyle w:val="Bezproreda"/>
      </w:pPr>
    </w:p>
    <w:p w:rsidRDefault="006E2EED" w:rsidP="006E2EED" w:rsidR="006E2EED">
      <w:pPr>
        <w:pStyle w:val="Bezproreda"/>
      </w:pPr>
      <w:r>
        <w:t>UPUTA O PRAVNOM LIJEKU</w:t>
      </w:r>
    </w:p>
    <w:p w:rsidRDefault="006E2EED" w:rsidP="006E2EED" w:rsidR="006E2EED">
      <w:pPr>
        <w:pStyle w:val="Bezproreda"/>
      </w:pPr>
      <w:r>
        <w:t>Protiv ovog rješenja, nezadovoljna stranka može uložiti žalbu Visokom trgovačkom sudu Republike Hrvatske u roku od 8 dana od dostave rješenja, a ulaže se putem ovog suda u 2 primjerka za sud i po 1 za svaku protivnu stranku.</w:t>
      </w:r>
    </w:p>
    <w:p w:rsidRDefault="00D142C0" w:rsidP="006E2EED" w:rsidR="00D142C0">
      <w:pPr>
        <w:pStyle w:val="Bezproreda"/>
      </w:pPr>
    </w:p>
    <w:p w:rsidRDefault="006E2EED" w:rsidP="006E2EED" w:rsidR="006E2EED">
      <w:pPr>
        <w:pStyle w:val="Bezproreda"/>
      </w:pPr>
    </w:p>
    <w:p w:rsidRDefault="00606F3E" w:rsidP="004F5146" w:rsidR="00606F3E">
      <w:pPr>
        <w:jc w:val="right"/>
      </w:pPr>
      <w:r>
        <w:t>za točnost otpravka-ovlašteni službenik</w:t>
      </w:r>
    </w:p>
    <w:p w:rsidRDefault="00606F3E" w:rsidP="004F5146" w:rsidR="00606F3E">
      <w:pPr>
        <w:jc w:val="right"/>
      </w:pPr>
      <w:r>
        <w:t xml:space="preserve">Mirjana Gašparić </w:t>
      </w:r>
    </w:p>
    <w:p w:rsidRDefault="00A50A8A" w:rsidP="000A2228" w:rsidR="00A50A8A">
      <w:pPr>
        <w:pStyle w:val="Bezproreda"/>
      </w:pPr>
    </w:p>
    <w:sectPr w:rsidSect="000E1D2E" w:rsidR="00A50A8A">
      <w:headerReference w:type="default" r:id="rId11"/>
      <w:footerReference w:type="default" r:id="rId12"/>
      <w:pgSz w:code="9" w:h="16839" w:w="11907"/>
      <w:pgMar w:gutter="0" w:footer="1134" w:header="1134" w:left="1418" w:bottom="1418" w:right="1418" w:top="1418"/>
      <w:paperSrc w:other="2"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256C" w:rsidR="00FE256C">
    <w:pPr>
      <w:pStyle w:val="Podnoje"/>
      <w:jc w:val="center"/>
    </w:pPr>
  </w:p>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6F3E" w:rsidP="00FB7DF9" w:rsidR="006C43C5">
    <w:pPr>
      <w:pStyle w:val="Zaglavlje"/>
      <w:jc w:val="center"/>
    </w:pPr>
    <w:sdt>
      <w:sdtPr>
        <w:id w:val="2057896774"/>
        <w:docPartObj>
          <w:docPartGallery w:val="Page Numbers (Top of Page)"/>
          <w:docPartUnique/>
        </w:docPartObj>
      </w:sdtPr>
      <w:sdtEndPr/>
      <w:sdtContent>
        <w:r w:rsidR="000E1D2E">
          <w:t xml:space="preserve">                                                                </w:t>
        </w:r>
        <w:r w:rsidR="000E1D2E">
          <w:fldChar w:fldCharType="begin"/>
        </w:r>
        <w:r w:rsidR="000E1D2E">
          <w:instrText>PAGE   \* MERGEFORMAT</w:instrText>
        </w:r>
        <w:r w:rsidR="000E1D2E">
          <w:fldChar w:fldCharType="separate"/>
        </w:r>
        <w:r>
          <w:t>2</w:t>
        </w:r>
        <w:r w:rsidR="000E1D2E">
          <w:fldChar w:fldCharType="end"/>
        </w:r>
        <w:r w:rsidR="000E1D2E">
          <w:t xml:space="preserve">        </w:t>
        </w:r>
        <w:r w:rsidR="00FB7DF9">
          <w:t xml:space="preserve">                      70. Stž-25</w:t>
        </w:r>
        <w:r w:rsidR="000E1D2E">
          <w:t>/2016</w:t>
        </w:r>
      </w:sdtContent>
    </w:sdt>
    <w:r w:rsidR="006C43C5" w:rsidRPr="001C4583">
      <w:rPr>
        <w:rStyle w:val="PozadinaSvijetloCrvena"/>
        <w:shd w:fill="auto" w:color="auto" w:val="clear"/>
      </w:rPr>
      <w:t xml:space="preserve"> </w:t>
    </w:r>
    <w:sdt>
      <w:sdtPr>
        <w:rPr>
          <w:rStyle w:val="eSPISCCParagraphDefaultFont"/>
          <w:rFonts w:eastAsiaTheme="minorHAnsi"/>
        </w:rPr>
        <w:alias w:val="Oznaka referade"/>
        <w:tag w:val="DomainObject.Predmet.Referada.Oznaka_1"/>
        <w:id w:val="2039546895"/>
        <w:lock w:val="sdtLocked"/>
        <w:showingPlcHdr/>
        <w:dataBinding w:storeItemID="{100293BC-3C9C-4740-99C7-73F5E9006100}" w:xpath="/icms/DomainObject.Predmet.Referada.Oznaka/derivirana_varijabla[@naziv='DomainObject.Predmet.Referada.Oznaka_1']"/>
        <w:text/>
      </w:sdtPr>
      <w:sdtEndPr>
        <w:rPr>
          <w:rStyle w:val="PozadinaSvijetloZelena"/>
          <w:rFonts w:cstheme="minorBidi"/>
          <w:shd w:fill="CCFFCC" w:color="auto" w:val="clear"/>
          <w:lang w:eastAsia="en-US"/>
        </w:rPr>
      </w:sdtEndPr>
      <w:sdtContent>
        <w:r w:rsidRPr="00606F3E">
          <w:rPr>
            <w:rStyle w:val="Tekstrezerviranogmjesta"/>
          </w:rPr>
          <w:t xml:space="preserve">     </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3D7429"/>
    <w:multiLevelType w:val="hybridMultilevel"/>
    <w:tmpl w:val="66DC5D84"/>
    <w:lvl w:tplc="A7B4442A"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trackedChanges"/>
  <w:defaultTabStop w:val="708"/>
  <w:hyphenationZone w:val="425"/>
  <w:doNotHyphenateCaps/>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58B9"/>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2228"/>
    <w:rsid w:val="000A3706"/>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1FB5"/>
    <w:rsid w:val="000D2656"/>
    <w:rsid w:val="000D3126"/>
    <w:rsid w:val="000D4BEE"/>
    <w:rsid w:val="000D5BFE"/>
    <w:rsid w:val="000D61BF"/>
    <w:rsid w:val="000D6284"/>
    <w:rsid w:val="000D673E"/>
    <w:rsid w:val="000D7DF3"/>
    <w:rsid w:val="000E09B4"/>
    <w:rsid w:val="000E1D2E"/>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777A1"/>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4B49"/>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AE8"/>
    <w:rsid w:val="002A5C9F"/>
    <w:rsid w:val="002A5F02"/>
    <w:rsid w:val="002A5FB0"/>
    <w:rsid w:val="002B055F"/>
    <w:rsid w:val="002B062D"/>
    <w:rsid w:val="002B21AC"/>
    <w:rsid w:val="002B2DED"/>
    <w:rsid w:val="002B4B00"/>
    <w:rsid w:val="002B516C"/>
    <w:rsid w:val="002B6864"/>
    <w:rsid w:val="002B6BD8"/>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DBE"/>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0CEF"/>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2833"/>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2F66"/>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4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346D"/>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5F6B"/>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6F3E"/>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5D3"/>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2EED"/>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4CB"/>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56"/>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776E5"/>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2ED8"/>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3DAA"/>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4CDB"/>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0A8A"/>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0D86"/>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4464"/>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37EF"/>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B70E8"/>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1A8B"/>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42C0"/>
    <w:rsid w:val="00D1763A"/>
    <w:rsid w:val="00D1784E"/>
    <w:rsid w:val="00D20E7F"/>
    <w:rsid w:val="00D23706"/>
    <w:rsid w:val="00D27872"/>
    <w:rsid w:val="00D27BF4"/>
    <w:rsid w:val="00D27DB9"/>
    <w:rsid w:val="00D27F53"/>
    <w:rsid w:val="00D3196F"/>
    <w:rsid w:val="00D3382A"/>
    <w:rsid w:val="00D33A6F"/>
    <w:rsid w:val="00D37306"/>
    <w:rsid w:val="00D37847"/>
    <w:rsid w:val="00D37852"/>
    <w:rsid w:val="00D40330"/>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0BC"/>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4DD4"/>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B7DF9"/>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B64464"/>
    <w:pPr>
      <w:spacing w:lineRule="auto" w:line="240" w:after="0"/>
      <w:jc w:val="both"/>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EB0D4C"/>
    <w:pPr>
      <w:keepNext/>
      <w:keepLines/>
      <w:numPr>
        <w:numId w:val="22"/>
      </w:numPr>
      <w:spacing w:after="240" w:before="480"/>
      <w:jc w:val="left"/>
      <w:outlineLvl w:val="0"/>
    </w:pPr>
    <w:rPr>
      <w:rFonts w:cstheme="majorBidi" w:eastAsiaTheme="majorEastAsia"/>
      <w:b/>
      <w:bCs/>
      <w:color w:themeShade="BF" w:themeColor="accent1" w:val="365F91"/>
      <w:sz w:val="28"/>
      <w:szCs w:val="28"/>
      <w:lang w:eastAsia="en-US"/>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before="120"/>
      <w:outlineLvl w:val="4"/>
    </w:pPr>
    <w:rPr>
      <w:rFonts w:hAnsi="Arial" w:asci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hAnsi="Arial" w:asci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hAnsi="Arial" w:asci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hAnsi="Arial" w:asci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jc w:val="left"/>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jc w:val="left"/>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jc w:val="left"/>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jc w:val="left"/>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jc w:val="left"/>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after="240"/>
      <w:ind w:left="720"/>
      <w:jc w:val="left"/>
    </w:pPr>
    <w:rPr>
      <w:rFonts w:cstheme="minorBidi" w:eastAsiaTheme="minorHAnsi"/>
      <w:lang w:eastAsia="en-US"/>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jc w:val="left"/>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jc w:val="left"/>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jc w:val="left"/>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jc w:val="left"/>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jc w:val="left"/>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jc w:val="left"/>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jc w:val="left"/>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jc w:val="left"/>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jc w:val="left"/>
    </w:pPr>
    <w:rPr>
      <w:rFonts w:cstheme="minorBidi" w:eastAsiaTheme="minorHAns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jc w:val="left"/>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jc w:val="left"/>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jc w:val="left"/>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jc w:val="left"/>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jc w:val="left"/>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jc w:val="left"/>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jc w:val="left"/>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jc w:val="left"/>
    </w:pPr>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jc w:val="left"/>
    </w:pPr>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jc w:val="left"/>
    </w:pPr>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jc w:val="left"/>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jc w:val="left"/>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jc w:val="left"/>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jc w:val="left"/>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jc w:val="left"/>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jc w:val="left"/>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jc w:val="left"/>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jc w:val="left"/>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jc w:val="left"/>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jc w:val="left"/>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jc w:val="left"/>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jc w:val="left"/>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jc w:val="left"/>
    </w:pPr>
    <w:rPr>
      <w:rFonts w:cstheme="minorBidi" w:eastAsiaTheme="minorHAnsi"/>
      <w:lang w:eastAsia="en-US"/>
    </w:rPr>
  </w:style>
  <w:style w:styleId="Tablicaslika" w:type="paragraph">
    <w:name w:val="table of figures"/>
    <w:basedOn w:val="Normal"/>
    <w:next w:val="Normal"/>
    <w:uiPriority w:val="99"/>
    <w:semiHidden/>
    <w:unhideWhenUsed/>
    <w:rsid w:val="00551CB3"/>
    <w:pPr>
      <w:jc w:val="left"/>
    </w:pPr>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jc w:val="left"/>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jc w:val="left"/>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jc w:val="left"/>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jc w:val="left"/>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jc w:val="left"/>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jc w:val="left"/>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jc w:val="left"/>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jc w:val="left"/>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jc w:val="left"/>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jc w:val="left"/>
    </w:pPr>
    <w:rPr>
      <w:rFonts w:cstheme="minorBidi" w:eastAsiaTheme="minorHAnsi"/>
      <w:lang w:eastAsia="en-US"/>
    </w:r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jc w:val="left"/>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jc w:val="lef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jc w:val="left"/>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jc w:val="lef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jc w:val="left"/>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jc w:val="lef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jc w:val="left"/>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jc w:val="left"/>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BodyText21" w:type="paragraph">
    <w:name w:val="Body Text 21"/>
    <w:basedOn w:val="Normal"/>
    <w:rsid w:val="00B64464"/>
    <w:pPr>
      <w:overflowPunct w:val="false"/>
      <w:autoSpaceDE w:val="false"/>
      <w:autoSpaceDN w:val="false"/>
      <w:adjustRightInd w:val="false"/>
      <w:ind w:hanging="720" w:left="720"/>
    </w:pPr>
    <w:rPr>
      <w:rFonts w:hAnsi="Arial" w:ascii="Arial"/>
      <w:szCs w:val="2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B64464"/>
    <w:pPr>
      <w:spacing w:after="0" w:line="240" w:lineRule="auto"/>
      <w:jc w:val="both"/>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EB0D4C"/>
    <w:pPr>
      <w:keepNext/>
      <w:keepLines/>
      <w:numPr>
        <w:numId w:val="22"/>
      </w:numPr>
      <w:spacing w:after="240" w:before="480"/>
      <w:jc w:val="left"/>
      <w:outlineLvl w:val="0"/>
    </w:pPr>
    <w:rPr>
      <w:rFonts w:cstheme="majorBidi" w:eastAsiaTheme="majorEastAsia"/>
      <w:b/>
      <w:bCs/>
      <w:color w:themeColor="accent1" w:themeShade="BF" w:val="365F91"/>
      <w:sz w:val="28"/>
      <w:szCs w:val="28"/>
      <w:lang w:eastAsia="en-US"/>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before="120"/>
      <w:outlineLvl w:val="4"/>
    </w:pPr>
    <w:rPr>
      <w:rFonts w:ascii="Arial" w:hAns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ascii="Arial" w:hAns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ascii="Arial" w:hAns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ascii="Arial" w:hAns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jc w:val="left"/>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jc w:val="left"/>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jc w:val="left"/>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jc w:val="left"/>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jc w:val="left"/>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ind w:left="720"/>
      <w:jc w:val="left"/>
    </w:pPr>
    <w:rPr>
      <w:rFonts w:cstheme="minorBidi" w:eastAsiaTheme="minorHAnsi"/>
      <w:lang w:eastAsia="en-US"/>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jc w:val="left"/>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jc w:val="left"/>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jc w:val="left"/>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jc w:val="left"/>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jc w:val="left"/>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jc w:val="left"/>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jc w:val="left"/>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jc w:val="left"/>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jc w:val="left"/>
    </w:pPr>
    <w:rPr>
      <w:rFonts w:cstheme="minorBidi" w:eastAsiaTheme="minorHAns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jc w:val="left"/>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jc w:val="left"/>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jc w:val="left"/>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jc w:val="left"/>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jc w:val="left"/>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jc w:val="left"/>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jc w:val="left"/>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jc w:val="left"/>
    </w:pPr>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jc w:val="left"/>
    </w:pPr>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jc w:val="left"/>
    </w:pPr>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jc w:val="left"/>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jc w:val="left"/>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jc w:val="left"/>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jc w:val="left"/>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jc w:val="left"/>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jc w:val="left"/>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jc w:val="left"/>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jc w:val="left"/>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jc w:val="left"/>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jc w:val="left"/>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jc w:val="left"/>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jc w:val="left"/>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jc w:val="left"/>
    </w:pPr>
    <w:rPr>
      <w:rFonts w:cstheme="minorBidi" w:eastAsiaTheme="minorHAnsi"/>
      <w:lang w:eastAsia="en-US"/>
    </w:rPr>
  </w:style>
  <w:style w:styleId="Tablicaslika" w:type="paragraph">
    <w:name w:val="table of figures"/>
    <w:basedOn w:val="Normal"/>
    <w:next w:val="Normal"/>
    <w:uiPriority w:val="99"/>
    <w:semiHidden/>
    <w:unhideWhenUsed/>
    <w:rsid w:val="00551CB3"/>
    <w:pPr>
      <w:jc w:val="left"/>
    </w:pPr>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jc w:val="left"/>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jc w:val="left"/>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jc w:val="left"/>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jc w:val="left"/>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jc w:val="left"/>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jc w:val="left"/>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jc w:val="left"/>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jc w:val="left"/>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jc w:val="left"/>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jc w:val="left"/>
    </w:pPr>
    <w:rPr>
      <w:rFonts w:cstheme="minorBidi" w:eastAsiaTheme="minorHAnsi"/>
      <w:lang w:eastAsia="en-US"/>
    </w:r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before="360"/>
      <w:jc w:val="left"/>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jc w:val="lef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jc w:val="left"/>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jc w:val="lef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jc w:val="left"/>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jc w:val="lef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jc w:val="left"/>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jc w:val="left"/>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odyText21" w:type="paragraph">
    <w:name w:val="Body Text 21"/>
    <w:basedOn w:val="Normal"/>
    <w:rsid w:val="00B64464"/>
    <w:pPr>
      <w:overflowPunct w:val="0"/>
      <w:autoSpaceDE w:val="0"/>
      <w:autoSpaceDN w:val="0"/>
      <w:adjustRightInd w:val="0"/>
      <w:ind w:hanging="720" w:left="720"/>
    </w:pPr>
    <w:rPr>
      <w:rFonts w:ascii="Arial" w:hAnsi="Arial"/>
      <w:szCs w:val="20"/>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63079542">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2018.</izvorni_sadrzaj>
    <derivirana_varijabla naziv="DomainObject.DatumDonosenjaOdluke_1">27.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Stž-25/2016</izvorni_sadrzaj>
    <derivirana_varijabla naziv="DomainObject.Predmet.OznakaBroj_1">Stž-25/2016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VERENA j.d.o.o. zastupanog po punomoćniku Ivica Škunca; Marko Žerjavić</izvorni_sadrzaj>
    <derivirana_varijabla naziv="DomainObject.Predmet.ProtustrankaFormated_1">  VERENA j.d.o.o. zastupanog po punomoćniku Ivica Škunca; Marko Žerjavić</derivirana_varijabla>
  </DomainObject.Predmet.ProtustrankaFormated>
  <DomainObject.Predmet.ProtustrankaFormatedOIB>
    <izvorni_sadrzaj>  VERENA j.d.o.o., OIB 37964058568 zastupanog po punomoćniku Ivica Škunca; Marko Žerjavić</izvorni_sadrzaj>
    <derivirana_varijabla naziv="DomainObject.Predmet.ProtustrankaFormatedOIB_1">  VERENA j.d.o.o., OIB 37964058568 zastupanog po punomoćniku Ivica Škunca; Marko Žerjavić</derivirana_varijabla>
  </DomainObject.Predmet.ProtustrankaFormatedOIB>
  <DomainObject.Predmet.ProtustrankaFormatedWithAdress>
    <izvorni_sadrzaj> VERENA j.d.o.o., Tržna 2, 10290 Zaprešić zastupanog po punomoćniku Ivica Škunca; Marko Žerjavić</izvorni_sadrzaj>
    <derivirana_varijabla naziv="DomainObject.Predmet.ProtustrankaFormatedWithAdress_1"> VERENA j.d.o.o., Tržna 2, 10290 Zaprešić zastupanog po punomoćniku Ivica Škunca; Marko Žerjavić</derivirana_varijabla>
  </DomainObject.Predmet.ProtustrankaFormatedWithAdress>
  <DomainObject.Predmet.ProtustrankaFormatedWithAdressOIB>
    <izvorni_sadrzaj> VERENA j.d.o.o., OIB 37964058568, Tržna 2, 10290 Zaprešić zastupanog po punomoćniku Ivica Škunca; Marko Žerjavić</izvorni_sadrzaj>
    <derivirana_varijabla naziv="DomainObject.Predmet.ProtustrankaFormatedWithAdressOIB_1"> VERENA j.d.o.o., OIB 37964058568, Tržna 2, 10290 Zaprešić zastupanog po punomoćniku Ivica Škunca; Marko Žerjavić</derivirana_varijabla>
  </DomainObject.Predmet.ProtustrankaFormatedWithAdressOIB>
  <DomainObject.Predmet.ProtustrankaWithAdress>
    <izvorni_sadrzaj>VERENA j.d.o.o. Tržna 2, 10290 Zaprešić</izvorni_sadrzaj>
    <derivirana_varijabla naziv="DomainObject.Predmet.ProtustrankaWithAdress_1">VERENA j.d.o.o. Tržna 2, 10290 Zaprešić</derivirana_varijabla>
  </DomainObject.Predmet.ProtustrankaWithAdress>
  <DomainObject.Predmet.ProtustrankaWithAdressOIB>
    <izvorni_sadrzaj>VERENA j.d.o.o., OIB 37964058568, Tržna 2, 10290 Zaprešić</izvorni_sadrzaj>
    <derivirana_varijabla naziv="DomainObject.Predmet.ProtustrankaWithAdressOIB_1">VERENA j.d.o.o., OIB 37964058568, Tržna 2, 10290 Zaprešić</derivirana_varijabla>
  </DomainObject.Predmet.ProtustrankaWithAdressOIB>
  <DomainObject.Predmet.ProtustrankaNazivFormated>
    <izvorni_sadrzaj>VERENA j.d.o.o.</izvorni_sadrzaj>
    <derivirana_varijabla naziv="DomainObject.Predmet.ProtustrankaNazivFormated_1">VERENA j.d.o.o.</derivirana_varijabla>
    <derivirana_varijabla naziv="Padez">VERENA j.d.o.o.</derivirana_varijabla>
  </DomainObject.Predmet.ProtustrankaNazivFormated>
  <DomainObject.Predmet.ProtustrankaNazivFormatedOIB>
    <izvorni_sadrzaj>VERENA j.d.o.o., OIB 37964058568</izvorni_sadrzaj>
    <derivirana_varijabla naziv="DomainObject.Predmet.ProtustrankaNazivFormatedOIB_1">VERENA j.d.o.o., OIB 37964058568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erivirana_varijabla naziv="Dativ">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erivirana_varijabla naziv="Padez">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Mirjana Gašparić</izvorni_sadrzaj>
    <derivirana_varijabla naziv="DomainObject.Predmet.Zapisnicar_1">Mirjana Gašparić</derivirana_varijabla>
    <derivirana_varijabla naziv="Padez">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VERENA j.d.o.o. zastupanog po punomoćniku Ivica Škunca; Marko Žerjavić</item>
    </izvorni_sadrzaj>
    <derivirana_varijabla naziv="DomainObject.Predmet.ProtuStrankaListFormated_1">
      <item>VERENA j.d.o.o. zastupanog po punomoćniku Ivica Škunca; Marko Žerjavić</item>
    </derivirana_varijabla>
  </DomainObject.Predmet.ProtuStrankaListFormated>
  <DomainObject.Predmet.ProtuStrankaListFormatedOIB>
    <izvorni_sadrzaj>
      <item>VERENA j.d.o.o., OIB 37964058568 zastupanog po punomoćniku Ivica Škunca; Marko Žerjavić</item>
    </izvorni_sadrzaj>
    <derivirana_varijabla naziv="DomainObject.Predmet.ProtuStrankaListFormatedOIB_1">
      <item>VERENA j.d.o.o., OIB 37964058568 zastupanog po punomoćniku Ivica Škunca; Marko Žerjavić</item>
    </derivirana_varijabla>
  </DomainObject.Predmet.ProtuStrankaListFormatedOIB>
  <DomainObject.Predmet.ProtuStrankaListFormatedWithAdress>
    <izvorni_sadrzaj>
      <item>VERENA j.d.o.o., Tržna 2, 10290 Zaprešić zastupanog po punomoćniku Ivica Škunca; Marko Žerjavić</item>
    </izvorni_sadrzaj>
    <derivirana_varijabla naziv="DomainObject.Predmet.ProtuStrankaListFormatedWithAdress_1">
      <item>VERENA j.d.o.o., Tržna 2, 10290 Zaprešić zastupanog po punomoćniku Ivica Škunca; Marko Žerjavić</item>
    </derivirana_varijabla>
  </DomainObject.Predmet.ProtuStrankaListFormatedWithAdress>
  <DomainObject.Predmet.ProtuStrankaListFormatedWithAdressOIB>
    <izvorni_sadrzaj>
      <item>VERENA j.d.o.o., OIB 37964058568, Tržna 2, 10290 Zaprešić zastupanog po punomoćniku Ivica Škunca; Marko Žerjavić</item>
    </izvorni_sadrzaj>
    <derivirana_varijabla naziv="DomainObject.Predmet.ProtuStrankaListFormatedWithAdressOIB_1">
      <item>VERENA j.d.o.o., OIB 37964058568, Tržna 2, 10290 Zaprešić zastupanog po punomoćniku Ivica Škunca; Marko Žerjavić</item>
    </derivirana_varijabla>
  </DomainObject.Predmet.ProtuStrankaListFormatedWithAdressOIB>
  <DomainObject.Predmet.ProtuStrankaListNazivFormated>
    <izvorni_sadrzaj>
      <item>VERENA j.d.o.o.</item>
    </izvorni_sadrzaj>
    <derivirana_varijabla naziv="DomainObject.Predmet.ProtuStrankaListNazivFormated_1">
      <item>VERENA j.d.o.o.</item>
    </derivirana_varijabla>
  </DomainObject.Predmet.ProtuStrankaListNazivFormated>
  <DomainObject.Predmet.ProtuStrankaListNazivFormatedOIB>
    <izvorni_sadrzaj>
      <item>VERENA j.d.o.o., OIB 37964058568</item>
    </izvorni_sadrzaj>
    <derivirana_varijabla naziv="DomainObject.Predmet.ProtuStrankaListNazivFormatedOIB_1">
      <item>VERENA j.d.o.o., OIB 37964058568</item>
    </derivirana_varijabla>
  </DomainObject.Predmet.ProtuStrankaListNazivFormatedOIB>
  <DomainObject.Predmet.OstaliListFormated>
    <izvorni_sadrzaj>
      <item>Marko Žerjavić punomoćnik sudionika u postupku VERENA j.d.o.o.</item>
      <item>Ivica Škunca punomoćnik sudionika u postupku VERENA j.d.o.o.</item>
    </izvorni_sadrzaj>
    <derivirana_varijabla naziv="DomainObject.Predmet.OstaliListFormated_1">
      <item>Marko Žerjavić punomoćnik sudionika u postupku VERENA j.d.o.o.</item>
      <item>Ivica Škunca punomoćnik sudionika u postupku VERENA j.d.o.o.</item>
    </derivirana_varijabla>
    <derivirana_varijabla naziv="DrugaOsoba">
      <item>Marko Žerjavić punomoćnik sudionika u postupku VERENA j.d.o.o.</item>
      <item>Ivica Škunca punomoćnik sudionika u postupku VERENA j.d.o.o.</item>
    </derivirana_varijabla>
  </DomainObject.Predmet.OstaliListFormated>
  <DomainObject.Predmet.OstaliListFormatedOIB>
    <izvorni_sadrzaj>
      <item>Marko Žerjavić, OIB 96344622688 punomoćnik sudionika u postupku VERENA j.d.o.o.</item>
      <item>Ivica Škunca punomoćnik sudionika u postupku VERENA j.d.o.o.</item>
    </izvorni_sadrzaj>
    <derivirana_varijabla naziv="DomainObject.Predmet.OstaliListFormatedOIB_1">
      <item>Marko Žerjavić, OIB 96344622688 punomoćnik sudionika u postupku VERENA j.d.o.o.</item>
      <item>Ivica Škunca punomoćnik sudionika u postupku VERENA j.d.o.o.</item>
    </derivirana_varijabla>
  </DomainObject.Predmet.OstaliListFormatedOIB>
  <DomainObject.Predmet.OstaliListFormatedWithAdress>
    <izvorni_sadrzaj>
      <item>Marko Žerjavić, Nova Cesta 22, 10291 Prigorje Brdovečko punomoćnik sudionika u postupku VERENA j.d.o.o.</item>
      <item>Ivica Škunca, Maršala Tita 2, 10290 Zaprešić punomoćnik sudionika u postupku VERENA j.d.o.o.</item>
    </izvorni_sadrzaj>
    <derivirana_varijabla naziv="DomainObject.Predmet.OstaliListFormatedWithAdress_1">
      <item>Marko Žerjavić, Nova Cesta 22, 10291 Prigorje Brdovečko punomoćnik sudionika u postupku VERENA j.d.o.o.</item>
      <item>Ivica Škunca, Maršala Tita 2, 10290 Zaprešić punomoćnik sudionika u postupku VERENA j.d.o.o.</item>
    </derivirana_varijabla>
  </DomainObject.Predmet.OstaliListFormatedWithAdress>
  <DomainObject.Predmet.OstaliListFormatedWithAdressOIB>
    <izvorni_sadrzaj>
      <item>Marko Žerjavić, OIB 96344622688, Nova Cesta 22, 10291 Prigorje Brdovečko punomoćnik sudionika u postupku VERENA j.d.o.o.</item>
      <item>Ivica Škunca, Maršala Tita 2, 10290 Zaprešić punomoćnik sudionika u postupku VERENA j.d.o.o.</item>
    </izvorni_sadrzaj>
    <derivirana_varijabla naziv="DomainObject.Predmet.OstaliListFormatedWithAdressOIB_1">
      <item>Marko Žerjavić, OIB 96344622688, Nova Cesta 22, 10291 Prigorje Brdovečko punomoćnik sudionika u postupku VERENA j.d.o.o.</item>
      <item>Ivica Škunca, Maršala Tita 2, 10290 Zaprešić punomoćnik sudionika u postupku VERENA j.d.o.o.</item>
    </derivirana_varijabla>
  </DomainObject.Predmet.OstaliListFormatedWithAdressOIB>
  <DomainObject.Predmet.OstaliListNazivFormated>
    <izvorni_sadrzaj>
      <item>Marko Žerjavić</item>
      <item>Ivica Škunca</item>
    </izvorni_sadrzaj>
    <derivirana_varijabla naziv="DomainObject.Predmet.OstaliListNazivFormated_1">
      <item>Marko Žerjavić</item>
      <item>Ivica Škunca</item>
    </derivirana_varijabla>
  </DomainObject.Predmet.OstaliListNazivFormated>
  <DomainObject.Predmet.OstaliListNazivFormatedOIB>
    <izvorni_sadrzaj>
      <item>Marko Žerjavić, OIB 96344622688</item>
      <item>Ivica Škunca</item>
    </izvorni_sadrzaj>
    <derivirana_varijabla naziv="DomainObject.Predmet.OstaliListNazivFormatedOIB_1">
      <item>Marko Žerjavić, OIB 96344622688</item>
      <item>Ivica Škunca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prosinca 2018.</izvorni_sadrzaj>
    <derivirana_varijabla naziv="DomainObject.Datum_1">31.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VERENA j.d.o.o.</izvorni_sadrzaj>
    <derivirana_varijabla naziv="DomainObject.Predmet.ProtustrankaIDrugi_1">VERENA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VERENA j.d.o.o., OIB 37964058568, Tržna 2, 10290 Zaprešić</izvorni_sadrzaj>
    <derivirana_varijabla naziv="DomainObject.Predmet.ProtustrankaIDrugiAdressOIB_1">VERENA j.d.o.o., OIB 37964058568, Tržna 2,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VERENA j.d.o.o.</item>
      <item>FINA Regionalni centar Zagreb</item>
      <item>Marko Žerjavić</item>
      <item>Ivica Škunca</item>
    </izvorni_sadrzaj>
    <derivirana_varijabla naziv="DomainObject.Predmet.SudioniciListNaziv_1">
      <item>VERENA j.d.o.o.</item>
      <item>FINA Regionalni centar Zagreb</item>
      <item>Marko Žerjavić</item>
      <item>Ivica Škunca</item>
    </derivirana_varijabla>
    <derivirana_varijabla naziv="OstaliSudionici">
      <item>VERENA j.d.o.o.</item>
      <item>FINA Regionalni centar Zagreb</item>
      <item>Marko Žerjavić</item>
      <item>Ivica Škunca</item>
    </derivirana_varijabla>
  </DomainObject.Predmet.SudioniciListNaziv>
  <DomainObject.Predmet.SudioniciListAdressOIB>
    <izvorni_sadrzaj>
      <item>VERENA j.d.o.o., OIB 37964058568, Tržna 2,10290 Zaprešić</item>
      <item>FINA Regionalni centar Zagreb, OIB 85821130368, Trg svibanjskih žrtava 1995.1,10000 Zagreb</item>
      <item>Marko Žerjavić, OIB 96344622688, Nova Cesta 22,10291 Prigorje Brdovečko</item>
      <item>Ivica Škunca, Maršala Tita 2,10290 Zaprešić</item>
    </izvorni_sadrzaj>
    <derivirana_varijabla naziv="DomainObject.Predmet.SudioniciListAdressOIB_1">
      <item>VERENA j.d.o.o., OIB 37964058568, Tržna 2,10290 Zaprešić</item>
      <item>FINA Regionalni centar Zagreb, OIB 85821130368, Trg svibanjskih žrtava 1995.1,10000 Zagreb</item>
      <item>Marko Žerjavić, OIB 96344622688, Nova Cesta 22,10291 Prigorje Brdovečko</item>
      <item>Ivica Škunca, Maršala Tita 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37964058568</item>
      <item>, OIB 85821130368</item>
      <item>, OIB 96344622688</item>
      <item>, OIB null</item>
    </izvorni_sadrzaj>
    <derivirana_varijabla naziv="DomainObject.Predmet.SudioniciListNazivOIB_1">
      <item>, OIB 37964058568</item>
      <item>, OIB 85821130368</item>
      <item>, OIB 96344622688</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881532-F763-456E-9313-C9E7D62928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665</properties:Words>
  <properties:Characters>3541</properties:Characters>
  <properties:Lines>85</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4343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2018-12-31T07:13:00Z</dcterms:created>
  <dc:creator>wsadmin</dc:creator>
  <dc:description>Ovaj predložak služi kao osnova za kreiranje novih eSPIS predložaka te za upravljanje eSPIS funkcijama tijekom obrade sudskih dokumenata.</dc:description>
  <cp:lastModifiedBy>Mirjana Gašparić</cp:lastModifiedBy>
  <cp:lastPrinted>2018-12-31T07:18:00Z</cp:lastPrinted>
  <dcterms:modified xmlns:xsi="http://www.w3.org/2001/XMLSchema-instance" xsi:type="dcterms:W3CDTF">2018-12-31T07:19:00Z</dcterms:modified>
  <cp:revision>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Odluka - Rješenje - potvrđeno prvostupanjsko rješenje (Stž -25-16-a.docx)</vt:lpwstr>
  </prop:property>
  <prop:property name="Predlozak_id" pid="6" fmtid="{D5CDD505-2E9C-101B-9397-08002B2CF9AE}">
    <vt:lpwstr>1000000530</vt:lpwstr>
  </prop:property>
  <prop:property name="Predlozak_oznaka" pid="7" fmtid="{D5CDD505-2E9C-101B-9397-08002B2CF9AE}">
    <vt:lpwstr>VTS_001</vt:lpwstr>
  </prop:property>
  <prop:property name="Predlozak_naziv" pid="8" fmtid="{D5CDD505-2E9C-101B-9397-08002B2CF9AE}">
    <vt:lpwstr>Prazan predložak dopis, presuda, rješenje sa posl.br.</vt:lpwstr>
  </prop:property>
  <prop:property name="eSPIS_CC_ID" pid="9" fmtid="{D5CDD505-2E9C-101B-9397-08002B2CF9AE}">
    <vt:lpwstr>2039546895</vt:lpwstr>
  </prop:property>
</prop:Properties>
</file>