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0dac" w14:paraId="be10dac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8D31F9">
        <w:rPr>
          <w:rFonts w:hAnsi="Times New Roman" w:ascii="Times New Roman"/>
          <w:sz w:val="24"/>
        </w:rPr>
        <w:t>1748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8D31F9">
        <w:rPr>
          <w:rFonts w:hAnsi="Times New Roman" w:ascii="Times New Roman"/>
          <w:sz w:val="24"/>
        </w:rPr>
        <w:t>12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8D31F9">
        <w:rPr>
          <w:rFonts w:hAnsi="Times New Roman" w:ascii="Times New Roman"/>
          <w:sz w:val="24"/>
        </w:rPr>
        <w:t>OTP BANKA d.d., OIB: 52508873833, Zadar, Domovinskog rata 3, zastupani po punomoćnici Sanji Vukina, odvjetnici iz Zagreba, Prilaz Gjure Deželića 30</w:t>
      </w:r>
      <w:r w:rsidR="00210454" w:rsidRPr="00621879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8D31F9">
        <w:rPr>
          <w:rFonts w:hAnsi="Times New Roman" w:ascii="Times New Roman"/>
          <w:sz w:val="24"/>
        </w:rPr>
        <w:t>PUPEK d.o.o., OIB: 81722986478, Ljubijska ulica 13, 10 000 Zagreb</w:t>
      </w:r>
      <w:r w:rsidR="00210454"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8D31F9">
        <w:rPr>
          <w:rFonts w:hAnsi="Times New Roman" w:ascii="Times New Roman"/>
          <w:sz w:val="24"/>
        </w:rPr>
        <w:t>OTP BANKA d.d., OIB: 52508873833, Zadar, Domovinskog rata 3, zastupani po punomoćnici Sanji Vukina, odvjetnici iz Zagreba, Prilaz Gjure Deželića 30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8D31F9">
        <w:rPr>
          <w:rFonts w:hAnsi="Times New Roman" w:ascii="Times New Roman"/>
          <w:sz w:val="24"/>
        </w:rPr>
        <w:t>1748</w:t>
      </w:r>
      <w:r w:rsidR="008D31F9" w:rsidRPr="00106428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8D31F9">
        <w:rPr>
          <w:rFonts w:hAnsi="Times New Roman" w:ascii="Times New Roman"/>
          <w:sz w:val="24"/>
        </w:rPr>
        <w:t>1748</w:t>
      </w:r>
      <w:r w:rsidR="008D31F9" w:rsidRPr="00106428">
        <w:rPr>
          <w:rFonts w:hAnsi="Times New Roman" w:ascii="Times New Roman"/>
          <w:sz w:val="24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8D31F9">
        <w:rPr>
          <w:rFonts w:hAnsi="Times New Roman" w:ascii="Times New Roman"/>
          <w:sz w:val="24"/>
        </w:rPr>
        <w:t>29</w:t>
      </w:r>
      <w:r w:rsidR="00480587">
        <w:rPr>
          <w:rFonts w:hAnsi="Times New Roman" w:ascii="Times New Roman"/>
          <w:sz w:val="24"/>
        </w:rPr>
        <w:t xml:space="preserve">. </w:t>
      </w:r>
      <w:r w:rsidR="008D31F9">
        <w:rPr>
          <w:rFonts w:hAnsi="Times New Roman" w:ascii="Times New Roman"/>
          <w:sz w:val="24"/>
        </w:rPr>
        <w:t>prosinca</w:t>
      </w:r>
      <w:r w:rsidR="00210454">
        <w:rPr>
          <w:rFonts w:hAnsi="Times New Roman" w:ascii="Times New Roman"/>
          <w:sz w:val="24"/>
        </w:rPr>
        <w:t xml:space="preserve"> 201</w:t>
      </w:r>
      <w:r w:rsidR="008D31F9">
        <w:rPr>
          <w:rFonts w:hAnsi="Times New Roman" w:ascii="Times New Roman"/>
          <w:sz w:val="24"/>
        </w:rPr>
        <w:t>5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8D31F9">
        <w:rPr>
          <w:rFonts w:hAnsi="Times New Roman" w:ascii="Times New Roman"/>
          <w:sz w:val="24"/>
        </w:rPr>
        <w:t>OTP BANKA d.d., OIB: 52508873833, Zadar, Domovinskog rata 3, zastupani po punomoćnici Sanji Vukina, odvjetnici iz Zagreba, Prilaz Gjure Deželića 30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 xml:space="preserve">utvrđivanje imovine, poduzimanje radnji oko reguliranja statusa zaposlenika, izrade prijava  i umnožavanje dokumentacije, te poduzimanje </w:t>
      </w:r>
      <w:r w:rsidR="002C2BF6">
        <w:rPr>
          <w:rFonts w:hAnsi="Times New Roman" w:ascii="Times New Roman"/>
          <w:sz w:val="24"/>
          <w:lang w:val="pl-PL"/>
        </w:rPr>
        <w:lastRenderedPageBreak/>
        <w:t>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621879">
        <w:rPr>
          <w:rFonts w:hAnsi="Times New Roman" w:ascii="Times New Roman"/>
          <w:sz w:val="24"/>
        </w:rPr>
        <w:t>15. veljače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 xml:space="preserve">Ljiljana Tomić </w:t>
      </w:r>
      <w:r w:rsidR="00E23C44">
        <w:rPr>
          <w:rFonts w:hAnsi="Times New Roman" w:ascii="Times New Roman"/>
          <w:sz w:val="24"/>
          <w:lang w:val="pl-PL"/>
        </w:rPr>
        <w:t>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E23C44" w:rsidP="00111BF6" w:rsidR="00E23C4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23C44" w:rsidP="00111BF6" w:rsidR="00E23C4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C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8D31F9" w:rsidRPr="00480587">
          <w:rPr>
            <w:rFonts w:hAnsi="Times New Roman" w:ascii="Times New Roman"/>
            <w:sz w:val="24"/>
          </w:rPr>
          <w:t>52. St-</w:t>
        </w:r>
        <w:r w:rsidR="008D31F9">
          <w:rPr>
            <w:rFonts w:hAnsi="Times New Roman" w:ascii="Times New Roman"/>
            <w:sz w:val="24"/>
          </w:rPr>
          <w:t>1748</w:t>
        </w:r>
        <w:r w:rsidR="008D31F9" w:rsidRPr="00480587">
          <w:rPr>
            <w:rFonts w:hAnsi="Times New Roman" w:ascii="Times New Roman"/>
            <w:sz w:val="24"/>
          </w:rPr>
          <w:t>/</w:t>
        </w:r>
        <w:r w:rsidR="008D31F9" w:rsidRPr="00106428">
          <w:rPr>
            <w:rFonts w:hAnsi="Times New Roman" w:ascii="Times New Roman"/>
            <w:sz w:val="24"/>
          </w:rPr>
          <w:t>15-</w:t>
        </w:r>
        <w:r w:rsidR="008D31F9">
          <w:rPr>
            <w:rFonts w:hAnsi="Times New Roman" w:ascii="Times New Roman"/>
            <w:sz w:val="24"/>
          </w:rPr>
          <w:t>12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43"/>
    <w:rsid w:val="00210454"/>
    <w:rsid w:val="002C2BF6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1879"/>
    <w:rsid w:val="0062647D"/>
    <w:rsid w:val="006341D0"/>
    <w:rsid w:val="006949AE"/>
    <w:rsid w:val="00753348"/>
    <w:rsid w:val="0077445F"/>
    <w:rsid w:val="00775A62"/>
    <w:rsid w:val="007A7361"/>
    <w:rsid w:val="008539D3"/>
    <w:rsid w:val="008C6827"/>
    <w:rsid w:val="008D14CD"/>
    <w:rsid w:val="008D31F9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23C44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4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3C4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3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4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3C4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PUPEK d.o.o. zastupanog po punomoćniku Ankica Maričić</izvorni_sadrzaj>
    <derivirana_varijabla naziv="DomainObject.Predmet.ProtustrankaFormated_1">  PUPEK d.o.o. zastupanog po punomoćniku Ankica Maričić</derivirana_varijabla>
  </DomainObject.Predmet.ProtustrankaFormated>
  <DomainObject.Predmet.ProtustrankaFormatedOIB>
    <izvorni_sadrzaj>  PUPEK d.o.o., OIB 81722986478 zastupanog po punomoćniku Ankica Maričić</izvorni_sadrzaj>
    <derivirana_varijabla naziv="DomainObject.Predmet.ProtustrankaFormatedOIB_1">  PUPEK d.o.o., OIB 81722986478 zastupanog po punomoćniku Ankica Maričić</derivirana_varijabla>
  </DomainObject.Predmet.ProtustrankaFormatedOIB>
  <DomainObject.Predmet.ProtustrankaFormatedWithAdress>
    <izvorni_sadrzaj> PUPEK d.o.o., Ljubijska ulica 13, 10000 Zagreb zastupanog po punomoćniku Ankica Maričić</izvorni_sadrzaj>
    <derivirana_varijabla naziv="DomainObject.Predmet.ProtustrankaFormatedWithAdress_1"> PUPEK d.o.o., Ljubijska ulica 13, 10000 Zagreb zastupanog po punomoćniku Ankica Maričić</derivirana_varijabla>
  </DomainObject.Predmet.ProtustrankaFormatedWithAdress>
  <DomainObject.Predmet.ProtustrankaFormatedWithAdressOIB>
    <izvorni_sadrzaj> PUPEK d.o.o., OIB 81722986478, Ljubijska ulica 13, 10000 Zagreb zastupanog po punomoćniku Ankica Maričić</izvorni_sadrzaj>
    <derivirana_varijabla naziv="DomainObject.Predmet.ProtustrankaFormatedWithAdressOIB_1"> PUPEK d.o.o., OIB 81722986478, Ljubijska ulica 13, 10000 Zagreb zastupanog po punomoćniku Ankica Maričić</derivirana_varijabla>
  </DomainObject.Predmet.ProtustrankaFormatedWithAdressOIB>
  <DomainObject.Predmet.ProtustrankaWithAdress>
    <izvorni_sadrzaj>PUPEK d.o.o. Ljubijska ulica 13, 10000 Zagreb</izvorni_sadrzaj>
    <derivirana_varijabla naziv="DomainObject.Predmet.ProtustrankaWithAdress_1">PUPEK d.o.o. Ljubijska ulica 13, 10000 Zagreb</derivirana_varijabla>
  </DomainObject.Predmet.ProtustrankaWithAdress>
  <DomainObject.Predmet.ProtustrankaWithAdressOIB>
    <izvorni_sadrzaj>PUPEK d.o.o., OIB 81722986478, Ljubijska ulica 13, 10000 Zagreb</izvorni_sadrzaj>
    <derivirana_varijabla naziv="DomainObject.Predmet.ProtustrankaWithAdressOIB_1">PUPEK d.o.o., OIB 81722986478, Ljubijska ulica 13, 10000 Zagreb</derivirana_varijabla>
  </DomainObject.Predmet.ProtustrankaWithAdressOIB>
  <DomainObject.Predmet.ProtustrankaNazivFormated>
    <izvorni_sadrzaj>PUPEK d.o.o.</izvorni_sadrzaj>
    <derivirana_varijabla naziv="DomainObject.Predmet.ProtustrankaNazivFormated_1">PUPEK d.o.o.</derivirana_varijabla>
  </DomainObject.Predmet.ProtustrankaNazivFormated>
  <DomainObject.Predmet.ProtustrankaNazivFormatedOIB>
    <izvorni_sadrzaj>PUPEK d.o.o., OIB 81722986478</izvorni_sadrzaj>
    <derivirana_varijabla naziv="DomainObject.Predmet.ProtustrankaNazivFormatedOIB_1">PUPEK d.o.o., OIB 81722986478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 zastupanog po punomoćniku Sanja Vukina; Fond za zaštitu okoliša i energetsku učinkovitost; REPUBLIKA HRVATSKA MINISTARSTVO FINANCIJA zastupanog po punomoćniku ŽDO u Zagrebu</izvorni_sadrzaj>
    <derivirana_varijabla naziv="DomainObject.Predmet.StrankaFormated_1">  FINA Regionalni centar Zagreb; OTP banka Hrvatska dioničko društvo zastupanog po punomoćniku Sanja Vukina; Fond za zaštitu okoliša i energetsku učinkovitost; REPUBLIKA HRVATSKA MINISTARSTVO FINANCIJA zastupanog po punomoćniku ŽDO u Zagrebu</derivirana_varijabla>
  </DomainObject.Predmet.StrankaFormated>
  <DomainObject.Predmet.StrankaFormatedOIB>
    <izvorni_sadrzaj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izvorni_sadrzaj>
    <derivirana_varijabla naziv="DomainObject.Predmet.StrankaFormatedOIB_1">  FINA Regionalni centar Zagreb, OIB 85821130368; OTP banka Hrvatska dioničko društvo, OIB 52508873833 zastupanog po punomoćniku Sanja Vukina; Fond za zaštitu okoliša i energetsku učinkovitost, OIB 85828625994;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OTP banka Hrvatska dioničko društvo, Ulica Domovinskog rata 3, 23000 Zadar zastupanog po punomoćniku Sanja Vukina; Fond za zaštitu okoliša i energetsku učinkovitost, Radnička cesta 80,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 zastupanog po punomoćniku Sanja Vukina; Fond za zaštitu okoliša i energetsku učinkovitost, OIB 85828625994, Radnička cesta 80,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izvorni_sadrzaj>
    <derivirana_varijabla naziv="DomainObject.Predmet.StrankaWithAdress_1">FINA Regionalni centar Zagreb Trg svibanjskih žrtava 1995. 1,10000 Zagreb,OTP banka Hrvatska dioničko društvo Ulica Domovinskog rata 3,23000 Zadar,Fond za zaštitu okoliša i energetsku učinkovitost Radnička cesta 80,10000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Zadar,Fond za zaštitu okoliša i energetsku učinkovitost, OIB 85828625994, Radnička cesta 80,10000 Zagreb,REPUBLIKA HRVATSKA MINISTARSTVO FINANCIJA, OIB 18683136487, Katančićeva 5,10000 Zagreb</derivirana_varijabla>
  </DomainObject.Predmet.StrankaWithAdressOIB>
  <DomainObject.Predmet.StrankaNazivFormated>
    <izvorni_sadrzaj>FINA Regionalni centar Zagreb,OTP banka Hrvatska dioničko društvo,Fond za zaštitu okoliša i energetsku učinkovitost,REPUBLIKA HRVATSKA MINISTARSTVO FINANCIJA</izvorni_sadrzaj>
    <derivirana_varijabla naziv="DomainObject.Predmet.StrankaNazivFormated_1">FINA Regionalni centar Zagreb,OTP banka Hrvatska dioničko društvo,Fond za zaštitu okoliša i energetsku učinkovitost,REPUBLIKA HRVATSKA MINISTARSTVO FINANCIJA</derivirana_varijabla>
  </DomainObject.Predmet.StrankaNazivFormated>
  <DomainObject.Predmet.StrankaNazivFormatedOIB>
    <izvorni_sadrzaj>FINA Regionalni centar Zagreb, OIB 85821130368,OTP banka Hrvatska dioničko društvo, OIB 52508873833,Fond za zaštitu okoliša i energetsku učinkovitost, OIB 85828625994,REPUBLIKA HRVATSKA MINISTARSTVO FINANCIJA, OIB 18683136487</izvorni_sadrzaj>
    <derivirana_varijabla naziv="DomainObject.Predmet.StrankaNazivFormatedOIB_1">FINA Regionalni centar Zagreb, OIB 85821130368,OTP banka Hrvatska dioničko društvo, OIB 52508873833,Fond za zaštitu okoliša i energetsku učinkovitost, OIB 85828625994,REPUBLIKA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izvorni_sadrzaj>
    <derivirana_varijabla naziv="DomainObject.Predmet.StrankaListFormated_1">
      <item>FINA Regionalni centar Zagreb</item>
      <item>OTP banka Hrvatska dioničko društvo zastupanog po punomoćniku Sanja Vukina</item>
      <item>Fond za zaštitu okoliša i energetsku učinkovitost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OTP banka Hrvatska dioničko društvo, OIB 52508873833 zastupanog po punomoćniku Sanja Vukina</item>
      <item>Fond za zaštitu okoliša i energetsku učinkovitost, OIB 85828625994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 zastupanog po punomoćniku Sanja Vukina</item>
      <item>Fond za zaštitu okoliša i energetsku učinkovitost, Radnička cesta 80,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 zastupanog po punomoćniku Sanja Vukina</item>
      <item>Fond za zaštitu okoliša i energetsku učinkovitost, OIB 85828625994, Radnička cesta 80,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OTP banka Hrvatska dioničko društvo</item>
      <item>Fond za zaštitu okoliša i energetsku učinkovitost</item>
      <item>REPUBLIKA HRVATSKA MINISTARSTVO FINANCIJA</item>
    </izvorni_sadrzaj>
    <derivirana_varijabla naziv="DomainObject.Predmet.StrankaListNazivFormated_1">
      <item>FINA Regionalni centar Zagreb</item>
      <item>OTP banka Hrvatska dioničko društvo</item>
      <item>Fond za zaštitu okoliša i energetsku učinkovitost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izvorni_sadrzaj>
    <derivirana_varijabla naziv="DomainObject.Predmet.StrankaListNazivFormatedOIB_1">
      <item>FINA Regionalni centar Zagreb, OIB 85821130368</item>
      <item>OTP banka Hrvatska dioničko društvo, OIB 52508873833</item>
      <item>Fond za zaštitu okoliša i energetsku učinkovitost, OIB 85828625994</item>
      <item>REPUBLIKA HRVATSKA MINISTARSTVO FINANCIJA, OIB 18683136487</item>
    </derivirana_varijabla>
  </DomainObject.Predmet.StrankaListNazivFormatedOIB>
  <DomainObject.Predmet.ProtuStrankaListFormated>
    <izvorni_sadrzaj>
      <item>PUPEK d.o.o. zastupanog po punomoćniku Ankica Maričić</item>
    </izvorni_sadrzaj>
    <derivirana_varijabla naziv="DomainObject.Predmet.ProtuStrankaListFormated_1">
      <item>PUPEK d.o.o. zastupanog po punomoćniku Ankica Maričić</item>
    </derivirana_varijabla>
  </DomainObject.Predmet.ProtuStrankaListFormated>
  <DomainObject.Predmet.ProtuStrankaListFormatedOIB>
    <izvorni_sadrzaj>
      <item>PUPEK d.o.o., OIB 81722986478 zastupanog po punomoćniku Ankica Maričić</item>
    </izvorni_sadrzaj>
    <derivirana_varijabla naziv="DomainObject.Predmet.ProtuStrankaListFormatedOIB_1">
      <item>PUPEK d.o.o., OIB 81722986478 zastupanog po punomoćniku Ankica Maričić</item>
    </derivirana_varijabla>
  </DomainObject.Predmet.ProtuStrankaListFormatedOIB>
  <DomainObject.Predmet.ProtuStrankaListFormatedWithAdress>
    <izvorni_sadrzaj>
      <item>PUPEK d.o.o., Ljubijska ulica 13, 10000 Zagreb zastupanog po punomoćniku Ankica Maričić</item>
    </izvorni_sadrzaj>
    <derivirana_varijabla naziv="DomainObject.Predmet.ProtuStrankaListFormatedWithAdress_1">
      <item>PUPEK d.o.o., Ljubijska ulica 13, 10000 Zagreb zastupanog po punomoćniku Ankica Maričić</item>
    </derivirana_varijabla>
  </DomainObject.Predmet.ProtuStrankaListFormatedWithAdress>
  <DomainObject.Predmet.ProtuStrankaListFormatedWithAdressOIB>
    <izvorni_sadrzaj>
      <item>PUPEK d.o.o., OIB 81722986478, Ljubijska ulica 13, 10000 Zagreb zastupanog po punomoćniku Ankica Maričić</item>
    </izvorni_sadrzaj>
    <derivirana_varijabla naziv="DomainObject.Predmet.ProtuStrankaListFormatedWithAdressOIB_1">
      <item>PUPEK d.o.o., OIB 81722986478, Ljubijska ulica 13, 10000 Zagreb zastupanog po punomoćniku Ankica Maričić</item>
    </derivirana_varijabla>
  </DomainObject.Predmet.ProtuStrankaListFormatedWithAdressOIB>
  <DomainObject.Predmet.ProtuStrankaListNazivFormated>
    <izvorni_sadrzaj>
      <item>PUPEK d.o.o.</item>
    </izvorni_sadrzaj>
    <derivirana_varijabla naziv="DomainObject.Predmet.ProtuStrankaListNazivFormated_1">
      <item>PUPEK d.o.o.</item>
    </derivirana_varijabla>
  </DomainObject.Predmet.ProtuStrankaListNazivFormated>
  <DomainObject.Predmet.ProtuStrankaListNazivFormatedOIB>
    <izvorni_sadrzaj>
      <item>PUPEK d.o.o., OIB 81722986478</item>
    </izvorni_sadrzaj>
    <derivirana_varijabla naziv="DomainObject.Predmet.ProtuStrankaListNazivFormatedOIB_1">
      <item>PUPEK d.o.o., OIB 81722986478</item>
    </derivirana_varijabla>
  </DomainObject.Predmet.ProtuStrankaListNazivFormatedOIB>
  <DomainObject.Predmet.OstaliListFormated>
    <izvorni_sadrzaj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izvorni_sadrzaj>
    <derivirana_varijabla naziv="DomainObject.Predmet.OstaliListFormated_1">
      <item>Ankica Maričić punomoćnik sudionika u postupku PUPEK d.o.o.</item>
      <item>ŽDO u Zagrebu punomoćnik sudionika u postupku REPUBLIKA HRVATSKA MINISTARSTVO FINANCIJA</item>
      <item>Sanja Vukina punomoćnik sudionika u postupku OTP banka Hrvatska dioničko društvo</item>
    </derivirana_varijabla>
  </DomainObject.Predmet.OstaliListFormated>
  <DomainObject.Predmet.OstaliListFormatedOIB>
    <izvorni_sadrzaj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izvorni_sadrzaj>
    <derivirana_varijabla naziv="DomainObject.Predmet.OstaliListFormatedOIB_1">
      <item>Ankica Maričić, OIB 74067864374 punomoćnik sudionika u postupku PUPEK d.o.o.</item>
      <item>ŽDO u Zagrebu punomoćnik sudionika u postupku REPUBLIKA HRVATSKA MINISTARSTVO FINANCIJA</item>
      <item>Sanja Vukina, OIB 36413430943 punomoćnik sudionika u postupku OTP banka Hrvatska dioničko društvo</item>
    </derivirana_varijabla>
  </DomainObject.Predmet.OstaliListFormatedOIB>
  <DomainObject.Predmet.OstaliListFormatedWithAdress>
    <izvorni_sadrzaj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izvorni_sadrzaj>
    <derivirana_varijabla naziv="DomainObject.Predmet.OstaliListFormatedWithAdress_1">
      <item>Ankica Maričić, Gređani 67, 35435 Gređani punomoćnik sudionika u postupku PUPEK d.o.o.</item>
      <item>ŽDO u Zagrebu punomoćnik sudionika u postupku REPUBLIKA HRVATSKA MINISTARSTVO FINANCIJA</item>
      <item>Sanja Vukina, Prilaz Gjure Deželića 30, 10000 Zagreb punomoćnik sudionika u postupku OTP banka Hrvatska dioničko društvo</item>
    </derivirana_varijabla>
  </DomainObject.Predmet.OstaliListFormatedWithAdress>
  <DomainObject.Predmet.OstaliListFormatedWithAdressOIB>
    <izvorni_sadrzaj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izvorni_sadrzaj>
    <derivirana_varijabla naziv="DomainObject.Predmet.OstaliListFormatedWithAdressOIB_1">
      <item>Ankica Maričić, OIB 74067864374, Gređani 67, 35435 Gređani punomoćnik sudionika u postupku PUPEK d.o.o.</item>
      <item>ŽDO u Zagrebu punomoćnik sudionika u postupku REPUBLIKA HRVATSKA MINISTARSTVO FINANCIJA</item>
      <item>Sanja Vukina, OIB 36413430943, Prilaz Gjure Deželića 30, 10000 Zagreb punomoćnik sudionika u postupku OTP banka Hrvatska dioničko društvo</item>
    </derivirana_varijabla>
  </DomainObject.Predmet.OstaliListFormatedWithAdressOIB>
  <DomainObject.Predmet.OstaliListNazivFormated>
    <izvorni_sadrzaj>
      <item>Ankica Maričić</item>
      <item>ŽDO u Zagrebu</item>
      <item>Sanja Vukina</item>
    </izvorni_sadrzaj>
    <derivirana_varijabla naziv="DomainObject.Predmet.OstaliListNazivFormated_1">
      <item>Ankica Maričić</item>
      <item>ŽDO u Zagrebu</item>
      <item>Sanja Vukina</item>
    </derivirana_varijabla>
  </DomainObject.Predmet.OstaliListNazivFormated>
  <DomainObject.Predmet.OstaliListNazivFormatedOIB>
    <izvorni_sadrzaj>
      <item>Ankica Maričić, OIB 74067864374</item>
      <item>ŽDO u Zagrebu</item>
      <item>Sanja Vukina, OIB 36413430943</item>
    </izvorni_sadrzaj>
    <derivirana_varijabla naziv="DomainObject.Predmet.OstaliListNazivFormatedOIB_1">
      <item>Ankica Maričić, OIB 74067864374</item>
      <item>ŽDO u Zagrebu</item>
      <item>Sanja Vukina, OIB 36413430943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PUPEK d.o.o.</izvorni_sadrzaj>
    <derivirana_varijabla naziv="DomainObject.Predmet.ProtustrankaIDrugi_1">PUPEK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PUPEK d.o.o., OIB 81722986478, Ljubijska ulica 13, 10000 Zagreb</izvorni_sadrzaj>
    <derivirana_varijabla naziv="DomainObject.Predmet.ProtustrankaIDrugiAdressOIB_1">PUPEK d.o.o., OIB 81722986478, Ljubijska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PUPEK d.o.o.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izvorni_sadrzaj>
    <derivirana_varijabla naziv="DomainObject.Predmet.SudioniciListNaziv_1">
      <item>FINA Regionalni centar Zagreb</item>
      <item>PUPEK d.o.o.</item>
      <item>Ankica Maričić</item>
      <item>ŽDO u Zagrebu</item>
      <item>OTP banka Hrvatska dioničko društvo</item>
      <item>Sanja Vukina</item>
      <item>Fond za zaštitu okoliša i energetsku učinkovitost</item>
      <item>REPUBLIKA HRVATSKA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  <item>ŽDO u Zagrebu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izvorni_sadrzaj>
    <derivirana_varijabla naziv="DomainObject.Predmet.SudioniciListAdressOIB_1">
      <item>FINA Regionalni centar Zagreb, OIB 85821130368, Trg svibanjskih žrtava 1995. 1,10000 Zagreb</item>
      <item>PUPEK d.o.o., OIB 81722986478, Ljubijska ulica 13,10000 Zagreb</item>
      <item>Ankica Maričić, OIB 74067864374, Gređani 67,35435 Gređani</item>
      <item>ŽDO u Zagrebu</item>
      <item>OTP banka Hrvatska dioničko društvo, OIB 52508873833, Ulica Domovinskog rata 3,23000 Zadar</item>
      <item>Sanja Vukina, OIB 36413430943, Prilaz Gjure Deželića 30,10000 Zagreb</item>
      <item>Fond za zaštitu okoliša i energetsku učinkovitost, OIB 85828625994, Radnička cesta 80,10000 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81722986478</item>
      <item>, OIB 74067864374</item>
      <item>, OIB null</item>
      <item>, OIB 52508873833</item>
      <item>, OIB 36413430943</item>
      <item>, OIB 85828625994</item>
      <item>, OIB 18683136487</item>
    </izvorni_sadrzaj>
    <derivirana_varijabla naziv="DomainObject.Predmet.SudioniciListNazivOIB_1">
      <item>, OIB 85821130368</item>
      <item>, OIB 81722986478</item>
      <item>, OIB 74067864374</item>
      <item>, OIB null</item>
      <item>, OIB 52508873833</item>
      <item>, OIB 36413430943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C8DDB-EC7F-4275-A54F-A008D30DA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2712</properties:Characters>
  <properties:Lines>75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2016-02-15T12:19:00Z</dcterms:created>
  <dc:creator>ksvajger</dc:creator>
  <cp:lastModifiedBy>Tamara Hržić</cp:lastModifiedBy>
  <cp:lastPrinted>2016-02-15T12:24:00Z</cp:lastPrinted>
  <dcterms:modified xmlns:xsi="http://www.w3.org/2001/XMLSchema-instance" xsi:type="dcterms:W3CDTF">2016-02-15T12:24:00Z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