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90381" w14:paraId="e790381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176E8">
      <w:pPr>
        <w:jc w:val="both"/>
        <w:rPr>
          <w:rFonts w:hAnsi="Times New Roman" w:ascii="Times New Roman"/>
          <w:sz w:val="24"/>
          <w:u w:val="single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_______</w:t>
      </w:r>
      <w:r w:rsidR="00B176E8" w:rsidRPr="00B176E8">
        <w:rPr>
          <w:rFonts w:hAnsi="Times New Roman" w:ascii="Times New Roman"/>
          <w:sz w:val="24"/>
          <w:u w:val="single"/>
        </w:rPr>
        <w:t>Trgovački sud u Zagrebu</w:t>
      </w:r>
      <w:r w:rsidR="00B176E8">
        <w:rPr>
          <w:rFonts w:hAnsi="Times New Roman" w:ascii="Times New Roman"/>
          <w:sz w:val="24"/>
          <w:u w:val="single"/>
        </w:rPr>
        <w:t>__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 __________</w:t>
      </w:r>
      <w:r w:rsidR="0021194F">
        <w:rPr>
          <w:rFonts w:hAnsi="Times New Roman" w:ascii="Times New Roman"/>
          <w:sz w:val="24"/>
          <w:szCs w:val="24"/>
          <w:u w:val="single"/>
          <w:lang w:val="pl-PL"/>
        </w:rPr>
        <w:t>St-1586/13</w:t>
      </w:r>
      <w:r w:rsidRPr="00B40BEB">
        <w:rPr>
          <w:rFonts w:hAnsi="Times New Roman" w:ascii="Times New Roman"/>
          <w:sz w:val="24"/>
          <w:szCs w:val="24"/>
          <w:lang w:val="pl-PL"/>
        </w:rPr>
        <w:t>____________</w:t>
      </w:r>
    </w:p>
    <w:p w:rsidRDefault="000E1F39" w:rsidP="0021194F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sjedište) ________________</w:t>
      </w:r>
      <w:r>
        <w:rPr>
          <w:rFonts w:hAnsi="Times New Roman" w:ascii="Times New Roman"/>
          <w:sz w:val="24"/>
          <w:szCs w:val="24"/>
          <w:lang w:val="pl-PL"/>
        </w:rPr>
        <w:t>___________________________________________</w:t>
      </w:r>
      <w:r w:rsidR="00CC1BF4">
        <w:rPr>
          <w:rFonts w:hAnsi="Times New Roman" w:ascii="Times New Roman"/>
          <w:sz w:val="24"/>
          <w:szCs w:val="24"/>
          <w:lang w:val="pl-PL"/>
        </w:rPr>
        <w:t>____________________</w:t>
      </w:r>
      <w:r w:rsidR="0021194F" w:rsidRPr="0021194F">
        <w:rPr>
          <w:rFonts w:hAnsi="Times New Roman" w:ascii="Times New Roman"/>
          <w:sz w:val="24"/>
          <w:szCs w:val="24"/>
          <w:u w:val="single"/>
          <w:lang w:val="pl-PL"/>
        </w:rPr>
        <w:t>imovina dužnika pojedinca NEDELJKO VUČETIĆ, vlasnik obrta AUTO TAXI</w:t>
      </w:r>
      <w:r w:rsidR="0021194F">
        <w:rPr>
          <w:rFonts w:hAnsi="Times New Roman" w:ascii="Times New Roman"/>
          <w:sz w:val="24"/>
          <w:szCs w:val="24"/>
          <w:u w:val="single"/>
          <w:lang w:val="pl-PL"/>
        </w:rPr>
        <w:t>_______</w:t>
      </w:r>
      <w:r w:rsidR="0021194F" w:rsidRPr="0021194F">
        <w:rPr>
          <w:rFonts w:hAnsi="Times New Roman" w:ascii="Times New Roman"/>
          <w:sz w:val="24"/>
          <w:szCs w:val="24"/>
          <w:u w:val="single"/>
          <w:lang w:val="pl-PL"/>
        </w:rPr>
        <w:t xml:space="preserve"> PRIJEVOZNIK BR 2279, Zagreb, Mihanovićeva 365, OIB:03510689752</w:t>
      </w:r>
      <w:r w:rsidR="0021194F">
        <w:rPr>
          <w:rFonts w:hAnsi="Times New Roman" w:ascii="Times New Roman"/>
          <w:sz w:val="24"/>
          <w:szCs w:val="24"/>
          <w:lang w:val="pl-PL"/>
        </w:rPr>
        <w:t>________________</w:t>
      </w:r>
    </w:p>
    <w:p w:rsidRDefault="0021194F" w:rsidP="0021194F" w:rsidR="0021194F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F041FA">
        <w:rPr>
          <w:rFonts w:hAnsi="Times New Roman" w:ascii="Times New Roman"/>
          <w:sz w:val="24"/>
          <w:szCs w:val="24"/>
          <w:lang w:val="pl-PL"/>
        </w:rPr>
        <w:t xml:space="preserve"> POSTUPKA U RAZDOBLJU OD 24.01.2018</w:t>
      </w:r>
      <w:r w:rsidR="00B176E8">
        <w:rPr>
          <w:rFonts w:hAnsi="Times New Roman" w:ascii="Times New Roman"/>
          <w:sz w:val="24"/>
          <w:szCs w:val="24"/>
          <w:lang w:val="pl-PL"/>
        </w:rPr>
        <w:t>.</w:t>
      </w:r>
      <w:r w:rsidR="00F041FA">
        <w:rPr>
          <w:rFonts w:hAnsi="Times New Roman" w:ascii="Times New Roman"/>
          <w:sz w:val="24"/>
          <w:szCs w:val="24"/>
          <w:lang w:val="pl-PL"/>
        </w:rPr>
        <w:t xml:space="preserve"> DO 16.07</w:t>
      </w:r>
      <w:r w:rsidR="00812001">
        <w:rPr>
          <w:rFonts w:hAnsi="Times New Roman" w:ascii="Times New Roman"/>
          <w:sz w:val="24"/>
          <w:szCs w:val="24"/>
          <w:lang w:val="pl-PL"/>
        </w:rPr>
        <w:t>.2018.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E7DD9" w:rsidP="008E7DD9" w:rsidR="008E7DD9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NEKRETNINE </w:t>
      </w:r>
    </w:p>
    <w:p w:rsidRDefault="008E7DD9" w:rsidP="008E7DD9" w:rsidR="008E7DD9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1. </w:t>
      </w:r>
      <w:r w:rsidR="00B176E8" w:rsidRPr="00B176E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93D7F">
        <w:rPr>
          <w:rFonts w:hAnsi="Times New Roman" w:ascii="Times New Roman"/>
          <w:sz w:val="24"/>
          <w:szCs w:val="24"/>
          <w:lang w:val="pl-PL"/>
        </w:rPr>
        <w:t>nekretnina upisana u</w:t>
      </w:r>
      <w:r w:rsidR="00793D7F" w:rsidRPr="00793D7F">
        <w:rPr>
          <w:rFonts w:hAnsi="Times New Roman" w:ascii="Times New Roman"/>
          <w:sz w:val="24"/>
          <w:szCs w:val="24"/>
          <w:lang w:val="pl-PL"/>
        </w:rPr>
        <w:t xml:space="preserve"> zk.ul 1142 k.o. </w:t>
      </w:r>
      <w:r w:rsidR="00793D7F">
        <w:rPr>
          <w:rFonts w:hAnsi="Times New Roman" w:ascii="Times New Roman"/>
          <w:sz w:val="24"/>
          <w:szCs w:val="24"/>
          <w:lang w:val="pl-PL"/>
        </w:rPr>
        <w:t>Peroj, upisan</w:t>
      </w:r>
      <w:r w:rsidR="00793D7F" w:rsidRPr="00793D7F">
        <w:rPr>
          <w:rFonts w:hAnsi="Times New Roman" w:ascii="Times New Roman"/>
          <w:sz w:val="24"/>
          <w:szCs w:val="24"/>
          <w:lang w:val="pl-PL"/>
        </w:rPr>
        <w:t xml:space="preserve"> u zemljišne knjige Općinskog suda u Puli u naravi pašnjak površine 84 m2, pašnjak površine 584 m2 i pašnjak površine 4</w:t>
      </w:r>
      <w:r w:rsidR="00793D7F">
        <w:rPr>
          <w:rFonts w:hAnsi="Times New Roman" w:ascii="Times New Roman"/>
          <w:sz w:val="24"/>
          <w:szCs w:val="24"/>
          <w:lang w:val="pl-PL"/>
        </w:rPr>
        <w:t xml:space="preserve">86 m2, i to u </w:t>
      </w:r>
      <w:r w:rsidR="00793D7F" w:rsidRPr="00793D7F">
        <w:rPr>
          <w:rFonts w:hAnsi="Times New Roman" w:ascii="Times New Roman"/>
          <w:b/>
          <w:sz w:val="24"/>
          <w:szCs w:val="24"/>
          <w:lang w:val="pl-PL"/>
        </w:rPr>
        <w:t>1268/23800 dijela</w:t>
      </w:r>
    </w:p>
    <w:p w:rsidRDefault="00793D7F" w:rsidP="008E7DD9" w:rsidR="00793D7F" w:rsidRPr="008E7DD9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nekretnina upisana u zk.ul.2169 k.o. Peroj, upisan</w:t>
      </w:r>
      <w:r w:rsidRPr="00793D7F">
        <w:rPr>
          <w:rFonts w:hAnsi="Times New Roman" w:ascii="Times New Roman"/>
          <w:sz w:val="24"/>
          <w:szCs w:val="24"/>
        </w:rPr>
        <w:t xml:space="preserve"> u zemljišne knjige Općinskog suda u Puli u naravi pašnjak površine 8991 m2 i pašnjak površine 62 m2, i to u </w:t>
      </w:r>
      <w:r w:rsidRPr="00793D7F">
        <w:rPr>
          <w:rFonts w:hAnsi="Times New Roman" w:ascii="Times New Roman"/>
          <w:b/>
          <w:sz w:val="24"/>
          <w:szCs w:val="24"/>
        </w:rPr>
        <w:t>241/4115 dijela</w:t>
      </w:r>
      <w:r w:rsidRPr="00793D7F">
        <w:rPr>
          <w:rFonts w:hAnsi="Times New Roman" w:ascii="Times New Roman"/>
          <w:sz w:val="24"/>
          <w:szCs w:val="24"/>
        </w:rPr>
        <w:t>.</w:t>
      </w:r>
    </w:p>
    <w:p w:rsidRDefault="008E7DD9" w:rsidP="00B176E8" w:rsidR="008E7DD9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2CD" w:rsidP="00B176E8" w:rsidR="003E408E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POKRETNINA</w:t>
      </w:r>
    </w:p>
    <w:p w:rsidRDefault="000262CD" w:rsidP="000262CD" w:rsidR="00B6186A" w:rsidRPr="009D5D6D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 w:rsidRPr="000262CD">
        <w:rPr>
          <w:rFonts w:hAnsi="Times New Roman" w:ascii="Times New Roman"/>
          <w:sz w:val="24"/>
          <w:szCs w:val="24"/>
          <w:lang w:val="pl-PL"/>
        </w:rPr>
        <w:t>Osobni automobil marke PEUGEOT 307 1.6 HDI, godina proizvodnje 2007.,reg.ozn. ZG 2089 EU,broj šasije VF33E9HXC84903899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2060BB" w:rsidP="009D5D6D" w:rsidR="002060BB" w:rsidRPr="00B176E8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439A5" w:rsidP="000E1F39" w:rsidR="002439A5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793D7F" w:rsidP="002439A5" w:rsidR="00793D7F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NEKRETNINE - </w:t>
      </w:r>
      <w:r w:rsidR="00B562AB" w:rsidRPr="00B562AB">
        <w:rPr>
          <w:rFonts w:hAnsi="Times New Roman" w:ascii="Times New Roman"/>
          <w:sz w:val="24"/>
          <w:szCs w:val="24"/>
          <w:lang w:val="pl-PL"/>
        </w:rPr>
        <w:t xml:space="preserve">Nad nekretninom koja se nalazi na zk.ul 2169 k.o. Peroj </w:t>
      </w:r>
      <w:r w:rsidR="00D21AA7">
        <w:rPr>
          <w:rFonts w:hAnsi="Times New Roman" w:ascii="Times New Roman"/>
          <w:sz w:val="24"/>
          <w:szCs w:val="24"/>
          <w:lang w:val="pl-PL"/>
        </w:rPr>
        <w:t xml:space="preserve">(kč.br. 1019/33 i 1019/277) </w:t>
      </w:r>
      <w:r w:rsidR="00B562AB" w:rsidRPr="00B562AB">
        <w:rPr>
          <w:rFonts w:hAnsi="Times New Roman" w:ascii="Times New Roman"/>
          <w:sz w:val="24"/>
          <w:szCs w:val="24"/>
          <w:lang w:val="pl-PL"/>
        </w:rPr>
        <w:t xml:space="preserve">pokrenut je postupak razvrgnuća suvlasničke zajednice koji se na Općinskom sudu u Puli vodi pod poslovnim brojem R1-646/15. </w:t>
      </w:r>
      <w:r w:rsidR="00B562AB">
        <w:rPr>
          <w:rFonts w:hAnsi="Times New Roman" w:ascii="Times New Roman"/>
          <w:sz w:val="24"/>
          <w:szCs w:val="24"/>
          <w:lang w:val="pl-PL"/>
        </w:rPr>
        <w:t>Punomoćnik suvlasnika obavijestio</w:t>
      </w:r>
      <w:r w:rsidR="00B562AB" w:rsidRPr="00B562AB">
        <w:rPr>
          <w:rFonts w:hAnsi="Times New Roman" w:ascii="Times New Roman"/>
          <w:sz w:val="24"/>
          <w:szCs w:val="24"/>
          <w:lang w:val="pl-PL"/>
        </w:rPr>
        <w:t xml:space="preserve"> me o stvarnom stanju nekretnina odnosno da su pojedini suvlasnici na navedenim parcelama nezakonito izgradili objekte koji su u postupku legalizacije pa su ostali suvlasnici predložili da se suvlasnička zajednica razvrgne civilnom diobom i da se svakom suvlasniku isplati njegov pripadajući dio.</w:t>
      </w:r>
      <w:r w:rsidR="00B562AB">
        <w:rPr>
          <w:rFonts w:hAnsi="Times New Roman" w:ascii="Times New Roman"/>
          <w:sz w:val="24"/>
          <w:szCs w:val="24"/>
          <w:lang w:val="pl-PL"/>
        </w:rPr>
        <w:t xml:space="preserve"> Uredujućeg suca obavijestila sam o otvaranju stečajnog postupka, te zamolila da mi se dostavljaju sva pismena iz predmeta. Nakon prekida zbog smrti jednog od suvlasnika, predmet je nastavljen pod brojem R1-273/2016.</w:t>
      </w:r>
      <w:r w:rsidR="00C63BAC">
        <w:rPr>
          <w:rFonts w:hAnsi="Times New Roman" w:ascii="Times New Roman"/>
          <w:sz w:val="24"/>
          <w:szCs w:val="24"/>
          <w:lang w:val="pl-PL"/>
        </w:rPr>
        <w:t xml:space="preserve"> Jedan suvlasnik osporio je ostalima veličinu suvlasničkog udjela, te je upućen u parnicu. Parnica radi utvrđenja suvlasničkih dijelova i razvrgnuća suvlasničke zajednice vodi se pred Općinskim sudom u </w:t>
      </w:r>
      <w:r w:rsidR="00C63BAC">
        <w:rPr>
          <w:rFonts w:hAnsi="Times New Roman" w:ascii="Times New Roman"/>
          <w:sz w:val="24"/>
          <w:szCs w:val="24"/>
          <w:lang w:val="pl-PL"/>
        </w:rPr>
        <w:lastRenderedPageBreak/>
        <w:t>Puli pod poslovnim brojem P</w:t>
      </w:r>
      <w:r w:rsidR="00CF4C08">
        <w:rPr>
          <w:rFonts w:hAnsi="Times New Roman" w:ascii="Times New Roman"/>
          <w:sz w:val="24"/>
          <w:szCs w:val="24"/>
          <w:lang w:val="pl-PL"/>
        </w:rPr>
        <w:t>-</w:t>
      </w:r>
      <w:r w:rsidR="00C63BAC">
        <w:rPr>
          <w:rFonts w:hAnsi="Times New Roman" w:ascii="Times New Roman"/>
          <w:sz w:val="24"/>
          <w:szCs w:val="24"/>
          <w:lang w:val="pl-PL"/>
        </w:rPr>
        <w:t>787/2017.</w:t>
      </w:r>
      <w:r w:rsidR="00CF4C08">
        <w:rPr>
          <w:rFonts w:hAnsi="Times New Roman" w:ascii="Times New Roman"/>
          <w:sz w:val="24"/>
          <w:szCs w:val="24"/>
          <w:lang w:val="pl-PL"/>
        </w:rPr>
        <w:t xml:space="preserve"> Zasada su dani odgovori na tužbe. Pripremno r</w:t>
      </w:r>
      <w:r w:rsidR="00BE337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F4C08">
        <w:rPr>
          <w:rFonts w:hAnsi="Times New Roman" w:ascii="Times New Roman"/>
          <w:sz w:val="24"/>
          <w:szCs w:val="24"/>
          <w:lang w:val="pl-PL"/>
        </w:rPr>
        <w:t>očište zakazano za 12.12.2017.g. odgođeno je zb</w:t>
      </w:r>
      <w:r w:rsidR="0067288B">
        <w:rPr>
          <w:rFonts w:hAnsi="Times New Roman" w:ascii="Times New Roman"/>
          <w:sz w:val="24"/>
          <w:szCs w:val="24"/>
          <w:lang w:val="pl-PL"/>
        </w:rPr>
        <w:t>og neurede dostave u inozemstvo. Do dana sastavljanja ovog izvješća nije zakazano novo ročište.</w:t>
      </w:r>
    </w:p>
    <w:p w:rsidRDefault="00D94CDC" w:rsidP="002439A5" w:rsidR="00793D7F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 nekretninu upisanu u</w:t>
      </w:r>
      <w:r w:rsidRPr="00793D7F">
        <w:rPr>
          <w:rFonts w:hAnsi="Times New Roman" w:ascii="Times New Roman"/>
          <w:sz w:val="24"/>
          <w:szCs w:val="24"/>
          <w:lang w:val="pl-PL"/>
        </w:rPr>
        <w:t xml:space="preserve"> zk.ul 1142 k.o. </w:t>
      </w:r>
      <w:r>
        <w:rPr>
          <w:rFonts w:hAnsi="Times New Roman" w:ascii="Times New Roman"/>
          <w:sz w:val="24"/>
          <w:szCs w:val="24"/>
          <w:lang w:val="pl-PL"/>
        </w:rPr>
        <w:t>Peroj, upisan</w:t>
      </w:r>
      <w:r w:rsidRPr="00793D7F">
        <w:rPr>
          <w:rFonts w:hAnsi="Times New Roman" w:ascii="Times New Roman"/>
          <w:sz w:val="24"/>
          <w:szCs w:val="24"/>
          <w:lang w:val="pl-PL"/>
        </w:rPr>
        <w:t xml:space="preserve"> u zemljišne knjige Općinskog suda u Puli u naravi pašnjak površine 84 m2, pašnjak površine 584 m2 i pašnjak površine 4</w:t>
      </w:r>
      <w:r>
        <w:rPr>
          <w:rFonts w:hAnsi="Times New Roman" w:ascii="Times New Roman"/>
          <w:sz w:val="24"/>
          <w:szCs w:val="24"/>
          <w:lang w:val="pl-PL"/>
        </w:rPr>
        <w:t xml:space="preserve">86 m2, i to u </w:t>
      </w:r>
      <w:r w:rsidRPr="00D94CDC">
        <w:rPr>
          <w:rFonts w:hAnsi="Times New Roman" w:ascii="Times New Roman"/>
          <w:sz w:val="24"/>
          <w:szCs w:val="24"/>
          <w:lang w:val="pl-PL"/>
        </w:rPr>
        <w:t>1268/23800 dijela</w:t>
      </w:r>
      <w:r>
        <w:rPr>
          <w:rFonts w:hAnsi="Times New Roman" w:ascii="Times New Roman"/>
          <w:sz w:val="24"/>
          <w:szCs w:val="24"/>
          <w:lang w:val="pl-PL"/>
        </w:rPr>
        <w:t xml:space="preserve"> podnesen je prijedlog za razvrgnuće suvlasničke zajednice.</w:t>
      </w:r>
    </w:p>
    <w:p w:rsidRDefault="00D94CDC" w:rsidP="002439A5" w:rsidR="00D94CDC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6186A" w:rsidP="002439A5" w:rsidR="00793D7F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</w:t>
      </w:r>
      <w:r w:rsidR="00793D7F">
        <w:rPr>
          <w:rFonts w:hAnsi="Times New Roman" w:ascii="Times New Roman"/>
          <w:sz w:val="24"/>
          <w:szCs w:val="24"/>
          <w:lang w:val="pl-PL"/>
        </w:rPr>
        <w:t xml:space="preserve">KRETNINA – dužnik pojedinac </w:t>
      </w:r>
      <w:r w:rsidR="00D94CDC">
        <w:rPr>
          <w:rFonts w:hAnsi="Times New Roman" w:ascii="Times New Roman"/>
          <w:sz w:val="24"/>
          <w:szCs w:val="24"/>
          <w:lang w:val="pl-PL"/>
        </w:rPr>
        <w:t xml:space="preserve">mi unatoč traženjima do danas </w:t>
      </w:r>
      <w:r w:rsidR="00793D7F">
        <w:rPr>
          <w:rFonts w:hAnsi="Times New Roman" w:ascii="Times New Roman"/>
          <w:sz w:val="24"/>
          <w:szCs w:val="24"/>
          <w:lang w:val="pl-PL"/>
        </w:rPr>
        <w:t xml:space="preserve">nije predao vozilo koje čini stečajnu masu. Vozilo dužniku pojedincu služi za obavljanje registrirane djelatnosti koja mu je glavni izvor sredstava za život. Dužnik pojedinac sudjelovao je u prometnoj nezgodi s navedenim vozilom te utvrđena  materijalna šteta na vozilu u visini od 14.000,00 kn. </w:t>
      </w:r>
      <w:r w:rsidR="00D94CDC">
        <w:rPr>
          <w:rFonts w:hAnsi="Times New Roman" w:ascii="Times New Roman"/>
          <w:sz w:val="24"/>
          <w:szCs w:val="24"/>
          <w:lang w:val="pl-PL"/>
        </w:rPr>
        <w:t>Croatia osiguranje</w:t>
      </w:r>
      <w:r w:rsidR="00793D7F">
        <w:rPr>
          <w:rFonts w:hAnsi="Times New Roman" w:ascii="Times New Roman"/>
          <w:sz w:val="24"/>
          <w:szCs w:val="24"/>
          <w:lang w:val="pl-PL"/>
        </w:rPr>
        <w:t xml:space="preserve"> d.d. </w:t>
      </w:r>
      <w:r w:rsidR="00D94CDC">
        <w:rPr>
          <w:rFonts w:hAnsi="Times New Roman" w:ascii="Times New Roman"/>
          <w:sz w:val="24"/>
          <w:szCs w:val="24"/>
          <w:lang w:val="pl-PL"/>
        </w:rPr>
        <w:t>isplatilo je navedeni iznos</w:t>
      </w:r>
      <w:r w:rsidR="00793D7F">
        <w:rPr>
          <w:rFonts w:hAnsi="Times New Roman" w:ascii="Times New Roman"/>
          <w:sz w:val="24"/>
          <w:szCs w:val="24"/>
          <w:lang w:val="pl-PL"/>
        </w:rPr>
        <w:t xml:space="preserve"> na račun  imovine dužnika pojedinca u stečaju.</w:t>
      </w:r>
    </w:p>
    <w:p w:rsidRDefault="0067288B" w:rsidP="002439A5" w:rsidR="0067288B" w:rsidRPr="00793D7F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Trgovačkom sudu podnesen je prijedlog za donošenje rješenja o predaji vozila odnosno oduzimanju istog na mjestu na kojem se zatekne.</w:t>
      </w:r>
    </w:p>
    <w:p w:rsidRDefault="000E1F39" w:rsidP="00AF3C14" w:rsidR="00AF3C14" w:rsidRPr="00AF3C14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</w:p>
    <w:p w:rsidRDefault="00322387" w:rsidP="002439A5" w:rsidR="002439A5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Pokretnina – osobni automobil, dužnik pojedinac </w:t>
      </w:r>
      <w:r w:rsidR="00F33981">
        <w:rPr>
          <w:rFonts w:hAnsi="Times New Roman" w:ascii="Times New Roman"/>
          <w:sz w:val="24"/>
          <w:szCs w:val="24"/>
          <w:lang w:val="pl-PL"/>
        </w:rPr>
        <w:t>nije dobrovoljno predao automobil.</w:t>
      </w:r>
    </w:p>
    <w:p w:rsidRDefault="006F4585" w:rsidP="002439A5" w:rsidR="006F4585" w:rsidRPr="00B40BEB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</w:t>
      </w:r>
      <w:r w:rsidR="00D94CDC">
        <w:rPr>
          <w:rFonts w:hAnsi="Times New Roman" w:ascii="Times New Roman"/>
          <w:sz w:val="24"/>
          <w:szCs w:val="24"/>
          <w:lang w:val="pl-PL"/>
        </w:rPr>
        <w:t>tnine -  nad nekretninama su pokrenuti postupci radi razvrgnuća suvlasništva. Obzirom na velik broj suvlasnika i činjenicu da određeni žive u inozemstvu ili su nedostupni, očekujem da će postupci trajati izvjesno vrijeme.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67288B">
        <w:rPr>
          <w:rFonts w:hAnsi="Times New Roman" w:ascii="Times New Roman"/>
          <w:sz w:val="24"/>
          <w:szCs w:val="24"/>
          <w:lang w:val="pl-PL"/>
        </w:rPr>
        <w:t>16.07</w:t>
      </w:r>
      <w:r w:rsidR="00D94CDC">
        <w:rPr>
          <w:rFonts w:hAnsi="Times New Roman" w:ascii="Times New Roman"/>
          <w:sz w:val="24"/>
          <w:szCs w:val="24"/>
          <w:lang w:val="pl-PL"/>
        </w:rPr>
        <w:t>.2018</w:t>
      </w:r>
      <w:r w:rsidR="002439A5"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67288B">
        <w:rPr>
          <w:rFonts w:hAnsi="Times New Roman" w:ascii="Times New Roman"/>
          <w:sz w:val="24"/>
          <w:szCs w:val="24"/>
          <w:lang w:val="pl-PL"/>
        </w:rPr>
        <w:t xml:space="preserve"> 16.10</w:t>
      </w:r>
      <w:r w:rsidR="00D94CDC">
        <w:rPr>
          <w:rFonts w:hAnsi="Times New Roman" w:ascii="Times New Roman"/>
          <w:sz w:val="24"/>
          <w:szCs w:val="24"/>
          <w:lang w:val="pl-PL"/>
        </w:rPr>
        <w:t>.2018</w:t>
      </w:r>
      <w:r w:rsidR="002439A5">
        <w:rPr>
          <w:rFonts w:hAnsi="Times New Roman" w:ascii="Times New Roman"/>
          <w:sz w:val="24"/>
          <w:szCs w:val="24"/>
          <w:lang w:val="pl-PL"/>
        </w:rPr>
        <w:t>.g.</w:t>
      </w:r>
    </w:p>
    <w:p w:rsidRDefault="00D94CDC" w:rsidP="002439A5" w:rsidR="002439A5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Nastaviti poduzimati pravne radnje u postupcima razvrgnuća, te nastaviti kontaktirati dužnika pojedinca radi predaje pokretnine.</w:t>
      </w:r>
    </w:p>
    <w:p w:rsidRDefault="002439A5" w:rsidP="000E1F39" w:rsidR="002439A5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67288B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16.07</w:t>
      </w:r>
      <w:r w:rsidR="00D94CDC">
        <w:rPr>
          <w:rFonts w:hAnsi="Times New Roman" w:ascii="Times New Roman"/>
          <w:sz w:val="24"/>
          <w:szCs w:val="24"/>
          <w:lang w:val="pl-PL"/>
        </w:rPr>
        <w:t>.2018</w:t>
      </w:r>
      <w:r w:rsidR="002439A5">
        <w:rPr>
          <w:rFonts w:hAnsi="Times New Roman" w:ascii="Times New Roman"/>
          <w:sz w:val="24"/>
          <w:szCs w:val="24"/>
          <w:lang w:val="pl-PL"/>
        </w:rPr>
        <w:t>.g.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2439A5">
        <w:rPr>
          <w:rFonts w:hAnsi="Times New Roman" w:ascii="Times New Roman"/>
          <w:sz w:val="24"/>
          <w:szCs w:val="24"/>
          <w:lang w:val="pl-PL"/>
        </w:rPr>
        <w:tab/>
        <w:t>Antonija Galić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06C"/>
    <w:multiLevelType w:val="hybridMultilevel"/>
    <w:tmpl w:val="CECABEF4"/>
    <w:lvl w:tplc="F2508D1C" w:ilvl="0">
      <w:start w:val="1"/>
      <w:numFmt w:val="decimal"/>
      <w:lvlText w:val="%1."/>
      <w:lvlJc w:val="left"/>
      <w:pPr>
        <w:ind w:hanging="48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091C18B4"/>
    <w:multiLevelType w:val="hybridMultilevel"/>
    <w:tmpl w:val="8578DC4C"/>
    <w:lvl w:tplc="041A000F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62CD"/>
    <w:rsid w:val="0008175D"/>
    <w:rsid w:val="000E1F39"/>
    <w:rsid w:val="000F4880"/>
    <w:rsid w:val="001702CB"/>
    <w:rsid w:val="001F27C6"/>
    <w:rsid w:val="002060BB"/>
    <w:rsid w:val="0021194F"/>
    <w:rsid w:val="002439A5"/>
    <w:rsid w:val="0024404E"/>
    <w:rsid w:val="0028016B"/>
    <w:rsid w:val="00322387"/>
    <w:rsid w:val="003928BC"/>
    <w:rsid w:val="003A0BE1"/>
    <w:rsid w:val="003E408E"/>
    <w:rsid w:val="00406ED5"/>
    <w:rsid w:val="004145EE"/>
    <w:rsid w:val="00481C9C"/>
    <w:rsid w:val="00496C76"/>
    <w:rsid w:val="00503CFF"/>
    <w:rsid w:val="005E3567"/>
    <w:rsid w:val="005E5ABD"/>
    <w:rsid w:val="0067288B"/>
    <w:rsid w:val="006F4585"/>
    <w:rsid w:val="007077CD"/>
    <w:rsid w:val="00793D7F"/>
    <w:rsid w:val="00812001"/>
    <w:rsid w:val="008512FB"/>
    <w:rsid w:val="008C2786"/>
    <w:rsid w:val="008E7DD9"/>
    <w:rsid w:val="009D5C25"/>
    <w:rsid w:val="009D5D6D"/>
    <w:rsid w:val="00AF3C14"/>
    <w:rsid w:val="00B176E8"/>
    <w:rsid w:val="00B562AB"/>
    <w:rsid w:val="00B6186A"/>
    <w:rsid w:val="00BE3372"/>
    <w:rsid w:val="00C270B8"/>
    <w:rsid w:val="00C27D7C"/>
    <w:rsid w:val="00C61F72"/>
    <w:rsid w:val="00C63BAC"/>
    <w:rsid w:val="00C9067A"/>
    <w:rsid w:val="00CC1BF4"/>
    <w:rsid w:val="00CF4C08"/>
    <w:rsid w:val="00D0498D"/>
    <w:rsid w:val="00D20254"/>
    <w:rsid w:val="00D21AA7"/>
    <w:rsid w:val="00D46BD4"/>
    <w:rsid w:val="00D94CDC"/>
    <w:rsid w:val="00DE5F58"/>
    <w:rsid w:val="00E949AF"/>
    <w:rsid w:val="00F041FA"/>
    <w:rsid w:val="00F33981"/>
    <w:rsid w:val="00F61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439A5"/>
    <w:pPr>
      <w:spacing w:lineRule="auto" w:line="240" w:after="0"/>
    </w:pPr>
    <w:rPr>
      <w:rFonts w:eastAsiaTheme="minorHAnsi"/>
      <w:lang w:eastAsia="en-US"/>
    </w:rPr>
  </w:style>
  <w:style w:styleId="Hiperveza" w:type="character">
    <w:name w:val="Hyperlink"/>
    <w:basedOn w:val="Zadanifontodlomka"/>
    <w:uiPriority w:val="99"/>
    <w:unhideWhenUsed/>
    <w:rsid w:val="008E7DD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8E7DD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5F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F5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F5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F5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F5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  <w:style w:styleId="Hiperveza" w:type="character">
    <w:name w:val="Hyperlink"/>
    <w:basedOn w:val="Zadanifontodlomka"/>
    <w:uiPriority w:val="99"/>
    <w:unhideWhenUsed/>
    <w:rsid w:val="008E7DD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8E7DD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5F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F5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F5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F5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F5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206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704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707</properties:Words>
  <properties:Characters>4229</properties:Characters>
  <properties:Lines>81</properties:Lines>
  <properties:Paragraphs>33</properties:Paragraphs>
  <properties:TotalTime>423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2015-12-16T13:38:00Z</dcterms:created>
  <dc:creator>ADMINIBM</dc:creator>
  <cp:lastModifiedBy>Monika Grbac</cp:lastModifiedBy>
  <cp:lastPrinted>2015-12-16T13:36:00Z</cp:lastPrinted>
  <dcterms:modified xmlns:xsi="http://www.w3.org/2001/XMLSchema-instance" xsi:type="dcterms:W3CDTF">2018-07-23T07:49:00Z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St-1586/2013-56 / Podnesak - Izvješće stečajnog upravitelja (NEDELJKO VUČETIĆ izvješće srpanj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