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0df3" w14:paraId="d4a0df3" w:rsidRDefault="0069191E" w:rsidP="007E47D6" w:rsidR="007E47D6" w:rsidRPr="007E47D6">
      <w:pPr>
        <w:ind w:firstLine="708"/>
        <w15:collapsed w:val="false"/>
        <w:rPr>
          <w:rFonts w:eastAsia="Calibri"/>
          <w:lang w:val="hr-HR"/>
        </w:rPr>
      </w:pPr>
      <w:bookmarkStart w:name="_GoBack" w:id="0"/>
      <w:bookmarkEnd w:id="0"/>
      <w:r w:rsidRPr="0087646C">
        <w:rPr>
          <w:lang w:val="hr-HR"/>
        </w:rPr>
        <w:t xml:space="preserve">    </w:t>
      </w:r>
      <w:r w:rsidR="007E47D6" w:rsidRPr="007E47D6">
        <w:rPr>
          <w:rFonts w:eastAsia="Calibri"/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7E47D6" w:rsidRPr="007E47D6">
        <w:rPr>
          <w:rFonts w:eastAsia="Calibri"/>
          <w:lang w:val="hr-HR"/>
        </w:rPr>
        <w:tab/>
      </w:r>
      <w:r w:rsidR="00902C27" w:rsidRPr="00B40A1C">
        <w:t>Poslovni broj: 12. St-</w:t>
      </w:r>
      <w:r w:rsidR="00902C27">
        <w:t>1156</w:t>
      </w:r>
      <w:r w:rsidR="00902C27" w:rsidRPr="00B40A1C">
        <w:t>/2017</w:t>
      </w:r>
      <w:r w:rsidR="00902C27">
        <w:t>-25</w:t>
      </w:r>
    </w:p>
    <w:p w:rsidRDefault="007E47D6" w:rsidP="007E47D6" w:rsidR="007E47D6" w:rsidRPr="007E47D6">
      <w:pPr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REPUBLIKA HRVATSKA</w:t>
      </w:r>
    </w:p>
    <w:p w:rsidRDefault="007E47D6" w:rsidP="007E47D6" w:rsidR="007E47D6" w:rsidRPr="007E47D6">
      <w:pPr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TRGOVAČKI SUD U SPLITU</w:t>
      </w:r>
    </w:p>
    <w:p w:rsidRDefault="007E47D6" w:rsidP="007E47D6" w:rsidR="007E47D6" w:rsidRPr="007E47D6">
      <w:pPr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Split, Sukoišanska br. 6</w:t>
      </w:r>
    </w:p>
    <w:p w:rsidRDefault="007E47D6" w:rsidP="007E47D6" w:rsidR="007E47D6" w:rsidRPr="007E47D6">
      <w:pPr>
        <w:rPr>
          <w:rFonts w:eastAsia="Calibri"/>
          <w:lang w:val="hr-HR"/>
        </w:rPr>
      </w:pPr>
    </w:p>
    <w:p w:rsidRDefault="007E47D6" w:rsidP="007E47D6" w:rsidR="007E47D6" w:rsidRPr="007E47D6">
      <w:pPr>
        <w:jc w:val="center"/>
        <w:rPr>
          <w:rFonts w:eastAsia="Calibri"/>
          <w:lang w:val="hr-HR"/>
        </w:rPr>
      </w:pPr>
      <w:r>
        <w:rPr>
          <w:rFonts w:eastAsia="Calibri"/>
          <w:lang w:val="hr-HR"/>
        </w:rPr>
        <w:t>U   I M E   R E P U B L I K E    H R V A T S K E</w:t>
      </w:r>
    </w:p>
    <w:p w:rsidRDefault="007E47D6" w:rsidP="007E47D6" w:rsidR="007E47D6" w:rsidRPr="007E47D6">
      <w:pPr>
        <w:jc w:val="center"/>
        <w:rPr>
          <w:rFonts w:eastAsia="Calibri"/>
          <w:lang w:val="hr-HR"/>
        </w:rPr>
      </w:pPr>
    </w:p>
    <w:p w:rsidRDefault="007E47D6" w:rsidP="007E47D6" w:rsidR="007E47D6" w:rsidRPr="007E47D6">
      <w:pPr>
        <w:jc w:val="center"/>
        <w:rPr>
          <w:rFonts w:eastAsia="Calibri"/>
          <w:lang w:val="hr-HR"/>
        </w:rPr>
      </w:pPr>
      <w:r w:rsidRPr="007E47D6">
        <w:rPr>
          <w:rFonts w:eastAsia="Calibri"/>
          <w:lang w:val="hr-HR"/>
        </w:rPr>
        <w:t>R J E Š E N J E</w:t>
      </w:r>
    </w:p>
    <w:p w:rsidRDefault="007E47D6" w:rsidP="007E47D6" w:rsidR="007E47D6" w:rsidRPr="007E47D6">
      <w:pPr>
        <w:jc w:val="center"/>
        <w:rPr>
          <w:rFonts w:eastAsia="Calibri"/>
          <w:b/>
          <w:szCs w:val="22"/>
          <w:lang w:val="hr-HR"/>
        </w:rPr>
      </w:pPr>
    </w:p>
    <w:p w:rsidRDefault="00902C27" w:rsidP="007E47D6" w:rsidR="0069191E" w:rsidRPr="00902C27">
      <w:pPr>
        <w:ind w:firstLine="708"/>
        <w:jc w:val="both"/>
        <w:rPr>
          <w:lang w:val="hr-HR"/>
        </w:rPr>
      </w:pPr>
      <w:r w:rsidRPr="00902C27">
        <w:rPr>
          <w:lang w:val="hr-HR"/>
        </w:rPr>
        <w:t>Trgovački sud u Splitu, po sucu tog suda Pašku Bačiću, kao stečajnom sucu, u stečajnom postupku povodom prijedloga predlagatelja – vjerovnika REPUBLIKE HRVATSKE, Ministarstva financija, OIB: 18683136487, zastupanog po Županijskom državnom odvjetništvu u Splitu, za otvaranje stečajnog postupka nad dužnikom CONTABILI d.o.o. Split, Mažuranićevo šetalište 12/A, OIB: 82895781850</w:t>
      </w:r>
      <w:r w:rsidR="008A0ADF">
        <w:rPr>
          <w:lang w:val="hr-HR"/>
        </w:rPr>
        <w:t>, 7</w:t>
      </w:r>
      <w:r w:rsidR="0069191E" w:rsidRPr="00902C27">
        <w:rPr>
          <w:lang w:val="hr-HR"/>
        </w:rPr>
        <w:t>. prosinca 2018.</w:t>
      </w:r>
    </w:p>
    <w:p w:rsidRDefault="0069191E" w:rsidP="0069191E" w:rsidR="0069191E" w:rsidRPr="00902C27">
      <w:pPr>
        <w:jc w:val="both"/>
        <w:rPr>
          <w:sz w:val="20"/>
          <w:szCs w:val="20"/>
          <w:lang w:val="hr-HR"/>
        </w:rPr>
      </w:pPr>
    </w:p>
    <w:p w:rsidRDefault="006F3B71" w:rsidP="00D4027A" w:rsidR="006F3B71" w:rsidRPr="00902C27">
      <w:pPr>
        <w:rPr>
          <w:sz w:val="20"/>
          <w:szCs w:val="20"/>
          <w:lang w:val="hr-HR"/>
        </w:rPr>
      </w:pPr>
    </w:p>
    <w:p w:rsidRDefault="00803902" w:rsidP="00D4027A" w:rsidR="00D4027A" w:rsidRPr="0087646C">
      <w:pPr>
        <w:jc w:val="center"/>
        <w:rPr>
          <w:lang w:val="hr-HR"/>
        </w:rPr>
      </w:pPr>
      <w:r w:rsidRPr="0087646C">
        <w:rPr>
          <w:lang w:val="hr-HR"/>
        </w:rPr>
        <w:t>r i j e š i o</w:t>
      </w:r>
      <w:r w:rsidR="00D4027A" w:rsidRPr="0087646C">
        <w:rPr>
          <w:lang w:val="hr-HR"/>
        </w:rPr>
        <w:t xml:space="preserve">   j e                                               </w:t>
      </w:r>
    </w:p>
    <w:p w:rsidRDefault="00D4027A" w:rsidP="00D4027A" w:rsidR="00D4027A" w:rsidRPr="0087646C">
      <w:pPr>
        <w:jc w:val="both"/>
        <w:rPr>
          <w:lang w:val="hr-HR"/>
        </w:rPr>
      </w:pPr>
    </w:p>
    <w:p w:rsidRDefault="00BF08D9" w:rsidP="00BF08D9" w:rsidR="00BF08D9" w:rsidRPr="0087646C">
      <w:pPr>
        <w:pStyle w:val="Naslov3"/>
        <w:ind w:firstLine="12" w:left="708"/>
        <w:rPr>
          <w:b w:val="false"/>
          <w:szCs w:val="24"/>
          <w:lang w:val="hr-HR"/>
        </w:rPr>
      </w:pPr>
      <w:r w:rsidRPr="0087646C">
        <w:rPr>
          <w:b w:val="false"/>
          <w:szCs w:val="24"/>
          <w:lang w:val="hr-HR"/>
        </w:rPr>
        <w:t xml:space="preserve">I. Otvara se stečajni postupak nad dužnikom </w:t>
      </w:r>
      <w:r w:rsidR="00902C27" w:rsidRPr="00902C27">
        <w:rPr>
          <w:b w:val="false"/>
          <w:szCs w:val="24"/>
          <w:lang w:val="hr-HR"/>
        </w:rPr>
        <w:t>CONTABILI d.o.o. Split, Mažuranićevo šetalište 12/A, OIB: 82895781850</w:t>
      </w:r>
      <w:r w:rsidR="00902C27" w:rsidRPr="00902C27">
        <w:rPr>
          <w:b w:val="false"/>
          <w:lang w:val="hr-HR"/>
        </w:rPr>
        <w:t>, MBS: 060066209</w:t>
      </w:r>
      <w:r w:rsidRPr="0087646C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87646C">
      <w:pPr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II. Stečajni postupak je otvoren</w:t>
      </w:r>
      <w:r w:rsidR="00262B27" w:rsidRPr="0087646C">
        <w:rPr>
          <w:lang w:val="hr-HR"/>
        </w:rPr>
        <w:t xml:space="preserve"> </w:t>
      </w:r>
      <w:r w:rsidR="008A0ADF">
        <w:rPr>
          <w:lang w:val="hr-HR"/>
        </w:rPr>
        <w:t>7</w:t>
      </w:r>
      <w:r w:rsidR="00EF279A">
        <w:rPr>
          <w:lang w:val="hr-HR"/>
        </w:rPr>
        <w:t>.</w:t>
      </w:r>
      <w:r w:rsidR="0069191E" w:rsidRPr="0087646C">
        <w:rPr>
          <w:lang w:val="hr-HR"/>
        </w:rPr>
        <w:t xml:space="preserve"> prosinca 2018</w:t>
      </w:r>
      <w:r w:rsidRPr="0087646C">
        <w:rPr>
          <w:lang w:val="hr-HR"/>
        </w:rPr>
        <w:t>. u</w:t>
      </w:r>
      <w:r w:rsidR="00262B27" w:rsidRPr="0087646C">
        <w:rPr>
          <w:lang w:val="hr-HR"/>
        </w:rPr>
        <w:t xml:space="preserve"> </w:t>
      </w:r>
      <w:r w:rsidR="008A0ADF">
        <w:rPr>
          <w:lang w:val="hr-HR"/>
        </w:rPr>
        <w:t>12,</w:t>
      </w:r>
      <w:r w:rsidR="008D078B">
        <w:rPr>
          <w:lang w:val="hr-HR"/>
        </w:rPr>
        <w:t>00</w:t>
      </w:r>
      <w:r w:rsidRPr="0087646C">
        <w:rPr>
          <w:lang w:val="hr-HR"/>
        </w:rPr>
        <w:t xml:space="preserve"> sati, kada je ovo rješenje objavljeno na mrežnoj stranici e-Oglasna ploča sudova.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284ABD" w:rsidR="00BF08D9" w:rsidRPr="00902C27">
      <w:pPr>
        <w:ind w:left="708"/>
        <w:jc w:val="both"/>
        <w:rPr>
          <w:lang w:val="hr-HR"/>
        </w:rPr>
      </w:pPr>
      <w:r w:rsidRPr="0087646C">
        <w:rPr>
          <w:lang w:val="hr-HR"/>
        </w:rPr>
        <w:t>III. Za stečajnog upravitelja imenuje se</w:t>
      </w:r>
      <w:r w:rsidR="00262B27" w:rsidRPr="0087646C">
        <w:rPr>
          <w:lang w:val="hr-HR"/>
        </w:rPr>
        <w:t xml:space="preserve"> </w:t>
      </w:r>
      <w:r w:rsidR="00902C27" w:rsidRPr="00902C27">
        <w:rPr>
          <w:lang w:val="hr-HR"/>
        </w:rPr>
        <w:t>Dragan Bjelić, dipl. ekonomist iz Šibenika, Triglavska 2a, OIB: 53755649931</w:t>
      </w:r>
      <w:r w:rsidRPr="00902C27">
        <w:rPr>
          <w:lang w:val="hr-HR"/>
        </w:rPr>
        <w:t>.</w:t>
      </w:r>
    </w:p>
    <w:p w:rsidRDefault="00BF08D9" w:rsidP="00BF08D9" w:rsidR="00BF08D9" w:rsidRPr="0087646C">
      <w:pPr>
        <w:jc w:val="both"/>
        <w:rPr>
          <w:lang w:val="hr-HR"/>
        </w:rPr>
      </w:pPr>
    </w:p>
    <w:p w:rsidRDefault="00BF08D9" w:rsidP="00E24C38" w:rsidR="00BF08D9" w:rsidRPr="0087646C">
      <w:pPr>
        <w:pStyle w:val="Naslov3"/>
        <w:ind w:firstLine="12" w:left="708"/>
        <w:rPr>
          <w:b w:val="false"/>
          <w:szCs w:val="24"/>
          <w:lang w:val="hr-HR"/>
        </w:rPr>
      </w:pPr>
      <w:r w:rsidRPr="0087646C">
        <w:rPr>
          <w:b w:val="false"/>
          <w:szCs w:val="24"/>
          <w:lang w:val="hr-HR"/>
        </w:rPr>
        <w:t xml:space="preserve">IV. Zaključuje se stečajni postupak nad dužnikom </w:t>
      </w:r>
      <w:r w:rsidR="00902C27" w:rsidRPr="00902C27">
        <w:rPr>
          <w:b w:val="false"/>
          <w:szCs w:val="24"/>
          <w:lang w:val="hr-HR"/>
        </w:rPr>
        <w:t>CONTABILI d.o.o. Split, Mažuranićevo šetalište 12/A, OIB: 82895781850</w:t>
      </w:r>
      <w:r w:rsidR="00902C27" w:rsidRPr="00902C27">
        <w:rPr>
          <w:b w:val="false"/>
          <w:lang w:val="hr-HR"/>
        </w:rPr>
        <w:t>, MBS: 060066209</w:t>
      </w:r>
      <w:r w:rsidRPr="0087646C">
        <w:rPr>
          <w:b w:val="false"/>
          <w:szCs w:val="24"/>
          <w:lang w:val="hr-HR"/>
        </w:rPr>
        <w:t>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VII. Ovo rješenje će se objaviti na mrežnoj stranici e-Oglasna ploča sudova.</w:t>
      </w:r>
    </w:p>
    <w:p w:rsidRDefault="007B4A82" w:rsidP="00BF08D9" w:rsidR="007B4A82" w:rsidRPr="00ED6DF1">
      <w:pPr>
        <w:jc w:val="both"/>
        <w:rPr>
          <w:sz w:val="20"/>
          <w:szCs w:val="20"/>
          <w:lang w:val="hr-HR"/>
        </w:rPr>
      </w:pPr>
    </w:p>
    <w:p w:rsidRDefault="007B4A82" w:rsidP="0006739B" w:rsidR="007B4A82" w:rsidRPr="00ED6DF1">
      <w:pPr>
        <w:jc w:val="both"/>
        <w:rPr>
          <w:sz w:val="20"/>
          <w:szCs w:val="20"/>
          <w:lang w:val="hr-HR"/>
        </w:rPr>
      </w:pPr>
    </w:p>
    <w:p w:rsidRDefault="00803902" w:rsidP="00E5288A" w:rsidR="00803902" w:rsidRPr="0087646C">
      <w:pPr>
        <w:jc w:val="center"/>
        <w:rPr>
          <w:lang w:val="hr-HR"/>
        </w:rPr>
      </w:pPr>
      <w:r w:rsidRPr="0087646C">
        <w:rPr>
          <w:lang w:val="hr-HR"/>
        </w:rPr>
        <w:t>Obrazloženje</w:t>
      </w:r>
    </w:p>
    <w:p w:rsidRDefault="0087646C" w:rsidP="0087646C" w:rsidR="0087646C" w:rsidRPr="0087646C">
      <w:pPr>
        <w:jc w:val="both"/>
        <w:rPr>
          <w:lang w:val="hr-HR"/>
        </w:rPr>
      </w:pPr>
    </w:p>
    <w:p w:rsidRDefault="00902C27" w:rsidP="00902C27" w:rsidR="00902C27" w:rsidRPr="00902C27">
      <w:pPr>
        <w:ind w:firstLine="708"/>
        <w:jc w:val="both"/>
        <w:rPr>
          <w:lang w:val="hr-HR"/>
        </w:rPr>
      </w:pPr>
      <w:r w:rsidRPr="00902C27">
        <w:rPr>
          <w:lang w:val="hr-HR"/>
        </w:rPr>
        <w:t xml:space="preserve">Financijska agencija, Regionalni centar Split (u daljnjem tekstu: FINA) podnijela je ovom sudu 23. lipnja 2017. zahtjev za provedbu skraćenog stečajnog postupka nad dužnikom CONTABILI d.o.o. Split, a rješenjem ovog suda broj 21. St-696/2017 od 17. studenog 2017. </w:t>
      </w:r>
      <w:r w:rsidRPr="00902C27">
        <w:rPr>
          <w:lang w:val="hr-HR"/>
        </w:rPr>
        <w:lastRenderedPageBreak/>
        <w:t>obustavljen je skraćeni stečajni postupak te je po pravomoćnosti tog rješenja predmet zaveden po novi poslovni broj St-1156/2017.</w:t>
      </w:r>
    </w:p>
    <w:p w:rsidRDefault="00902C27" w:rsidP="00902C27" w:rsidR="00902C27" w:rsidRPr="00902C27">
      <w:pPr>
        <w:jc w:val="both"/>
        <w:rPr>
          <w:lang w:val="hr-HR"/>
        </w:rPr>
      </w:pPr>
    </w:p>
    <w:p w:rsidRDefault="00902C27" w:rsidP="00902C27" w:rsidR="00902C27" w:rsidRPr="00902C27">
      <w:pPr>
        <w:ind w:firstLine="708"/>
        <w:jc w:val="both"/>
        <w:rPr>
          <w:lang w:val="hr-HR"/>
        </w:rPr>
      </w:pPr>
      <w:r w:rsidRPr="00902C27">
        <w:rPr>
          <w:lang w:val="hr-HR"/>
        </w:rPr>
        <w:t>Naime, predlagatelj – vjerovnik Republika Hrvatska, Ministarstvo financija je povodom objavljenog oglasa u skraćenom stečajnom postupku pravovremeno, 16. studenog 2017., podnio ovom sudu prijedlog za otvaranje stečajnog postupka nad dužnikom navodeći da prema dužniku ima dospjelih, a nenamirenih tražbina u ukupnom iznosu od 179.691,04 kn.</w:t>
      </w:r>
    </w:p>
    <w:p w:rsidRDefault="00902C27" w:rsidP="00902C27" w:rsidR="00902C27" w:rsidRPr="00902C27">
      <w:pPr>
        <w:ind w:firstLine="708"/>
        <w:jc w:val="both"/>
        <w:rPr>
          <w:lang w:val="hr-HR"/>
        </w:rPr>
      </w:pPr>
    </w:p>
    <w:p w:rsidRDefault="00902C27" w:rsidP="00902C27" w:rsidR="00902C27" w:rsidRPr="00902C27">
      <w:pPr>
        <w:ind w:firstLine="708"/>
        <w:jc w:val="both"/>
        <w:rPr>
          <w:lang w:val="hr-HR"/>
        </w:rPr>
      </w:pPr>
      <w:r w:rsidRPr="00902C27">
        <w:rPr>
          <w:lang w:val="hr-HR"/>
        </w:rPr>
        <w:t>U nastavku ovog postupka, rješenjem suda broj 12. St-1156/2017 od 25. svibnja 2018. pokrenut je prethodni postupak radi utvrđivanja pretpostavki za otvaranje stečajnog postupka nad dužnikom, a sve sukladno odredbama članka 115. stavak 1. u vezi s člankom 433. Stečajnog zakona (Narodne novine broj 71/15 i 104/17, dalje SZ).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87646C" w:rsidP="0087646C" w:rsidR="0087646C" w:rsidRPr="0087646C">
      <w:pPr>
        <w:jc w:val="both"/>
        <w:rPr>
          <w:lang w:val="hr-HR"/>
        </w:rPr>
      </w:pPr>
      <w:r w:rsidRPr="0087646C"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Tijekom prethodnog postupka utvrđeno je da su se kod dužnika ispunili uvjeti za otvaranje stečajnog postupka, budući da je predlagatelj - vjerovnik učinio vjerojatnim postojanje svoje tražbine prema dužniku, a isto tako je utvrđeno postojanje stečajnog razloga nesposobnosti za plaćanje kod dužnika. 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902C27" w:rsidP="00902C27" w:rsidR="00902C27">
      <w:pPr>
        <w:ind w:firstLine="708"/>
        <w:jc w:val="both"/>
      </w:pPr>
      <w:r w:rsidRPr="00902C27">
        <w:rPr>
          <w:lang w:val="hr-HR"/>
        </w:rPr>
        <w:t>Vjerovnik Republika Hrvatska, Ministarstvo financija je kao dokaz postojanja tražbine prema dužniku dostavio podatke iz evidencije Porezne uprave o stanju računa dužnika kao poreznog obveznika na dan 16.11.2017., a iz kojih podataka proizlazi postojanje duga dužnika, s osnove poreza i drugih javnih davanja, u ukupnom iznosu od 178.642,93 kn. Postojanje stečajnog razloga nesposobnosti za plaćanje dužnika utvrđeno je uvidom u potvrdu FINE o neizvršenim osnovama za plaćanje dužnika (list 41 spisa) kojom se potvrđuje da dužnik na dan 18.06.2018., u Očevidniku redoslijeda osnova za plaćanje, ima evidentirane neizvršne osnove za plaćanje u neprekinutom razdoblju od 481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SZ-</w:t>
      </w:r>
      <w:r w:rsidRPr="00A34375">
        <w:t xml:space="preserve">a. </w:t>
      </w:r>
    </w:p>
    <w:p w:rsidRDefault="00EF279A" w:rsidP="00EF279A" w:rsidR="00EF279A" w:rsidRPr="00EF279A">
      <w:pPr>
        <w:jc w:val="both"/>
        <w:rPr>
          <w:lang w:val="hr-HR"/>
        </w:rPr>
      </w:pPr>
    </w:p>
    <w:p w:rsidRDefault="005E2DB9" w:rsidP="005E2DB9" w:rsidR="005E2DB9" w:rsidRPr="00327FC0">
      <w:pPr>
        <w:ind w:firstLine="708"/>
        <w:jc w:val="both"/>
        <w:rPr>
          <w:lang w:val="hr-HR"/>
        </w:rPr>
      </w:pPr>
      <w:r w:rsidRPr="00327FC0">
        <w:rPr>
          <w:lang w:val="hr-HR"/>
        </w:rPr>
        <w:t xml:space="preserve">Međutim, osim postojanja uvjeta za otvaranje stečajnog postupka, iz rezultata prethodnog postupka također proizlazi i da </w:t>
      </w:r>
      <w:r>
        <w:rPr>
          <w:lang w:val="hr-HR"/>
        </w:rPr>
        <w:t xml:space="preserve">imovina </w:t>
      </w:r>
      <w:r w:rsidRPr="00327FC0">
        <w:rPr>
          <w:lang w:val="hr-HR"/>
        </w:rPr>
        <w:t>dužnik</w:t>
      </w:r>
      <w:r>
        <w:rPr>
          <w:lang w:val="hr-HR"/>
        </w:rPr>
        <w:t>a koja bi ušla u stečajnu masu nije dovoljna ni za podmirenje troškova stečajnog postupka.</w:t>
      </w:r>
      <w:r w:rsidRPr="00327FC0">
        <w:rPr>
          <w:lang w:val="hr-HR"/>
        </w:rPr>
        <w:t xml:space="preserve"> </w:t>
      </w:r>
    </w:p>
    <w:p w:rsidRDefault="00EF279A" w:rsidP="005E2DB9" w:rsidR="00EF279A" w:rsidRPr="00EF279A">
      <w:pPr>
        <w:jc w:val="both"/>
        <w:rPr>
          <w:lang w:val="hr-HR"/>
        </w:rPr>
      </w:pPr>
    </w:p>
    <w:p w:rsidRDefault="00EF279A" w:rsidP="00902C27" w:rsidR="00902C27" w:rsidRPr="00902C27">
      <w:pPr>
        <w:ind w:firstLine="708"/>
        <w:jc w:val="both"/>
        <w:rPr>
          <w:lang w:val="hr-HR"/>
        </w:rPr>
      </w:pPr>
      <w:r w:rsidRPr="00EF279A">
        <w:rPr>
          <w:lang w:val="hr-HR"/>
        </w:rPr>
        <w:t xml:space="preserve">Naime, dužnik se nije očitovao na podneseni prijedlog, a osoba ovlaštena za zastupanje dužnika nije dostavila popis imovine i obveza dužnika. </w:t>
      </w:r>
      <w:r w:rsidR="00902C27" w:rsidRPr="00902C27">
        <w:rPr>
          <w:lang w:val="hr-HR"/>
        </w:rPr>
        <w:t xml:space="preserve">Sud je na prijedlog predlagatelja - vjerovnika rješenjem broj 12. St-1156/2017 od 27. srpnja 2018. odredio mjere </w:t>
      </w:r>
      <w:r w:rsidR="00902C27" w:rsidRPr="00902C27">
        <w:rPr>
          <w:lang w:val="hr-HR"/>
        </w:rPr>
        <w:lastRenderedPageBreak/>
        <w:t xml:space="preserve">osiguranja te je dužniku postavljen privremeni stečajni upravitelj Dragan Bjelić iz Šibenika, kojem su tim rješenjem određene dužnosti, a između ostalog i ispitati s kojom imovinom dužnik raspolaže i je li ta imovina dostatna za namirenje troškova stečajnog postupka. </w:t>
      </w:r>
    </w:p>
    <w:p w:rsidRDefault="00902C27" w:rsidP="00902C27" w:rsidR="00902C27" w:rsidRPr="00902C27">
      <w:pPr>
        <w:jc w:val="both"/>
        <w:rPr>
          <w:lang w:val="hr-HR"/>
        </w:rPr>
      </w:pPr>
    </w:p>
    <w:p w:rsidRDefault="00902C27" w:rsidP="00902C27" w:rsidR="00902C27" w:rsidRPr="00902C27">
      <w:pPr>
        <w:ind w:firstLine="708"/>
        <w:jc w:val="both"/>
        <w:rPr>
          <w:lang w:val="hr-HR"/>
        </w:rPr>
      </w:pPr>
      <w:r w:rsidRPr="00902C27">
        <w:rPr>
          <w:lang w:val="hr-HR"/>
        </w:rPr>
        <w:t xml:space="preserve">U svom pisanom izvješću te očitovanju danom na ročištu u prethodnom postupku privremeni stečajni upravitelj Dragan Bjelić u bitnom je naveo da je svoje izvješće u glavnini sastavio na temelju godišnjih financijskih izvješća dužnika za 2014. i 2015. </w:t>
      </w:r>
      <w:r w:rsidR="005E2DB9" w:rsidRPr="00902C27">
        <w:rPr>
          <w:lang w:val="hr-HR"/>
        </w:rPr>
        <w:t xml:space="preserve">Naveo </w:t>
      </w:r>
      <w:r w:rsidRPr="00902C27">
        <w:rPr>
          <w:lang w:val="hr-HR"/>
        </w:rPr>
        <w:t>da je naknadno stupio u kontakt sa osnivačem i z.z. dužnika Anabelom Galić koja mu je dostavila financijske izvještaje dužnika za 2016. te obrazloženja u svezi poslovanja i imovine dužnika. Iz te naknadno dostavljene dokumentacije i navoda z.z. dužnika razvidno je da je dužnik prestao s poslovanjem 31.12.2016. Dužnik da se bavio prodajom tekstilnih proizvoda i to maloprodajom donjeg rublja, odjeće i slično, a koje poslovanje se odvijalo u jednom iznajmljenom poslovnom prostoru – prodavaonici. Iz naknadno dostavljene dokumentacije od strane z.z. dužnika da također proizlazi i da dužnik nema vrjednije imovine iz koje bi se mogli podmiriti troškovi stečajnog postupka, budući da jedinu preostalu imovinu dužnika čini jedan kompjutor i nešto malo uredskog namještaja, a koja oprema je u cijelosti amortizirana, kao i potraživanje po računu za prodani automobil marke Peugeot 307, a koji je  po dostavljenom računu 2016. prodan za ukupan iznos od 10.000,00 kn s uključenim PDV-om. Privremeni stečajni upravitelja je nadalje izjavio da bilo kakva druga imovina dužnika nije pronađena pa tako ni automobil Mercedes (god. proizvodnje 2005.) koji je naveden u prijedlogu predlagatelja, a za kojeg je razvidno da je još 01.08.2012. odjavljen. Na kraju, privremeni stečajni upravitelj je izjavio da se iz navedene preostale imovine dužnika (kompjutor i nešto malo uredskog namještaja, koja oprema je u cijelosti amortizirana, kao i nenaplaćeno potraživanje po računu iz 2016.) ne bi mogli u cijelosti podmiriti troškovi stečajnog postupka, a radi čega je predložio sudu po</w:t>
      </w:r>
      <w:r>
        <w:rPr>
          <w:lang w:val="hr-HR"/>
        </w:rPr>
        <w:t>stupiti u skladu s odredbama članka</w:t>
      </w:r>
      <w:r w:rsidRPr="00902C27">
        <w:rPr>
          <w:lang w:val="hr-HR"/>
        </w:rPr>
        <w:t xml:space="preserve"> 132. SZ-a.</w:t>
      </w:r>
    </w:p>
    <w:p w:rsidRDefault="00902C27" w:rsidP="00902C27" w:rsidR="00902C27" w:rsidRPr="00902C27">
      <w:pPr>
        <w:jc w:val="both"/>
        <w:rPr>
          <w:lang w:val="hr-HR"/>
        </w:rPr>
      </w:pPr>
    </w:p>
    <w:p w:rsidRDefault="00902C27" w:rsidP="00FB5094" w:rsidR="0087646C">
      <w:pPr>
        <w:jc w:val="both"/>
        <w:rPr>
          <w:lang w:val="hr-HR"/>
        </w:rPr>
      </w:pPr>
      <w:r w:rsidRPr="00902C27">
        <w:rPr>
          <w:lang w:val="hr-HR"/>
        </w:rPr>
        <w:tab/>
        <w:t>Punomoćnica predlagatelja – vjerovnika je izjavila da nema primjedbi ni prigovora na dostavljeno izvješće i zaključke privremenog stečajnog upravitelja</w:t>
      </w:r>
      <w:r>
        <w:rPr>
          <w:lang w:val="hr-HR"/>
        </w:rPr>
        <w:t>, kao i da</w:t>
      </w:r>
      <w:r w:rsidRPr="00902C27">
        <w:rPr>
          <w:lang w:val="hr-HR"/>
        </w:rPr>
        <w:t xml:space="preserve"> je suglasna s prijedlogom da sud postupi u skladu s odredbama članka 132. SZ-a.</w:t>
      </w:r>
    </w:p>
    <w:p w:rsidRDefault="00902C27" w:rsidP="00FB5094" w:rsidR="00902C27" w:rsidRPr="0087646C">
      <w:pPr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Odredbom članka 132. stavak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87646C" w:rsidP="00410902" w:rsidR="0087646C" w:rsidRPr="0087646C">
      <w:pPr>
        <w:jc w:val="both"/>
        <w:rPr>
          <w:lang w:val="hr-HR"/>
        </w:rPr>
      </w:pPr>
    </w:p>
    <w:p w:rsidRDefault="00FB5094" w:rsidP="008A0ADF" w:rsidR="0087646C" w:rsidRPr="0087646C">
      <w:pPr>
        <w:ind w:firstLine="708"/>
        <w:jc w:val="both"/>
        <w:rPr>
          <w:lang w:val="hr-HR"/>
        </w:rPr>
      </w:pPr>
      <w:r w:rsidRPr="00FB5094">
        <w:rPr>
          <w:lang w:val="hr-HR"/>
        </w:rPr>
        <w:t xml:space="preserve">Kako </w:t>
      </w:r>
      <w:r w:rsidR="001125AE">
        <w:rPr>
          <w:lang w:val="hr-HR"/>
        </w:rPr>
        <w:t xml:space="preserve">je </w:t>
      </w:r>
      <w:r w:rsidRPr="00FB5094">
        <w:rPr>
          <w:lang w:val="hr-HR"/>
        </w:rPr>
        <w:t>dakle tijekom prethodnog postupka utvrđeno</w:t>
      </w:r>
      <w:r w:rsidR="001125AE">
        <w:rPr>
          <w:lang w:val="hr-HR"/>
        </w:rPr>
        <w:t xml:space="preserve"> da su kod dužnika ispunjeni uvjeti za otvaranje stečajnog postupka, </w:t>
      </w:r>
      <w:r w:rsidR="005E2DB9">
        <w:rPr>
          <w:lang w:val="hr-HR"/>
        </w:rPr>
        <w:t>ali</w:t>
      </w:r>
      <w:r w:rsidR="001125AE">
        <w:rPr>
          <w:lang w:val="hr-HR"/>
        </w:rPr>
        <w:t xml:space="preserve"> i da imovina dužnika </w:t>
      </w:r>
      <w:r w:rsidR="001125AE" w:rsidRPr="0087646C">
        <w:rPr>
          <w:lang w:val="hr-HR"/>
        </w:rPr>
        <w:t xml:space="preserve">koja bi ušla u </w:t>
      </w:r>
      <w:r w:rsidR="001125AE">
        <w:rPr>
          <w:lang w:val="hr-HR"/>
        </w:rPr>
        <w:t>stečajnu masu nije dovoljna ni</w:t>
      </w:r>
      <w:r w:rsidR="001125AE" w:rsidRPr="0087646C">
        <w:rPr>
          <w:lang w:val="hr-HR"/>
        </w:rPr>
        <w:t xml:space="preserve"> za namirenje troškova</w:t>
      </w:r>
      <w:r w:rsidRPr="00FB5094">
        <w:rPr>
          <w:lang w:val="hr-HR"/>
        </w:rPr>
        <w:t xml:space="preserve"> stečajnog postupka</w:t>
      </w:r>
      <w:r w:rsidR="0087646C" w:rsidRPr="0087646C">
        <w:rPr>
          <w:lang w:val="hr-HR"/>
        </w:rPr>
        <w:t>, to je stoga ovaj sud rješenjem broj 12. St-</w:t>
      </w:r>
      <w:r w:rsidR="00902C27">
        <w:rPr>
          <w:lang w:val="hr-HR"/>
        </w:rPr>
        <w:t>1156</w:t>
      </w:r>
      <w:r w:rsidR="0087646C" w:rsidRPr="0087646C">
        <w:rPr>
          <w:lang w:val="hr-HR"/>
        </w:rPr>
        <w:t xml:space="preserve">/2017 od </w:t>
      </w:r>
      <w:r w:rsidR="00ED6DF1">
        <w:rPr>
          <w:lang w:val="hr-HR"/>
        </w:rPr>
        <w:t>22. listopada</w:t>
      </w:r>
      <w:r w:rsidR="0087646C" w:rsidRPr="0087646C">
        <w:rPr>
          <w:lang w:val="hr-HR"/>
        </w:rPr>
        <w:t xml:space="preserve">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20.000,00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 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lastRenderedPageBreak/>
        <w:t xml:space="preserve">Rješenje ovog suda od </w:t>
      </w:r>
      <w:r w:rsidR="00ED6DF1">
        <w:rPr>
          <w:lang w:val="hr-HR"/>
        </w:rPr>
        <w:t>22. listopada</w:t>
      </w:r>
      <w:r w:rsidR="00ED6DF1" w:rsidRPr="0087646C">
        <w:rPr>
          <w:lang w:val="hr-HR"/>
        </w:rPr>
        <w:t xml:space="preserve"> 2018.</w:t>
      </w:r>
      <w:r w:rsidR="00ED6DF1">
        <w:rPr>
          <w:lang w:val="hr-HR"/>
        </w:rPr>
        <w:t xml:space="preserve"> </w:t>
      </w:r>
      <w:r w:rsidRPr="0087646C">
        <w:rPr>
          <w:lang w:val="hr-HR"/>
        </w:rPr>
        <w:t>objavljeno je na e-Oglasnoj ploči suda istoga dana kada je i doneseno, međutim nitko od vjerovnika odnosno eventualno zainteresiranih osoba nije postupio po</w:t>
      </w:r>
      <w:r w:rsidR="00ED6DF1">
        <w:rPr>
          <w:lang w:val="hr-HR"/>
        </w:rPr>
        <w:t xml:space="preserve"> pozivu suda i u određenom roku</w:t>
      </w:r>
      <w:r w:rsidRPr="0087646C">
        <w:rPr>
          <w:lang w:val="hr-HR"/>
        </w:rPr>
        <w:t xml:space="preserve"> </w:t>
      </w:r>
      <w:r w:rsidR="00ED6DF1">
        <w:rPr>
          <w:lang w:val="hr-HR"/>
        </w:rPr>
        <w:t>(</w:t>
      </w:r>
      <w:r w:rsidRPr="0087646C">
        <w:rPr>
          <w:lang w:val="hr-HR"/>
        </w:rPr>
        <w:t xml:space="preserve">koji je istekao s danom </w:t>
      </w:r>
      <w:r w:rsidR="00ED6DF1">
        <w:rPr>
          <w:lang w:val="hr-HR"/>
        </w:rPr>
        <w:t>14. studenog</w:t>
      </w:r>
      <w:r w:rsidRPr="0087646C">
        <w:rPr>
          <w:lang w:val="hr-HR"/>
        </w:rPr>
        <w:t xml:space="preserve"> 2018.</w:t>
      </w:r>
      <w:r w:rsidR="00ED6DF1">
        <w:rPr>
          <w:lang w:val="hr-HR"/>
        </w:rPr>
        <w:t>)</w:t>
      </w:r>
      <w:r w:rsidRPr="0087646C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87646C" w:rsidP="00262B27" w:rsidR="0087646C" w:rsidRPr="0087646C">
      <w:pPr>
        <w:ind w:firstLine="708"/>
        <w:jc w:val="both"/>
        <w:rPr>
          <w:lang w:val="hr-HR"/>
        </w:rPr>
      </w:pPr>
    </w:p>
    <w:p w:rsidRDefault="006E7ADF" w:rsidP="005E2DB9" w:rsidR="005E2DB9" w:rsidRPr="0087646C">
      <w:pPr>
        <w:ind w:firstLine="708"/>
        <w:jc w:val="both"/>
        <w:rPr>
          <w:lang w:val="hr-HR"/>
        </w:rPr>
      </w:pPr>
      <w:r>
        <w:rPr>
          <w:lang w:val="hr-HR"/>
        </w:rPr>
        <w:t>Obzirom</w:t>
      </w:r>
      <w:r w:rsidR="0087646C" w:rsidRPr="0087646C">
        <w:rPr>
          <w:lang w:val="hr-HR"/>
        </w:rPr>
        <w:t xml:space="preserve"> da je rješenjem ovog suda </w:t>
      </w:r>
      <w:r>
        <w:rPr>
          <w:lang w:val="hr-HR"/>
        </w:rPr>
        <w:t>broj</w:t>
      </w:r>
      <w:r w:rsidRPr="006E7ADF">
        <w:rPr>
          <w:lang w:val="hr-HR"/>
        </w:rPr>
        <w:t xml:space="preserve"> </w:t>
      </w:r>
      <w:r w:rsidR="00902C27">
        <w:rPr>
          <w:lang w:val="hr-HR"/>
        </w:rPr>
        <w:t>12. St-1156</w:t>
      </w:r>
      <w:r w:rsidR="00FB5094" w:rsidRPr="00EF279A">
        <w:rPr>
          <w:lang w:val="hr-HR"/>
        </w:rPr>
        <w:t xml:space="preserve">/2017 od 27. srpnja 2018. </w:t>
      </w:r>
      <w:r w:rsidR="00902C27" w:rsidRPr="00902C27">
        <w:rPr>
          <w:lang w:val="hr-HR"/>
        </w:rPr>
        <w:t>Dragan Bjelić iz Šibenika</w:t>
      </w:r>
      <w:r w:rsidR="0087646C" w:rsidRPr="0087646C">
        <w:rPr>
          <w:lang w:val="hr-HR"/>
        </w:rPr>
        <w:t xml:space="preserve"> već imenovan za pr</w:t>
      </w:r>
      <w:r w:rsidR="008D078B">
        <w:rPr>
          <w:lang w:val="hr-HR"/>
        </w:rPr>
        <w:t>ivremenog stečajnog upravitelja</w:t>
      </w:r>
      <w:r w:rsidR="0087646C" w:rsidRPr="0087646C">
        <w:rPr>
          <w:lang w:val="hr-HR"/>
        </w:rPr>
        <w:t xml:space="preserve"> i to nakon provedenog izbora </w:t>
      </w:r>
      <w:r w:rsidR="0087646C" w:rsidRPr="0087646C">
        <w:rPr>
          <w:lang w:eastAsia="hr-HR" w:val="hr-HR"/>
        </w:rPr>
        <w:t xml:space="preserve">metodom slučajnog odabira s liste A stečajnih upravitelja za područje nadležnosti ovog suda, </w:t>
      </w:r>
      <w:r w:rsidR="005E2DB9" w:rsidRPr="0087646C">
        <w:rPr>
          <w:lang w:eastAsia="hr-HR" w:val="hr-HR"/>
        </w:rPr>
        <w:t>to je stoga istog sud ovim rješenjem imenovao za stečajnog upravitelja, a sve to s</w:t>
      </w:r>
      <w:r w:rsidR="005E2DB9">
        <w:rPr>
          <w:lang w:eastAsia="hr-HR" w:val="hr-HR"/>
        </w:rPr>
        <w:t>ukladno odredbama članka 85. stavak</w:t>
      </w:r>
      <w:r w:rsidR="005E2DB9" w:rsidRPr="0087646C">
        <w:rPr>
          <w:lang w:eastAsia="hr-HR" w:val="hr-HR"/>
        </w:rPr>
        <w:t xml:space="preserve"> 2. SZ-a.</w:t>
      </w:r>
    </w:p>
    <w:p w:rsidRDefault="005E2DB9" w:rsidP="005E2DB9" w:rsidR="005E2DB9" w:rsidRPr="0087646C">
      <w:pPr>
        <w:ind w:firstLine="708"/>
        <w:jc w:val="both"/>
        <w:rPr>
          <w:lang w:val="hr-HR"/>
        </w:rPr>
      </w:pPr>
    </w:p>
    <w:p w:rsidRDefault="005E2DB9" w:rsidP="005E2DB9" w:rsidR="005E2DB9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Slijedom n</w:t>
      </w:r>
      <w:r>
        <w:rPr>
          <w:lang w:val="hr-HR"/>
        </w:rPr>
        <w:t>avedenog, a temeljem odredbi članka 132. stavak</w:t>
      </w:r>
      <w:r w:rsidRPr="0087646C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87646C">
        <w:rPr>
          <w:lang w:val="hr-HR"/>
        </w:rPr>
        <w:t xml:space="preserve"> I. do IV. izreke ovog rješenja.</w:t>
      </w:r>
    </w:p>
    <w:p w:rsidRDefault="005E2DB9" w:rsidP="005E2DB9" w:rsidR="005E2DB9" w:rsidRPr="0087646C">
      <w:pPr>
        <w:ind w:firstLine="708"/>
        <w:jc w:val="both"/>
        <w:rPr>
          <w:lang w:val="hr-HR"/>
        </w:rPr>
      </w:pPr>
    </w:p>
    <w:p w:rsidRDefault="005E2DB9" w:rsidP="005E2DB9" w:rsidR="005E2DB9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Bud</w:t>
      </w:r>
      <w:r>
        <w:rPr>
          <w:lang w:val="hr-HR"/>
        </w:rPr>
        <w:t>ući da je sukladno odredbama članka 89. stavak 1. točka 13., članka 133. stavak</w:t>
      </w:r>
      <w:r w:rsidRPr="0087646C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>
        <w:rPr>
          <w:lang w:val="hr-HR"/>
        </w:rPr>
        <w:t>o je stoga riješeno kao pod točkom</w:t>
      </w:r>
      <w:r w:rsidRPr="0087646C">
        <w:rPr>
          <w:lang w:val="hr-HR"/>
        </w:rPr>
        <w:t xml:space="preserve"> V. izreke ovog rješenja.</w:t>
      </w:r>
    </w:p>
    <w:p w:rsidRDefault="005E2DB9" w:rsidP="005E2DB9" w:rsidR="005E2DB9" w:rsidRPr="0087646C">
      <w:pPr>
        <w:ind w:firstLine="708"/>
        <w:jc w:val="both"/>
        <w:rPr>
          <w:lang w:val="hr-HR"/>
        </w:rPr>
      </w:pPr>
    </w:p>
    <w:p w:rsidRDefault="005E2DB9" w:rsidP="005E2DB9" w:rsidR="0087646C" w:rsidRPr="00262AB8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Pr="0087646C">
        <w:rPr>
          <w:lang w:val="hr-HR"/>
        </w:rPr>
        <w:t xml:space="preserve"> VI. izreke ovog rješ</w:t>
      </w:r>
      <w:r>
        <w:rPr>
          <w:lang w:val="hr-HR"/>
        </w:rPr>
        <w:t>enja temelji se na odredbama članka 132. stavak 4. u vezi s člankom</w:t>
      </w:r>
      <w:r w:rsidRPr="0087646C">
        <w:rPr>
          <w:lang w:val="hr-HR"/>
        </w:rPr>
        <w:t xml:space="preserve"> 286.</w:t>
      </w:r>
      <w:r>
        <w:rPr>
          <w:lang w:val="hr-HR"/>
        </w:rPr>
        <w:t xml:space="preserve"> </w:t>
      </w:r>
      <w:r w:rsidRPr="00262AB8">
        <w:rPr>
          <w:lang w:val="hr-HR"/>
        </w:rPr>
        <w:t>stavak 3. SZ-a, dok se odluka pod točkom VII. izreke temelji se na odredbama članka 12. stavak 1. i 2. i članka 132. stavak 3. SZ-a.</w:t>
      </w:r>
    </w:p>
    <w:p w:rsidRDefault="00DD0BC4" w:rsidP="0087646C" w:rsidR="00DD0BC4" w:rsidRPr="00262AB8">
      <w:pPr>
        <w:jc w:val="both"/>
        <w:rPr>
          <w:lang w:val="hr-HR"/>
        </w:rPr>
      </w:pPr>
    </w:p>
    <w:p w:rsidRDefault="00D4027A" w:rsidP="00C704CA" w:rsidR="00D4027A" w:rsidRPr="00262AB8">
      <w:pPr>
        <w:jc w:val="center"/>
        <w:rPr>
          <w:lang w:val="hr-HR"/>
        </w:rPr>
      </w:pPr>
      <w:r w:rsidRPr="00262AB8">
        <w:rPr>
          <w:lang w:val="hr-HR"/>
        </w:rPr>
        <w:t>U Splitu</w:t>
      </w:r>
      <w:r w:rsidR="00DD0BC4" w:rsidRPr="00262AB8">
        <w:rPr>
          <w:lang w:val="hr-HR"/>
        </w:rPr>
        <w:t xml:space="preserve">, </w:t>
      </w:r>
      <w:r w:rsidR="008A0ADF" w:rsidRPr="00262AB8">
        <w:rPr>
          <w:lang w:val="hr-HR"/>
        </w:rPr>
        <w:t>7</w:t>
      </w:r>
      <w:r w:rsidR="0087646C" w:rsidRPr="00262AB8">
        <w:rPr>
          <w:lang w:val="hr-HR"/>
        </w:rPr>
        <w:t>. prosinca 2018.</w:t>
      </w:r>
      <w:r w:rsidRPr="00262AB8">
        <w:rPr>
          <w:lang w:val="hr-HR"/>
        </w:rPr>
        <w:t xml:space="preserve"> </w:t>
      </w:r>
    </w:p>
    <w:p w:rsidRDefault="00D4027A" w:rsidP="00D4027A" w:rsidR="00D4027A" w:rsidRPr="00262AB8">
      <w:pPr>
        <w:jc w:val="both"/>
        <w:rPr>
          <w:lang w:val="hr-HR"/>
        </w:rPr>
      </w:pPr>
      <w:r w:rsidRPr="00262AB8">
        <w:rPr>
          <w:lang w:val="hr-HR"/>
        </w:rPr>
        <w:t xml:space="preserve"> </w:t>
      </w:r>
    </w:p>
    <w:p w:rsidRDefault="00262AB8" w:rsidP="00F53C8F" w:rsidR="00262AB8" w:rsidRPr="00262AB8">
      <w:pPr>
        <w:ind w:left="4956"/>
        <w:jc w:val="center"/>
      </w:pPr>
      <w:r w:rsidRPr="00262AB8">
        <w:t>Sudac</w:t>
      </w:r>
    </w:p>
    <w:p w:rsidRDefault="00262AB8" w:rsidP="00F53C8F" w:rsidR="00262AB8" w:rsidRPr="00262AB8">
      <w:pPr>
        <w:ind w:left="4956"/>
        <w:jc w:val="center"/>
      </w:pPr>
    </w:p>
    <w:p w:rsidRDefault="00262AB8" w:rsidP="00F53C8F" w:rsidR="00262AB8" w:rsidRPr="00262AB8">
      <w:pPr>
        <w:ind w:left="4956"/>
        <w:jc w:val="center"/>
      </w:pPr>
      <w:r w:rsidRPr="00262AB8">
        <w:t>Paško Bačić, v.r.</w:t>
      </w:r>
    </w:p>
    <w:p w:rsidRDefault="00262AB8" w:rsidP="00F53C8F" w:rsidR="00262AB8" w:rsidRPr="00262AB8">
      <w:pPr>
        <w:ind w:left="4956"/>
        <w:jc w:val="center"/>
      </w:pPr>
      <w:r w:rsidRPr="00262AB8">
        <w:t>za točnost otpravka-ovlašteni službenik</w:t>
      </w:r>
    </w:p>
    <w:p w:rsidRDefault="00262AB8" w:rsidP="00F53C8F" w:rsidR="00262AB8" w:rsidRPr="00262AB8">
      <w:pPr>
        <w:ind w:firstLine="708" w:left="5664"/>
      </w:pPr>
      <w:r w:rsidRPr="00262AB8">
        <w:t xml:space="preserve"> Katarina Raos</w:t>
      </w:r>
    </w:p>
    <w:p w:rsidRDefault="00D4027A" w:rsidP="003F3F45" w:rsidR="00D4027A" w:rsidRPr="00262AB8">
      <w:pPr>
        <w:ind w:firstLine="708" w:left="7080"/>
        <w:rPr>
          <w:u w:val="single"/>
          <w:lang w:val="hr-HR"/>
        </w:rPr>
      </w:pPr>
    </w:p>
    <w:p w:rsidRDefault="00736EF6" w:rsidP="00D4027A" w:rsidR="00736EF6" w:rsidRPr="00262AB8">
      <w:pPr>
        <w:jc w:val="both"/>
        <w:rPr>
          <w:u w:val="single"/>
          <w:lang w:val="hr-HR"/>
        </w:rPr>
      </w:pPr>
    </w:p>
    <w:p w:rsidRDefault="00AF762C" w:rsidP="00D4027A" w:rsidR="00AF762C" w:rsidRPr="00262AB8">
      <w:pPr>
        <w:jc w:val="both"/>
        <w:rPr>
          <w:u w:val="single"/>
          <w:lang w:val="hr-HR"/>
        </w:rPr>
      </w:pPr>
    </w:p>
    <w:p w:rsidRDefault="0087646C" w:rsidP="0087646C" w:rsidR="0087646C" w:rsidRPr="00262AB8">
      <w:pPr>
        <w:rPr>
          <w:lang w:val="hr-HR"/>
        </w:rPr>
      </w:pPr>
      <w:r w:rsidRPr="00262AB8">
        <w:rPr>
          <w:lang w:val="hr-HR"/>
        </w:rPr>
        <w:t>Pouka o pravnom lijeku:</w:t>
      </w:r>
    </w:p>
    <w:p w:rsidRDefault="0087646C" w:rsidP="0087646C" w:rsidR="0087646C" w:rsidRPr="00262AB8">
      <w:pPr>
        <w:jc w:val="both"/>
        <w:rPr>
          <w:lang w:val="hr-HR"/>
        </w:rPr>
      </w:pPr>
      <w:r w:rsidRPr="00262AB8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EE1FB4" w:rsidP="003855E7" w:rsidR="00EE1FB4" w:rsidRPr="00262AB8">
      <w:pPr>
        <w:jc w:val="both"/>
        <w:rPr>
          <w:lang w:val="hr-HR"/>
        </w:rPr>
      </w:pPr>
    </w:p>
    <w:sectPr w:rsidSect="00284ABD" w:rsidR="00EE1FB4" w:rsidRPr="00262AB8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427" w:rsidP="00CD74A8" w:rsidR="00DB1427">
      <w:r>
        <w:separator/>
      </w:r>
    </w:p>
  </w:endnote>
  <w:endnote w:id="0" w:type="continuationSeparator">
    <w:p w:rsidRDefault="00DB1427" w:rsidP="00CD74A8" w:rsidR="00DB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427" w:rsidP="00CD74A8" w:rsidR="00DB1427">
      <w:r>
        <w:separator/>
      </w:r>
    </w:p>
  </w:footnote>
  <w:footnote w:id="0" w:type="continuationSeparator">
    <w:p w:rsidRDefault="00DB1427" w:rsidP="00CD74A8" w:rsidR="00DB1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62AB8" w:rsidRPr="00262AB8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902C27" w:rsidRPr="00B40A1C">
      <w:t>Poslovni broj: 12. St-</w:t>
    </w:r>
    <w:r w:rsidR="00902C27">
      <w:t>1156</w:t>
    </w:r>
    <w:r w:rsidR="00902C27" w:rsidRPr="00B40A1C">
      <w:t>/2017</w:t>
    </w:r>
    <w:r w:rsidR="00902C27">
      <w:t>-25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69191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34599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125AE"/>
    <w:rsid w:val="00123E80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2AB8"/>
    <w:rsid w:val="00262B27"/>
    <w:rsid w:val="002702A4"/>
    <w:rsid w:val="0027377B"/>
    <w:rsid w:val="00284ABD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0902"/>
    <w:rsid w:val="004147FB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521B6F"/>
    <w:rsid w:val="005268EF"/>
    <w:rsid w:val="00545701"/>
    <w:rsid w:val="005472A2"/>
    <w:rsid w:val="00555A46"/>
    <w:rsid w:val="00555B64"/>
    <w:rsid w:val="005952E7"/>
    <w:rsid w:val="005A3202"/>
    <w:rsid w:val="005E2DB9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191E"/>
    <w:rsid w:val="006933B2"/>
    <w:rsid w:val="006933C7"/>
    <w:rsid w:val="00697834"/>
    <w:rsid w:val="006B34F2"/>
    <w:rsid w:val="006C1152"/>
    <w:rsid w:val="006C6A99"/>
    <w:rsid w:val="006D1211"/>
    <w:rsid w:val="006D17D4"/>
    <w:rsid w:val="006D1A0E"/>
    <w:rsid w:val="006D2DB9"/>
    <w:rsid w:val="006D5707"/>
    <w:rsid w:val="006E7ADF"/>
    <w:rsid w:val="006F3B71"/>
    <w:rsid w:val="007044B4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870D9"/>
    <w:rsid w:val="007915CA"/>
    <w:rsid w:val="00793B6C"/>
    <w:rsid w:val="007A3B01"/>
    <w:rsid w:val="007B4A82"/>
    <w:rsid w:val="007C6961"/>
    <w:rsid w:val="007D388A"/>
    <w:rsid w:val="007D5CB9"/>
    <w:rsid w:val="007D7779"/>
    <w:rsid w:val="007E47D6"/>
    <w:rsid w:val="007E77DA"/>
    <w:rsid w:val="008034FF"/>
    <w:rsid w:val="00803656"/>
    <w:rsid w:val="00803902"/>
    <w:rsid w:val="00807E69"/>
    <w:rsid w:val="00814A6D"/>
    <w:rsid w:val="00820DAF"/>
    <w:rsid w:val="008366EE"/>
    <w:rsid w:val="00847723"/>
    <w:rsid w:val="00856586"/>
    <w:rsid w:val="00876209"/>
    <w:rsid w:val="0087646C"/>
    <w:rsid w:val="00880573"/>
    <w:rsid w:val="00885A2C"/>
    <w:rsid w:val="00895B6A"/>
    <w:rsid w:val="008A0ADF"/>
    <w:rsid w:val="008A3DC8"/>
    <w:rsid w:val="008B4FD2"/>
    <w:rsid w:val="008B5A70"/>
    <w:rsid w:val="008C4A0E"/>
    <w:rsid w:val="008D078B"/>
    <w:rsid w:val="0090052E"/>
    <w:rsid w:val="00902C27"/>
    <w:rsid w:val="009118A9"/>
    <w:rsid w:val="009177C3"/>
    <w:rsid w:val="009374AD"/>
    <w:rsid w:val="009404E0"/>
    <w:rsid w:val="009405E8"/>
    <w:rsid w:val="009601C1"/>
    <w:rsid w:val="00966336"/>
    <w:rsid w:val="00966C80"/>
    <w:rsid w:val="00981ECD"/>
    <w:rsid w:val="0098682F"/>
    <w:rsid w:val="00994DEC"/>
    <w:rsid w:val="00996534"/>
    <w:rsid w:val="00996F29"/>
    <w:rsid w:val="009B5D29"/>
    <w:rsid w:val="009C1BE7"/>
    <w:rsid w:val="009C3E6B"/>
    <w:rsid w:val="009C716E"/>
    <w:rsid w:val="009D144D"/>
    <w:rsid w:val="009D6053"/>
    <w:rsid w:val="009D6B28"/>
    <w:rsid w:val="009D6CDC"/>
    <w:rsid w:val="009E0ACA"/>
    <w:rsid w:val="009E120A"/>
    <w:rsid w:val="009E4D23"/>
    <w:rsid w:val="009F776E"/>
    <w:rsid w:val="00A01CF1"/>
    <w:rsid w:val="00A13E8E"/>
    <w:rsid w:val="00A2740A"/>
    <w:rsid w:val="00A31A88"/>
    <w:rsid w:val="00A405B7"/>
    <w:rsid w:val="00A56D14"/>
    <w:rsid w:val="00A75FCC"/>
    <w:rsid w:val="00A8489D"/>
    <w:rsid w:val="00A97762"/>
    <w:rsid w:val="00AA1300"/>
    <w:rsid w:val="00AA4A6E"/>
    <w:rsid w:val="00AB4A3D"/>
    <w:rsid w:val="00AB6038"/>
    <w:rsid w:val="00AE18FF"/>
    <w:rsid w:val="00AE5405"/>
    <w:rsid w:val="00AF762C"/>
    <w:rsid w:val="00B02EA7"/>
    <w:rsid w:val="00B1090C"/>
    <w:rsid w:val="00B408AF"/>
    <w:rsid w:val="00B52A80"/>
    <w:rsid w:val="00B52C63"/>
    <w:rsid w:val="00B6615F"/>
    <w:rsid w:val="00B7469A"/>
    <w:rsid w:val="00B90B4E"/>
    <w:rsid w:val="00B94A92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0B8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B1427"/>
    <w:rsid w:val="00DC2398"/>
    <w:rsid w:val="00DC768B"/>
    <w:rsid w:val="00DD0BC4"/>
    <w:rsid w:val="00DF7967"/>
    <w:rsid w:val="00DF7AC0"/>
    <w:rsid w:val="00E10F29"/>
    <w:rsid w:val="00E1688E"/>
    <w:rsid w:val="00E2203A"/>
    <w:rsid w:val="00E24412"/>
    <w:rsid w:val="00E24C38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C3DD2"/>
    <w:rsid w:val="00ED10C2"/>
    <w:rsid w:val="00ED635B"/>
    <w:rsid w:val="00ED6DF1"/>
    <w:rsid w:val="00EE1FB4"/>
    <w:rsid w:val="00EF279A"/>
    <w:rsid w:val="00EF3725"/>
    <w:rsid w:val="00F045F8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B5094"/>
    <w:rsid w:val="00FB6A5F"/>
    <w:rsid w:val="00FC1D30"/>
    <w:rsid w:val="00FC778A"/>
    <w:rsid w:val="00FD1A0E"/>
    <w:rsid w:val="00FD4FAF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2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2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St-1156/2017</izvorni_sadrzaj>
    <derivirana_varijabla naziv="DomainObject.Predmet.OznakaBroj_1">St-1156/2017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CONTABILI, d.o.o. za trgovinu i poslovne usluge</izvorni_sadrzaj>
    <derivirana_varijabla naziv="DomainObject.Predmet.ProtustrankaFormated_1">  CONTABILI, d.o.o. za trgovinu i poslovne usluge</derivirana_varijabla>
  </DomainObject.Predmet.ProtustrankaFormated>
  <DomainObject.Predmet.ProtustrankaFormatedOIB>
    <izvorni_sadrzaj>  CONTABILI, d.o.o. za trgovinu i poslovne usluge, OIB 82895781850</izvorni_sadrzaj>
    <derivirana_varijabla naziv="DomainObject.Predmet.ProtustrankaFormatedOIB_1">  CONTABILI, d.o.o. za trgovinu i poslovne usluge, OIB 82895781850</derivirana_varijabla>
  </DomainObject.Predmet.ProtustrankaFormatedOIB>
  <DomainObject.Predmet.ProtustrankaFormatedWithAdress>
    <izvorni_sadrzaj> CONTABILI, d.o.o. za trgovinu i poslovne usluge, Mažuranićevo šetalište 12/A, 21000 Split</izvorni_sadrzaj>
    <derivirana_varijabla naziv="DomainObject.Predmet.ProtustrankaFormatedWithAdress_1"> CONTABILI, d.o.o. za trgovinu i poslovne usluge, Mažuranićevo šetalište 12/A, 21000 Split</derivirana_varijabla>
  </DomainObject.Predmet.ProtustrankaFormatedWithAdress>
  <DomainObject.Predmet.ProtustrankaFormatedWithAdressOIB>
    <izvorni_sadrzaj> CONTABILI, d.o.o. za trgovinu i poslovne usluge, OIB 82895781850, Mažuranićevo šetalište 12/A, 21000 Split</izvorni_sadrzaj>
    <derivirana_varijabla naziv="DomainObject.Predmet.ProtustrankaFormatedWithAdressOIB_1"> CONTABILI, d.o.o. za trgovinu i poslovne usluge, OIB 82895781850, Mažuranićevo šetalište 12/A, 21000 Split</derivirana_varijabla>
  </DomainObject.Predmet.ProtustrankaFormatedWithAdressOIB>
  <DomainObject.Predmet.ProtustrankaWithAdress>
    <izvorni_sadrzaj>CONTABILI, d.o.o. za trgovinu i poslovne usluge Mažuranićevo šetalište 12/A, 21000 Split</izvorni_sadrzaj>
    <derivirana_varijabla naziv="DomainObject.Predmet.ProtustrankaWithAdress_1">CONTABILI, d.o.o. za trgovinu i poslovne usluge Mažuranićevo šetalište 12/A, 21000 Split</derivirana_varijabla>
  </DomainObject.Predmet.ProtustrankaWithAdress>
  <DomainObject.Predmet.ProtustrankaWithAdressOIB>
    <izvorni_sadrzaj>CONTABILI, d.o.o. za trgovinu i poslovne usluge, OIB 82895781850, Mažuranićevo šetalište 12/A, 21000 Split</izvorni_sadrzaj>
    <derivirana_varijabla naziv="DomainObject.Predmet.ProtustrankaWithAdressOIB_1">CONTABILI, d.o.o. za trgovinu i poslovne usluge, OIB 82895781850, Mažuranićevo šetalište 12/A, 21000 Split</derivirana_varijabla>
  </DomainObject.Predmet.ProtustrankaWithAdressOIB>
  <DomainObject.Predmet.ProtustrankaNazivFormated>
    <izvorni_sadrzaj>CONTABILI, d.o.o. za trgovinu i poslovne usluge</izvorni_sadrzaj>
    <derivirana_varijabla naziv="DomainObject.Predmet.ProtustrankaNazivFormated_1">CONTABILI, d.o.o. za trgovinu i poslovne usluge</derivirana_varijabla>
  </DomainObject.Predmet.ProtustrankaNazivFormated>
  <DomainObject.Predmet.ProtustrankaNazivFormatedOIB>
    <izvorni_sadrzaj>CONTABILI, d.o.o. za trgovinu i poslovne usluge, OIB 82895781850</izvorni_sadrzaj>
    <derivirana_varijabla naziv="DomainObject.Predmet.ProtustrankaNazivFormatedOIB_1">CONTABILI, d.o.o. za trgovinu i poslovne usluge, OIB 82895781850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CONTABILI, d.o.o. za trgovinu i poslovne usluge</item>
    </izvorni_sadrzaj>
    <derivirana_varijabla naziv="DomainObject.Predmet.ProtuStrankaListFormated_1">
      <item>CONTABILI, d.o.o. za trgovinu i poslovne usluge</item>
    </derivirana_varijabla>
  </DomainObject.Predmet.ProtuStrankaListFormated>
  <DomainObject.Predmet.ProtuStrankaListFormatedOIB>
    <izvorni_sadrzaj>
      <item>CONTABILI, d.o.o. za trgovinu i poslovne usluge, OIB 82895781850</item>
    </izvorni_sadrzaj>
    <derivirana_varijabla naziv="DomainObject.Predmet.ProtuStrankaListFormatedOIB_1">
      <item>CONTABILI, d.o.o. za trgovinu i poslovne usluge, OIB 82895781850</item>
    </derivirana_varijabla>
  </DomainObject.Predmet.ProtuStrankaListFormatedOIB>
  <DomainObject.Predmet.ProtuStrankaListFormatedWithAdress>
    <izvorni_sadrzaj>
      <item>CONTABILI, d.o.o. za trgovinu i poslovne usluge, Mažuranićevo šetalište 12/A, 21000 Split</item>
    </izvorni_sadrzaj>
    <derivirana_varijabla naziv="DomainObject.Predmet.ProtuStrankaListFormatedWithAdress_1">
      <item>CONTABILI, d.o.o. za trgovinu i poslovne usluge, Mažuranićevo šetalište 12/A, 21000 Split</item>
    </derivirana_varijabla>
  </DomainObject.Predmet.ProtuStrankaListFormatedWithAdress>
  <DomainObject.Predmet.ProtuStrankaListFormatedWithAdressOIB>
    <izvorni_sadrzaj>
      <item>CONTABILI, d.o.o. za trgovinu i poslovne usluge, OIB 82895781850, Mažuranićevo šetalište 12/A, 21000 Split</item>
    </izvorni_sadrzaj>
    <derivirana_varijabla naziv="DomainObject.Predmet.ProtuStrankaListFormatedWithAdressOIB_1">
      <item>CONTABILI, d.o.o. za trgovinu i poslovne usluge, OIB 82895781850, Mažuranićevo šetalište 12/A, 21000 Split</item>
    </derivirana_varijabla>
  </DomainObject.Predmet.ProtuStrankaListFormatedWithAdressOIB>
  <DomainObject.Predmet.ProtuStrankaListNazivFormated>
    <izvorni_sadrzaj>
      <item>CONTABILI, d.o.o. za trgovinu i poslovne usluge</item>
    </izvorni_sadrzaj>
    <derivirana_varijabla naziv="DomainObject.Predmet.ProtuStrankaListNazivFormated_1">
      <item>CONTABILI, d.o.o. za trgovinu i poslovne usluge</item>
    </derivirana_varijabla>
  </DomainObject.Predmet.ProtuStrankaListNazivFormated>
  <DomainObject.Predmet.ProtuStrankaListNazivFormatedOIB>
    <izvorni_sadrzaj>
      <item>CONTABILI, d.o.o. za trgovinu i poslovne usluge, OIB 82895781850</item>
    </izvorni_sadrzaj>
    <derivirana_varijabla naziv="DomainObject.Predmet.ProtuStrankaListNazivFormatedOIB_1">
      <item>CONTABILI, d.o.o. za trgovinu i poslovne usluge, OIB 82895781850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CONTABILI, d.o.o. za trgovinu i poslovne usluge</izvorni_sadrzaj>
    <derivirana_varijabla naziv="DomainObject.Predmet.ProtustrankaIDrugi_1">CONTABILI, d.o.o. za trgovinu i poslovne usluge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CONTABILI, d.o.o. za trgovinu i poslovne usluge, OIB 82895781850, Mažuranićevo šetalište 12/A, 21000 Split</izvorni_sadrzaj>
    <derivirana_varijabla naziv="DomainObject.Predmet.ProtustrankaIDrugiAdressOIB_1">CONTABILI, d.o.o. za trgovinu i poslovne usluge, OIB 82895781850, Mažuranićevo šetalište 12/A,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CONTABILI, d.o.o. za trgovinu i poslovne usluge</item>
      <item>REPUBLIKA HRVATSKA</item>
      <item>Županijsko državno odvjetništvo u Splitu</item>
    </izvorni_sadrzaj>
    <derivirana_varijabla naziv="DomainObject.Predmet.SudioniciListNaziv_1">
      <item>CONTABILI, d.o.o. za trgovinu i poslovne usluge</item>
      <item>REPUBLIKA HRVATSKA</item>
      <item>Županijsko državno odvjetništvo u Splitu</item>
    </derivirana_varijabla>
  </DomainObject.Predmet.SudioniciListNaziv>
  <DomainObject.Predmet.SudioniciListAdressOIB>
    <izvorni_sadrzaj>
      <item>CONTABILI, d.o.o. za trgovinu i poslovne usluge, OIB 82895781850, Mažuranićevo šetalište 12/A,21000 Split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CONTABILI, d.o.o. za trgovinu i poslovne usluge, OIB 82895781850, Mažuranićevo šetalište 12/A,21000 Split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82895781850</item>
      <item>, OIB 18683136487</item>
      <item>, OIB 70793241859</item>
    </izvorni_sadrzaj>
    <derivirana_varijabla naziv="DomainObject.Predmet.SudioniciListNazivOIB_1">
      <item>, OIB 82895781850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St-1156/2017-22</izvorni_sadrzaj>
    <derivirana_varijabla naziv="DomainObject.PredzadnjaOdlukaIzPredmeta.Oznaka_1">St-1156/2017-22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1722</properties:Words>
  <properties:Characters>9646</properties:Characters>
  <properties:Lines>186</properties:Lines>
  <properties:Paragraphs>41</properties:Paragraphs>
  <properties:TotalTime>89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2017-12-11T08:28:00Z</dcterms:created>
  <dc:creator>wsadmin</dc:creator>
  <cp:lastModifiedBy>Paško Bačić</cp:lastModifiedBy>
  <cp:lastPrinted>2018-12-07T10:48:00Z</cp:lastPrinted>
  <dcterms:modified xmlns:xsi="http://www.w3.org/2001/XMLSchema-instance" xsi:type="dcterms:W3CDTF">2018-12-07T10:48:00Z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(9 - Rješenje - otvaranje i zaključenje stečaja,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