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d3f7" w14:paraId="e03d3f7" w:rsidRDefault="007054BB" w:rsidP="007054BB" w:rsidR="007054BB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54BB" w:rsidP="007054BB" w:rsidR="007054BB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7054BB" w:rsidP="007054BB" w:rsidR="007054BB">
      <w:pPr>
        <w:rPr>
          <w:szCs w:val="24"/>
        </w:rPr>
      </w:pPr>
      <w:r>
        <w:rPr>
          <w:szCs w:val="24"/>
        </w:rPr>
        <w:t>Trgovački sud u Varaždinu</w:t>
      </w:r>
    </w:p>
    <w:p w:rsidRDefault="007054BB" w:rsidP="007054BB" w:rsidR="007054BB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7054BB" w:rsidP="007054BB" w:rsidR="007054B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7 St-402/2018-5</w:t>
      </w:r>
    </w:p>
    <w:p w:rsidRDefault="007054BB" w:rsidP="007054BB" w:rsidR="007054BB">
      <w:pPr>
        <w:jc w:val="center"/>
        <w:rPr>
          <w:szCs w:val="24"/>
        </w:rPr>
      </w:pPr>
    </w:p>
    <w:p w:rsidRDefault="007054BB" w:rsidP="007054BB" w:rsidR="007054BB">
      <w:pPr>
        <w:jc w:val="center"/>
        <w:rPr>
          <w:szCs w:val="24"/>
        </w:rPr>
      </w:pPr>
    </w:p>
    <w:p w:rsidRDefault="007054BB" w:rsidP="007054BB" w:rsidR="007054BB">
      <w:pPr>
        <w:jc w:val="center"/>
        <w:rPr>
          <w:szCs w:val="24"/>
        </w:rPr>
      </w:pPr>
    </w:p>
    <w:p w:rsidRDefault="007054BB" w:rsidP="007054BB" w:rsidR="007054BB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7054BB" w:rsidP="007054BB" w:rsidR="007054BB">
      <w:pPr>
        <w:rPr>
          <w:szCs w:val="24"/>
        </w:rPr>
      </w:pPr>
    </w:p>
    <w:p w:rsidRDefault="007054BB" w:rsidP="007054BB" w:rsidR="007054B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7054BB" w:rsidP="007054BB" w:rsidR="007054BB">
      <w:pPr>
        <w:rPr>
          <w:szCs w:val="24"/>
        </w:rPr>
      </w:pPr>
    </w:p>
    <w:p w:rsidRDefault="007054BB" w:rsidP="007054BB" w:rsidR="007054BB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EVA &amp; COMPANY j.d.o.o. Borovljani (Općina Novigrad Podravski), Borovljani 22 B, OIB: 63674969785, dana 13. prosinca 2018., </w:t>
      </w:r>
    </w:p>
    <w:p w:rsidRDefault="007054BB" w:rsidP="007054BB" w:rsidR="007054BB">
      <w:pPr>
        <w:jc w:val="both"/>
      </w:pPr>
    </w:p>
    <w:p w:rsidRDefault="007054BB" w:rsidP="007054BB" w:rsidR="007054B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7054BB" w:rsidP="007054BB" w:rsidR="007054BB">
      <w:pPr>
        <w:rPr>
          <w:szCs w:val="24"/>
        </w:rPr>
      </w:pPr>
    </w:p>
    <w:p w:rsidRDefault="007054BB" w:rsidP="007054BB" w:rsidR="007054BB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EVA &amp; COMPANY j.d.o.o. Borovljani (Općina Novigrad Podravski), Borovljani 22 B, OIB: 63674969785</w:t>
      </w:r>
      <w:r>
        <w:rPr>
          <w:szCs w:val="24"/>
        </w:rPr>
        <w:t>, s danom 13. prosinca 2018. u 12,30 sati.</w:t>
      </w:r>
    </w:p>
    <w:p w:rsidRDefault="007054BB" w:rsidP="007054BB" w:rsidR="007054BB">
      <w:pPr>
        <w:ind w:hanging="705" w:left="1413"/>
        <w:jc w:val="both"/>
        <w:rPr>
          <w:szCs w:val="24"/>
        </w:rPr>
      </w:pPr>
    </w:p>
    <w:p w:rsidRDefault="007054BB" w:rsidP="007054BB" w:rsidR="007054BB">
      <w:pPr>
        <w:ind w:hanging="705" w:left="1410"/>
        <w:jc w:val="both"/>
      </w:pPr>
      <w:r>
        <w:t>II</w:t>
      </w:r>
      <w:r>
        <w:tab/>
        <w:t xml:space="preserve">Za stečajnog upravitelja imenuje se Dragan </w:t>
      </w:r>
      <w:proofErr w:type="spellStart"/>
      <w:r>
        <w:t>Čemerin</w:t>
      </w:r>
      <w:proofErr w:type="spellEnd"/>
      <w:r>
        <w:t xml:space="preserve"> iz Čakovca, Vukovarska 3, OIB: 0992948655.</w:t>
      </w:r>
    </w:p>
    <w:p w:rsidRDefault="007054BB" w:rsidP="007054BB" w:rsidR="007054BB">
      <w:pPr>
        <w:ind w:hanging="705" w:left="1413"/>
        <w:jc w:val="both"/>
        <w:rPr>
          <w:szCs w:val="24"/>
        </w:rPr>
      </w:pPr>
    </w:p>
    <w:p w:rsidRDefault="007054BB" w:rsidP="007054BB" w:rsidR="007054BB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>EVA &amp; COMPANY j.d.o.o. Borovljani (Općina Novigrad Podravski), Borovljani 22 B, OIB: 63674969785.</w:t>
      </w:r>
    </w:p>
    <w:p w:rsidRDefault="007054BB" w:rsidP="007054BB" w:rsidR="007054BB">
      <w:pPr>
        <w:ind w:hanging="705" w:left="1410"/>
        <w:jc w:val="both"/>
      </w:pPr>
    </w:p>
    <w:p w:rsidRDefault="007054BB" w:rsidP="007054BB" w:rsidR="007054BB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7054BB" w:rsidP="007054BB" w:rsidR="007054BB">
      <w:pPr>
        <w:jc w:val="both"/>
        <w:rPr>
          <w:szCs w:val="24"/>
        </w:rPr>
      </w:pPr>
    </w:p>
    <w:p w:rsidRDefault="007054BB" w:rsidP="007054BB" w:rsidR="007054BB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>EVA &amp; COMPANY j.d.o.o. Borovljani (Općina Novigrad Podravski), Borovljani 22 B, OIB: 63674969785,</w:t>
      </w:r>
      <w:r>
        <w:rPr>
          <w:szCs w:val="24"/>
        </w:rPr>
        <w:t xml:space="preserve"> bit će brisan iz sudskog registra.</w:t>
      </w:r>
    </w:p>
    <w:p w:rsidRDefault="007054BB" w:rsidP="007054BB" w:rsidR="007054BB">
      <w:pPr>
        <w:jc w:val="center"/>
        <w:rPr>
          <w:szCs w:val="24"/>
        </w:rPr>
      </w:pPr>
    </w:p>
    <w:p w:rsidRDefault="007054BB" w:rsidP="007054BB" w:rsidR="007054B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7054BB" w:rsidP="007054BB" w:rsidR="007054BB">
      <w:pPr>
        <w:rPr>
          <w:szCs w:val="24"/>
        </w:rPr>
      </w:pPr>
    </w:p>
    <w:p w:rsidRDefault="007054BB" w:rsidP="007054BB" w:rsidR="007054BB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11. listopada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</w:t>
      </w:r>
      <w:r>
        <w:rPr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7054BB" w:rsidP="007054BB" w:rsidR="007054BB">
      <w:pPr>
        <w:rPr>
          <w:szCs w:val="24"/>
        </w:rPr>
      </w:pPr>
    </w:p>
    <w:p w:rsidRDefault="007054BB" w:rsidP="007054BB" w:rsidR="007054BB">
      <w:pPr>
        <w:jc w:val="both"/>
        <w:rPr>
          <w:szCs w:val="24"/>
        </w:rPr>
      </w:pPr>
      <w:r>
        <w:rPr>
          <w:szCs w:val="24"/>
        </w:rPr>
        <w:tab/>
      </w:r>
    </w:p>
    <w:p w:rsidRDefault="007054BB" w:rsidP="007054BB" w:rsidR="007054BB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7054BB" w:rsidP="007054BB" w:rsidR="007054BB">
      <w:pPr>
        <w:rPr>
          <w:szCs w:val="24"/>
        </w:rPr>
      </w:pPr>
    </w:p>
    <w:p w:rsidRDefault="007054BB" w:rsidP="007054BB" w:rsidR="007054BB">
      <w:pPr>
        <w:jc w:val="center"/>
        <w:rPr>
          <w:szCs w:val="24"/>
        </w:rPr>
      </w:pPr>
      <w:r>
        <w:rPr>
          <w:szCs w:val="24"/>
        </w:rPr>
        <w:t>U Varaždinu 13. prosinca 2018.</w:t>
      </w:r>
    </w:p>
    <w:p w:rsidRDefault="007054BB" w:rsidP="007054BB" w:rsidR="007054BB">
      <w:pPr>
        <w:jc w:val="center"/>
        <w:rPr>
          <w:szCs w:val="24"/>
        </w:rPr>
      </w:pPr>
    </w:p>
    <w:p w:rsidRDefault="007054BB" w:rsidP="007054BB" w:rsidR="007054B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7054BB" w:rsidP="007054BB" w:rsidR="007054B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Sudac:</w:t>
      </w:r>
    </w:p>
    <w:p w:rsidRDefault="007054BB" w:rsidP="007054BB" w:rsidR="007054BB">
      <w:pPr>
        <w:rPr>
          <w:szCs w:val="24"/>
        </w:rPr>
      </w:pPr>
    </w:p>
    <w:p w:rsidRDefault="007054BB" w:rsidP="007054BB" w:rsidR="007054B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Marija Levanić-Škerbić,v. r. </w:t>
      </w:r>
    </w:p>
    <w:p w:rsidRDefault="007054BB" w:rsidP="007054BB" w:rsidR="007054BB">
      <w:pPr>
        <w:rPr>
          <w:szCs w:val="24"/>
        </w:rPr>
      </w:pPr>
    </w:p>
    <w:p w:rsidRDefault="007054BB" w:rsidP="007054BB" w:rsidR="007054BB">
      <w:pPr>
        <w:rPr>
          <w:szCs w:val="24"/>
        </w:rPr>
      </w:pPr>
    </w:p>
    <w:p w:rsidRDefault="007054BB" w:rsidP="007054BB" w:rsidR="007054B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7054BB" w:rsidP="007054BB" w:rsidR="007054BB">
      <w:pPr>
        <w:rPr>
          <w:szCs w:val="24"/>
        </w:rPr>
      </w:pPr>
    </w:p>
    <w:p w:rsidRDefault="007054BB" w:rsidP="007054BB" w:rsidR="007054BB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7054BB" w:rsidP="007054BB" w:rsidR="007054BB">
      <w:r>
        <w:tab/>
        <w:t>Uputa o pravnom lijeku:</w:t>
      </w:r>
    </w:p>
    <w:p w:rsidRDefault="007054BB" w:rsidP="007054BB" w:rsidR="007054BB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7054BB" w:rsidP="007054BB" w:rsidR="007054B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054BB" w:rsidP="007054BB" w:rsidR="007054B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7054BB" w:rsidP="007054BB" w:rsidR="007054BB">
      <w:pPr>
        <w:rPr>
          <w:szCs w:val="24"/>
        </w:rPr>
      </w:pPr>
    </w:p>
    <w:p w:rsidRDefault="007054BB" w:rsidP="007054BB" w:rsidR="007054BB">
      <w:pPr>
        <w:rPr>
          <w:szCs w:val="24"/>
        </w:rPr>
      </w:pPr>
      <w:r>
        <w:rPr>
          <w:szCs w:val="24"/>
        </w:rPr>
        <w:t>DNA:</w:t>
      </w:r>
    </w:p>
    <w:p w:rsidRDefault="007054BB" w:rsidP="007054BB" w:rsidR="007054BB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7054BB" w:rsidP="007054BB" w:rsidR="007054BB">
      <w:pPr>
        <w:numPr>
          <w:ilvl w:val="0"/>
          <w:numId w:val="47"/>
        </w:numPr>
        <w:jc w:val="both"/>
        <w:rPr>
          <w:szCs w:val="24"/>
        </w:rPr>
      </w:pPr>
      <w:r>
        <w:t>Županijsko državno odvjetništvo u Varaždinu, Braće Radića 2</w:t>
      </w:r>
    </w:p>
    <w:p w:rsidRDefault="007054BB" w:rsidP="007054BB" w:rsidR="007054BB">
      <w:pPr>
        <w:numPr>
          <w:ilvl w:val="0"/>
          <w:numId w:val="47"/>
        </w:numPr>
        <w:jc w:val="both"/>
        <w:rPr>
          <w:szCs w:val="24"/>
        </w:rPr>
      </w:pPr>
      <w:r>
        <w:t>Dužnik - EVA &amp; COMPANY j.d.o.o. Borovljani (Općina Novigrad Podravski), Borovljani 22 B</w:t>
      </w:r>
    </w:p>
    <w:p w:rsidRDefault="007054BB" w:rsidP="007054BB" w:rsidR="007054B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Dragana Bračko, Sesvete, Ulica Vladimira </w:t>
      </w:r>
      <w:proofErr w:type="spellStart"/>
      <w:r>
        <w:rPr>
          <w:szCs w:val="24"/>
        </w:rPr>
        <w:t>Varlaja</w:t>
      </w:r>
      <w:proofErr w:type="spellEnd"/>
      <w:r>
        <w:rPr>
          <w:szCs w:val="24"/>
        </w:rPr>
        <w:t xml:space="preserve"> 29</w:t>
      </w:r>
    </w:p>
    <w:p w:rsidRDefault="007054BB" w:rsidP="007054BB" w:rsidR="007054BB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7054BB" w:rsidP="007054BB" w:rsidR="007054B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Koprivnica</w:t>
      </w:r>
    </w:p>
    <w:p w:rsidRDefault="007054BB" w:rsidP="007054BB" w:rsidR="007054B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Dragan </w:t>
      </w:r>
      <w:proofErr w:type="spellStart"/>
      <w:r>
        <w:rPr>
          <w:szCs w:val="24"/>
        </w:rPr>
        <w:t>Čemerin</w:t>
      </w:r>
      <w:proofErr w:type="spellEnd"/>
      <w:r>
        <w:rPr>
          <w:szCs w:val="24"/>
        </w:rPr>
        <w:t>, Čakovec, Vukovarska 3</w:t>
      </w:r>
    </w:p>
    <w:p w:rsidRDefault="007054BB" w:rsidP="007054BB" w:rsidR="007054B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7054BB" w:rsidR="00AE649C" w:rsidRPr="007054BB"/>
    <w:sectPr w:rsidSect="0032366B" w:rsidR="00AE649C" w:rsidRPr="007054B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263E6B08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0B2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4BB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054B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054B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13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St-402/2018-5</izvorni_sadrzaj>
    <derivirana_varijabla naziv="DomainObject.Oznaka_1">St-402/2018-5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St-402/2018</izvorni_sadrzaj>
    <derivirana_varijabla naziv="DomainObject.Predmet.OznakaBroj_1">St-402/2018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 &amp; COMPANY j.d.o.o. za ugostiteljstvo i usluge zastupanog po punomoćniku Dragana Bračko</izvorni_sadrzaj>
    <derivirana_varijabla naziv="DomainObject.Predmet.ProtustrankaFormated_1">  EVA &amp; COMPANY j.d.o.o. za ugostiteljstvo i usluge zastupanog po punomoćniku Dragana Bračko</derivirana_varijabla>
  </DomainObject.Predmet.ProtustrankaFormated>
  <DomainObject.Predmet.ProtustrankaFormatedOIB>
    <izvorni_sadrzaj>  EVA &amp; COMPANY j.d.o.o. za ugostiteljstvo i usluge, OIB 63674969785 zastupanog po punomoćniku Dragana Bračko</izvorni_sadrzaj>
    <derivirana_varijabla naziv="DomainObject.Predmet.ProtustrankaFormatedOIB_1">  EVA &amp; COMPANY j.d.o.o. za ugostiteljstvo i usluge, OIB 63674969785 zastupanog po punomoćniku Dragana Bračko</derivirana_varijabla>
  </DomainObject.Predmet.ProtustrankaFormatedOIB>
  <DomainObject.Predmet.ProtustrankaFormatedWithAdress>
    <izvorni_sadrzaj> EVA &amp; COMPANY j.d.o.o. za ugostiteljstvo i usluge, Borovljani 22 B, 48000 Borovljani zastupanog po punomoćniku Dragana Bračko</izvorni_sadrzaj>
    <derivirana_varijabla naziv="DomainObject.Predmet.ProtustrankaFormatedWithAdress_1"> EVA &amp; COMPANY j.d.o.o. za ugostiteljstvo i usluge, Borovljani 22 B, 48000 Borovljani zastupanog po punomoćniku Dragana Bračko</derivirana_varijabla>
  </DomainObject.Predmet.ProtustrankaFormatedWithAdress>
  <DomainObject.Predmet.ProtustrankaFormatedWithAdressOIB>
    <izvorni_sadrzaj> EVA &amp; COMPANY j.d.o.o. za ugostiteljstvo i usluge, OIB 63674969785, Borovljani 22 B, 48000 Borovljani zastupanog po punomoćniku Dragana Bračko</izvorni_sadrzaj>
    <derivirana_varijabla naziv="DomainObject.Predmet.ProtustrankaFormatedWithAdressOIB_1"> EVA &amp; COMPANY j.d.o.o. za ugostiteljstvo i usluge, OIB 63674969785, Borovljani 22 B, 48000 Borovljani zastupanog po punomoćniku Dragana Bračko</derivirana_varijabla>
  </DomainObject.Predmet.ProtustrankaFormatedWithAdressOIB>
  <DomainObject.Predmet.ProtustrankaWithAdress>
    <izvorni_sadrzaj>EVA &amp; COMPANY j.d.o.o. za ugostiteljstvo i usluge Borovljani 22 B, 48000 Borovljani</izvorni_sadrzaj>
    <derivirana_varijabla naziv="DomainObject.Predmet.ProtustrankaWithAdress_1">EVA &amp; COMPANY j.d.o.o. za ugostiteljstvo i usluge Borovljani 22 B, 48000 Borovljani</derivirana_varijabla>
  </DomainObject.Predmet.ProtustrankaWithAdress>
  <DomainObject.Predmet.ProtustrankaWithAdressOIB>
    <izvorni_sadrzaj>EVA &amp; COMPANY j.d.o.o. za ugostiteljstvo i usluge, OIB 63674969785, Borovljani 22 B, 48000 Borovljani</izvorni_sadrzaj>
    <derivirana_varijabla naziv="DomainObject.Predmet.ProtustrankaWithAdressOIB_1">EVA &amp; COMPANY j.d.o.o. za ugostiteljstvo i usluge, OIB 63674969785, Borovljani 22 B, 48000 Borovljani</derivirana_varijabla>
  </DomainObject.Predmet.ProtustrankaWithAdressOIB>
  <DomainObject.Predmet.ProtustrankaNazivFormated>
    <izvorni_sadrzaj>EVA &amp; COMPANY j.d.o.o. za ugostiteljstvo i usluge</izvorni_sadrzaj>
    <derivirana_varijabla naziv="DomainObject.Predmet.ProtustrankaNazivFormated_1">EVA &amp; COMPANY j.d.o.o. za ugostiteljstvo i usluge</derivirana_varijabla>
  </DomainObject.Predmet.ProtustrankaNazivFormated>
  <DomainObject.Predmet.ProtustrankaNazivFormatedOIB>
    <izvorni_sadrzaj>EVA &amp; COMPANY j.d.o.o. za ugostiteljstvo i usluge, OIB 63674969785</izvorni_sadrzaj>
    <derivirana_varijabla naziv="DomainObject.Predmet.ProtustrankaNazivFormatedOIB_1">EVA &amp; COMPANY j.d.o.o. za ugostiteljstvo i usluge, OIB 63674969785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39427.37</izvorni_sadrzaj>
    <derivirana_varijabla naziv="DomainObject.Predmet.TrenutnaVrijednost_1">39427.37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EVA &amp; COMPANY j.d.o.o. za ugostiteljstvo i usluge zastupanog po punomoćniku Dragana Bračko</item>
    </izvorni_sadrzaj>
    <derivirana_varijabla naziv="DomainObject.Predmet.ProtuStrankaListFormated_1">
      <item>EVA &amp; COMPANY j.d.o.o. za ugostiteljstvo i usluge zastupanog po punomoćniku Dragana Bračko</item>
    </derivirana_varijabla>
  </DomainObject.Predmet.ProtuStrankaListFormated>
  <DomainObject.Predmet.ProtuStrankaListFormatedOIB>
    <izvorni_sadrzaj>
      <item>EVA &amp; COMPANY j.d.o.o. za ugostiteljstvo i usluge, OIB 63674969785 zastupanog po punomoćniku Dragana Bračko</item>
    </izvorni_sadrzaj>
    <derivirana_varijabla naziv="DomainObject.Predmet.ProtuStrankaListFormatedOIB_1">
      <item>EVA &amp; COMPANY j.d.o.o. za ugostiteljstvo i usluge, OIB 63674969785 zastupanog po punomoćniku Dragana Bračko</item>
    </derivirana_varijabla>
  </DomainObject.Predmet.ProtuStrankaListFormatedOIB>
  <DomainObject.Predmet.ProtuStrankaListFormatedWithAdress>
    <izvorni_sadrzaj>
      <item>EVA &amp; COMPANY j.d.o.o. za ugostiteljstvo i usluge, Borovljani 22 B, 48000 Borovljani zastupanog po punomoćniku Dragana Bračko</item>
    </izvorni_sadrzaj>
    <derivirana_varijabla naziv="DomainObject.Predmet.ProtuStrankaListFormatedWithAdress_1">
      <item>EVA &amp; COMPANY j.d.o.o. za ugostiteljstvo i usluge, Borovljani 22 B, 48000 Borovljani zastupanog po punomoćniku Dragana Bračko</item>
    </derivirana_varijabla>
  </DomainObject.Predmet.ProtuStrankaListFormatedWithAdress>
  <DomainObject.Predmet.ProtuStrankaListFormatedWithAdressOIB>
    <izvorni_sadrzaj>
      <item>EVA &amp; COMPANY j.d.o.o. za ugostiteljstvo i usluge, OIB 63674969785, Borovljani 22 B, 48000 Borovljani zastupanog po punomoćniku Dragana Bračko</item>
    </izvorni_sadrzaj>
    <derivirana_varijabla naziv="DomainObject.Predmet.ProtuStrankaListFormatedWithAdressOIB_1">
      <item>EVA &amp; COMPANY j.d.o.o. za ugostiteljstvo i usluge, OIB 63674969785, Borovljani 22 B, 48000 Borovljani zastupanog po punomoćniku Dragana Bračko</item>
    </derivirana_varijabla>
  </DomainObject.Predmet.ProtuStrankaListFormatedWithAdressOIB>
  <DomainObject.Predmet.ProtuStrankaListNazivFormated>
    <izvorni_sadrzaj>
      <item>EVA &amp; COMPANY j.d.o.o. za ugostiteljstvo i usluge</item>
    </izvorni_sadrzaj>
    <derivirana_varijabla naziv="DomainObject.Predmet.ProtuStrankaListNazivFormated_1">
      <item>EVA &amp; COMPANY j.d.o.o. za ugostiteljstvo i usluge</item>
    </derivirana_varijabla>
  </DomainObject.Predmet.ProtuStrankaListNazivFormated>
  <DomainObject.Predmet.ProtuStrankaListNazivFormatedOIB>
    <izvorni_sadrzaj>
      <item>EVA &amp; COMPANY j.d.o.o. za ugostiteljstvo i usluge, OIB 63674969785</item>
    </izvorni_sadrzaj>
    <derivirana_varijabla naziv="DomainObject.Predmet.ProtuStrankaListNazivFormatedOIB_1">
      <item>EVA &amp; COMPANY j.d.o.o. za ugostiteljstvo i usluge, OIB 63674969785</item>
    </derivirana_varijabla>
  </DomainObject.Predmet.ProtuStrankaListNazivFormatedOIB>
  <DomainObject.Predmet.OstaliListFormated>
    <izvorni_sadrzaj>
      <item>Sudski registar</item>
      <item>Dragana Bračko punomoćnica sudionika u postupku EVA &amp; COMPANY j.d.o.o. za ugostiteljstvo i usluge</item>
    </izvorni_sadrzaj>
    <derivirana_varijabla naziv="DomainObject.Predmet.OstaliListFormated_1">
      <item>Sudski registar</item>
      <item>Dragana Bračko punomoćnica sudionika u postupku EVA &amp; COMPANY j.d.o.o. za ugostiteljstvo i usluge</item>
    </derivirana_varijabla>
  </DomainObject.Predmet.OstaliListFormated>
  <DomainObject.Predmet.OstaliListFormatedOIB>
    <izvorni_sadrzaj>
      <item>Sudski registar</item>
      <item>Dragana Bračko, OIB 63736296641 punomoćnica sudionika u postupku EVA &amp; COMPANY j.d.o.o. za ugostiteljstvo i usluge</item>
    </izvorni_sadrzaj>
    <derivirana_varijabla naziv="DomainObject.Predmet.OstaliListFormatedOIB_1">
      <item>Sudski registar</item>
      <item>Dragana Bračko, OIB 63736296641 punomoćnica sudionika u postupku EVA &amp; COMPANY j.d.o.o. za ugostiteljstvo i usluge</item>
    </derivirana_varijabla>
  </DomainObject.Predmet.OstaliListFormatedOIB>
  <DomainObject.Predmet.OstaliListFormatedWithAdress>
    <izvorni_sadrzaj>
      <item>Sudski registar</item>
      <item>Dragana Bračko, Ulica Vladimira Varlaja 29, 10360 Sesvete punomoćnica sudionika u postupku EVA &amp; COMPANY j.d.o.o. za ugostiteljstvo i usluge</item>
    </izvorni_sadrzaj>
    <derivirana_varijabla naziv="DomainObject.Predmet.OstaliListFormatedWithAdress_1">
      <item>Sudski registar</item>
      <item>Dragana Bračko, Ulica Vladimira Varlaja 29, 10360 Sesvete punomoćnica sudionika u postupku EVA &amp; COMPANY j.d.o.o. za ugostiteljstvo i usluge</item>
    </derivirana_varijabla>
  </DomainObject.Predmet.OstaliListFormatedWithAdress>
  <DomainObject.Predmet.OstaliListFormatedWithAdressOIB>
    <izvorni_sadrzaj>
      <item>Sudski registar</item>
      <item>Dragana Bračko, OIB 63736296641, Ulica Vladimira Varlaja 29, 10360 Sesvete punomoćnica sudionika u postupku EVA &amp; COMPANY j.d.o.o. za ugostiteljstvo i usluge</item>
    </izvorni_sadrzaj>
    <derivirana_varijabla naziv="DomainObject.Predmet.OstaliListFormatedWithAdressOIB_1">
      <item>Sudski registar</item>
      <item>Dragana Bračko, OIB 63736296641, Ulica Vladimira Varlaja 29, 10360 Sesvete punomoćnica sudionika u postupku EVA &amp; COMPANY j.d.o.o. za ugostiteljstvo i usluge</item>
    </derivirana_varijabla>
  </DomainObject.Predmet.OstaliListFormatedWithAdressOIB>
  <DomainObject.Predmet.OstaliListNazivFormated>
    <izvorni_sadrzaj>
      <item>Sudski registar</item>
      <item>Dragana Bračko</item>
    </izvorni_sadrzaj>
    <derivirana_varijabla naziv="DomainObject.Predmet.OstaliListNazivFormated_1">
      <item>Sudski registar</item>
      <item>Dragana Bračko</item>
    </derivirana_varijabla>
  </DomainObject.Predmet.OstaliListNazivFormated>
  <DomainObject.Predmet.OstaliListNazivFormatedOIB>
    <izvorni_sadrzaj>
      <item>Sudski registar</item>
      <item>Dragana Bračko, OIB 63736296641</item>
    </izvorni_sadrzaj>
    <derivirana_varijabla naziv="DomainObject.Predmet.OstaliListNazivFormatedOIB_1">
      <item>Sudski registar</item>
      <item>Dragana Bračko, OIB 63736296641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St-402/2018-5</izvorni_sadrzaj>
    <derivirana_varijabla naziv="DomainObject.PoslovniBrojDokumenta_1">St-402/2018-5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EVA &amp; COMPANY j.d.o.o. za ugostiteljstvo i usluge</izvorni_sadrzaj>
    <derivirana_varijabla naziv="DomainObject.Predmet.ProtustrankaIDrugi_1">EVA &amp; COMPANY j.d.o.o.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EVA &amp; COMPANY j.d.o.o. za ugostiteljstvo i usluge, OIB 63674969785, Borovljani 22 B, 48000 Borovljani</izvorni_sadrzaj>
    <derivirana_varijabla naziv="DomainObject.Predmet.ProtustrankaIDrugiAdressOIB_1">EVA &amp; COMPANY j.d.o.o. za ugostiteljstvo i usluge, OIB 63674969785, Borovljani 22 B, 48000 Borovljani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EVA &amp; COMPANY j.d.o.o. za ugostiteljstvo i usluge</item>
      <item>Sudski registar</item>
      <item>Dragana Bračko</item>
    </izvorni_sadrzaj>
    <derivirana_varijabla naziv="DomainObject.Predmet.SudioniciListNaziv_1">
      <item>Financijska agencija</item>
      <item>EVA &amp; COMPANY j.d.o.o. za ugostiteljstvo i usluge</item>
      <item>Sudski registar</item>
      <item>Dragana Bračko</item>
    </derivirana_varijabla>
  </DomainObject.Predmet.SudioniciListNaziv>
  <DomainObject.Predmet.SudioniciListAdressOIB>
    <izvorni_sadrzaj>
      <item>Financijska agencija, OIB 85821130368, A. Cesarca 2,42000 Varaždin</item>
      <item>EVA &amp; COMPANY j.d.o.o. za ugostiteljstvo i usluge, OIB 63674969785, Borovljani 22 B,48000 Borovljani</item>
      <item>Sudski registar</item>
      <item>Dragana Bračko, OIB 63736296641, Ulica Vladimira Varlaja 29,10360 Sesvete</item>
    </izvorni_sadrzaj>
    <derivirana_varijabla naziv="DomainObject.Predmet.SudioniciListAdressOIB_1">
      <item>Financijska agencija, OIB 85821130368, A. Cesarca 2,42000 Varaždin</item>
      <item>EVA &amp; COMPANY j.d.o.o. za ugostiteljstvo i usluge, OIB 63674969785, Borovljani 22 B,48000 Borovljani</item>
      <item>Sudski registar</item>
      <item>Dragana Bračko, OIB 63736296641, Ulica Vladimira Varlaja 29,10360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EA959D-6994-410A-94FB-F1954B849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2964</properties:Characters>
  <properties:Lines>88</properties:Lines>
  <properties:Paragraphs>32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2018-12-13T11:36:00Z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St-402/2018-5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