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8d02" w14:paraId="2588d02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6D717A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6D717A" w:rsidP="005D6592" w:rsidR="006D717A"/>
    <w:p w:rsidRDefault="006D717A" w:rsidP="006D717A" w:rsidR="006D717A">
      <w:pPr>
        <w:ind w:firstLine="708" w:left="5664"/>
        <w:jc w:val="center"/>
      </w:pPr>
      <w:r w:rsidRPr="00530514">
        <w:rPr>
          <w:sz w:val="23"/>
          <w:szCs w:val="23"/>
        </w:rPr>
        <w:t>1 St-</w:t>
      </w:r>
      <w:r w:rsidR="008A6E4C">
        <w:rPr>
          <w:sz w:val="23"/>
          <w:szCs w:val="23"/>
        </w:rPr>
        <w:t>236</w:t>
      </w:r>
      <w:r w:rsidRPr="00530514">
        <w:rPr>
          <w:sz w:val="23"/>
          <w:szCs w:val="23"/>
        </w:rPr>
        <w:t>/</w:t>
      </w:r>
      <w:r>
        <w:rPr>
          <w:sz w:val="23"/>
          <w:szCs w:val="23"/>
        </w:rPr>
        <w:t>20</w:t>
      </w:r>
      <w:r w:rsidRPr="00530514">
        <w:rPr>
          <w:sz w:val="23"/>
          <w:szCs w:val="23"/>
        </w:rPr>
        <w:t>1</w:t>
      </w:r>
      <w:r>
        <w:rPr>
          <w:sz w:val="23"/>
          <w:szCs w:val="23"/>
        </w:rPr>
        <w:t>8</w:t>
      </w:r>
      <w:r w:rsidRPr="00530514">
        <w:rPr>
          <w:sz w:val="23"/>
          <w:szCs w:val="23"/>
        </w:rPr>
        <w:t>-</w:t>
      </w:r>
      <w:r w:rsidR="008A6E4C">
        <w:rPr>
          <w:sz w:val="23"/>
          <w:szCs w:val="23"/>
        </w:rPr>
        <w:t>16</w:t>
      </w:r>
      <w:r w:rsidR="005D6592" w:rsidRPr="00CA2213">
        <w:t xml:space="preserve">  </w:t>
      </w:r>
    </w:p>
    <w:p w:rsidRDefault="005D6592" w:rsidP="006D717A" w:rsidR="005D6592" w:rsidRPr="00CA2213">
      <w:pPr>
        <w:ind w:firstLine="708" w:left="5664"/>
        <w:jc w:val="center"/>
      </w:pPr>
      <w:r w:rsidRPr="00CA2213">
        <w:t xml:space="preserve">  </w:t>
      </w:r>
    </w:p>
    <w:p w:rsidRDefault="005D6592" w:rsidP="005074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8A6E4C">
        <w:t>Dječji vrtić SNOOPY, Pula, Kovačićeva 5, OIB: 36429540688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8A6E4C">
        <w:t>Dječji vrtić SNOOPY, Pula, Kovačićeva 5, OIB: 36429540688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 w:rsidRPr="00FA5905">
      <w:pPr>
        <w:ind w:firstLine="720"/>
        <w:jc w:val="both"/>
      </w:pPr>
      <w:r w:rsidRPr="00CA2213">
        <w:t xml:space="preserve">II. Za stečajnog upravitelja </w:t>
      </w:r>
      <w:r w:rsidRPr="00507492">
        <w:t xml:space="preserve">imenuje se </w:t>
      </w:r>
      <w:r w:rsidR="00FA5905" w:rsidRPr="00FA5905">
        <w:t>Slaven Gavrić, Rijeka</w:t>
      </w:r>
      <w:r w:rsidRPr="00FA5905">
        <w:t>,</w:t>
      </w:r>
      <w:r w:rsidR="00AF33CF" w:rsidRPr="00FA5905">
        <w:t xml:space="preserve"> </w:t>
      </w:r>
      <w:r w:rsidR="00FA5905" w:rsidRPr="00FA5905">
        <w:t>Zagrebačka 18</w:t>
      </w:r>
      <w:r w:rsidR="00AF33CF" w:rsidRPr="00FA5905">
        <w:t xml:space="preserve">, </w:t>
      </w:r>
      <w:r w:rsidRPr="00FA5905">
        <w:t xml:space="preserve">OIB: </w:t>
      </w:r>
      <w:r w:rsidR="00FA5905" w:rsidRPr="00FA5905">
        <w:t>20372135016</w:t>
      </w:r>
      <w:r w:rsidR="00AF33CF" w:rsidRPr="00FA5905">
        <w:t>.</w:t>
      </w:r>
      <w:r w:rsidR="00E34EC8" w:rsidRPr="00FA5905">
        <w:t xml:space="preserve"> </w:t>
      </w:r>
    </w:p>
    <w:p w:rsidRDefault="005D6592" w:rsidP="005D6592" w:rsidR="005D6592" w:rsidRPr="00CA2213">
      <w:pPr>
        <w:jc w:val="both"/>
      </w:pPr>
    </w:p>
    <w:p w:rsidRDefault="00684BDB" w:rsidP="00436CA9" w:rsidR="0012578E" w:rsidRPr="00CA2213">
      <w:pPr>
        <w:spacing w:lineRule="atLeast" w:line="240"/>
        <w:ind w:firstLine="720"/>
        <w:jc w:val="both"/>
      </w:pPr>
      <w:r w:rsidRPr="00CA2213">
        <w:t>I</w:t>
      </w:r>
      <w:r w:rsidR="008A6E4C">
        <w:t>II</w:t>
      </w:r>
      <w:r w:rsidR="005D6592" w:rsidRPr="00CA2213">
        <w:t xml:space="preserve">. Zaključuje se stečajni postupak nad dužnikom </w:t>
      </w:r>
      <w:r w:rsidR="008A6E4C">
        <w:t>Dječji vrtić SNOOPY, Pula, Kovačićeva 5, OIB: 36429540688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8A6E4C">
        <w:t>236</w:t>
      </w:r>
      <w:r w:rsidR="00B36931" w:rsidRPr="00CA2213">
        <w:t>/</w:t>
      </w:r>
      <w:r w:rsidR="001075C2">
        <w:t>20</w:t>
      </w:r>
      <w:r w:rsidR="00B36931" w:rsidRPr="00CA2213">
        <w:t>18</w:t>
      </w:r>
      <w:r w:rsidR="00EC0EC5" w:rsidRPr="00CA2213">
        <w:t>-</w:t>
      </w:r>
      <w:r w:rsidR="008A6E4C">
        <w:t>3</w:t>
      </w:r>
      <w:r w:rsidR="00EC0EC5" w:rsidRPr="00CA2213">
        <w:t xml:space="preserve"> </w:t>
      </w:r>
      <w:r w:rsidR="0028256D" w:rsidRPr="00CA2213">
        <w:t xml:space="preserve">od </w:t>
      </w:r>
      <w:r w:rsidR="008A6E4C">
        <w:t>2. srpnja</w:t>
      </w:r>
      <w:r w:rsidR="00436CA9" w:rsidRPr="00CA2213">
        <w:t xml:space="preserve">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8A6E4C">
        <w:t>11. rujna</w:t>
      </w:r>
      <w:r w:rsidR="00436CA9" w:rsidRPr="00CA2213">
        <w:t xml:space="preserve">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8A6E4C">
        <w:t>236</w:t>
      </w:r>
      <w:r w:rsidR="00C15C73" w:rsidRPr="00CA2213">
        <w:t>/18</w:t>
      </w:r>
      <w:r w:rsidR="0028256D" w:rsidRPr="00CA2213">
        <w:t>-</w:t>
      </w:r>
      <w:r w:rsidR="00305BC2">
        <w:t>1</w:t>
      </w:r>
      <w:r w:rsidR="008A6E4C">
        <w:t>5</w:t>
      </w:r>
      <w:r w:rsidR="00B81A5B" w:rsidRPr="00CA2213">
        <w:t xml:space="preserve"> </w:t>
      </w:r>
      <w:r w:rsidRPr="00CA2213">
        <w:t xml:space="preserve">od </w:t>
      </w:r>
      <w:r w:rsidR="008A6E4C">
        <w:t>20. studenog</w:t>
      </w:r>
      <w:r w:rsidR="00BB6097" w:rsidRPr="00CA2213">
        <w:t xml:space="preserve">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</w:t>
      </w:r>
      <w:r w:rsidRPr="00CA2213">
        <w:lastRenderedPageBreak/>
        <w:t xml:space="preserve">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tab/>
        <w:t xml:space="preserve">Navedeno rješenje objavljeno je na e-oglasnoj ploči suda </w:t>
      </w:r>
      <w:r w:rsidR="008A6E4C">
        <w:t>20. studenog</w:t>
      </w:r>
      <w:r w:rsidR="00BB6097" w:rsidRPr="00CA2213">
        <w:t xml:space="preserve">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8A6E4C">
        <w:t>29. studenog</w:t>
      </w:r>
      <w:r w:rsidR="000266DA" w:rsidRPr="00CA2213">
        <w:t xml:space="preserve"> 2018</w:t>
      </w:r>
      <w:r w:rsidRPr="00CA2213">
        <w:t xml:space="preserve">. U roku od 15 dana, koji rok je istekao </w:t>
      </w:r>
      <w:r w:rsidR="008A6E4C">
        <w:t>13. prosinca</w:t>
      </w:r>
      <w:r w:rsidR="000266DA" w:rsidRPr="00CA2213">
        <w:t xml:space="preserve">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283B66" w:rsidP="008A6E4C" w:rsidR="00283B66" w:rsidRPr="00CA2213">
      <w:pPr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8A6E4C">
        <w:t>11</w:t>
      </w:r>
      <w:r w:rsidR="006F0683">
        <w:t>. siječnja 2019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1075C2" w:rsidP="005D6592" w:rsidR="005D6592" w:rsidRPr="00CA2213">
      <w:pPr>
        <w:ind w:firstLine="720" w:left="5652"/>
        <w:jc w:val="both"/>
      </w:pPr>
      <w:r>
        <w:t xml:space="preserve"> </w:t>
      </w:r>
      <w:r w:rsidR="00305BC2">
        <w:t xml:space="preserve"> </w:t>
      </w:r>
      <w:r w:rsidR="008A6E4C">
        <w:t xml:space="preserve"> Damir Rabar</w:t>
      </w:r>
      <w:r w:rsidR="007212AB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8013C3" w:rsidRPr="00CA2213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507492">
        <w:t>dužnik</w:t>
      </w:r>
      <w:r w:rsidR="006B422D" w:rsidRPr="00CA2213">
        <w:t xml:space="preserve"> </w:t>
      </w:r>
      <w:r w:rsidR="008A6E4C">
        <w:t>Dječji vrtić SNOOPY, Pula, Kovačićeva 5</w:t>
      </w:r>
      <w:r w:rsidR="00305BC2">
        <w:t>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07492">
        <w:t>- predlagatelj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507492">
        <w:t>i</w:t>
      </w:r>
      <w:r w:rsidR="00397CB5" w:rsidRPr="00CA2213">
        <w:t xml:space="preserve"> </w:t>
      </w:r>
      <w:r w:rsidRPr="00CA2213">
        <w:t>upravitelj</w:t>
      </w:r>
      <w:r w:rsidR="00621F87" w:rsidRPr="00CA2213">
        <w:t xml:space="preserve"> </w:t>
      </w:r>
      <w:r w:rsidR="00FA5905" w:rsidRPr="00FA5905">
        <w:t>Slaven Gavrić, Rijeka, Zagrebačka 18</w:t>
      </w:r>
      <w:r w:rsidR="00AF33CF" w:rsidRPr="00CA2213">
        <w:t>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507492">
        <w:t xml:space="preserve">Pula,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6D717A" w:rsidR="005D6592" w:rsidRPr="00CA2213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E8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6E4C" w:rsidP="008A6E4C" w:rsidR="008A6E4C">
    <w:pPr>
      <w:ind w:firstLine="708" w:left="5664"/>
      <w:jc w:val="center"/>
    </w:pP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236</w:t>
    </w:r>
    <w:r w:rsidRPr="00530514">
      <w:rPr>
        <w:sz w:val="23"/>
        <w:szCs w:val="23"/>
      </w:rPr>
      <w:t>/</w:t>
    </w:r>
    <w:r>
      <w:rPr>
        <w:sz w:val="23"/>
        <w:szCs w:val="23"/>
      </w:rPr>
      <w:t>20</w:t>
    </w:r>
    <w:r w:rsidRPr="00530514">
      <w:rPr>
        <w:sz w:val="23"/>
        <w:szCs w:val="23"/>
      </w:rPr>
      <w:t>1</w:t>
    </w:r>
    <w:r>
      <w:rPr>
        <w:sz w:val="23"/>
        <w:szCs w:val="23"/>
      </w:rPr>
      <w:t>8</w:t>
    </w:r>
    <w:r w:rsidRPr="00530514">
      <w:rPr>
        <w:sz w:val="23"/>
        <w:szCs w:val="23"/>
      </w:rPr>
      <w:t>-</w:t>
    </w:r>
    <w:r>
      <w:rPr>
        <w:sz w:val="23"/>
        <w:szCs w:val="23"/>
      </w:rPr>
      <w:t>16</w:t>
    </w:r>
    <w:r w:rsidRPr="00CA2213">
      <w:t xml:space="preserve">  </w:t>
    </w:r>
  </w:p>
  <w:p w:rsidRDefault="0035312C" w:rsidP="007926B9" w:rsidR="0035312C" w:rsidRPr="00530514">
    <w:pPr>
      <w:pStyle w:val="Zaglavlje"/>
    </w:pP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F4D2C"/>
    <w:rsid w:val="001075C2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97ADE"/>
    <w:rsid w:val="002F68EA"/>
    <w:rsid w:val="00305BC2"/>
    <w:rsid w:val="00323990"/>
    <w:rsid w:val="00331D94"/>
    <w:rsid w:val="00341F23"/>
    <w:rsid w:val="0035128C"/>
    <w:rsid w:val="00352582"/>
    <w:rsid w:val="0035312C"/>
    <w:rsid w:val="00356A3F"/>
    <w:rsid w:val="00373E2F"/>
    <w:rsid w:val="00386F61"/>
    <w:rsid w:val="00392D0C"/>
    <w:rsid w:val="00397CB5"/>
    <w:rsid w:val="003B5C56"/>
    <w:rsid w:val="003D0BE3"/>
    <w:rsid w:val="003F7798"/>
    <w:rsid w:val="00436CA9"/>
    <w:rsid w:val="00443EF4"/>
    <w:rsid w:val="00460740"/>
    <w:rsid w:val="00475D6D"/>
    <w:rsid w:val="004939C0"/>
    <w:rsid w:val="004A5EDF"/>
    <w:rsid w:val="004C0836"/>
    <w:rsid w:val="004C371F"/>
    <w:rsid w:val="004C7247"/>
    <w:rsid w:val="004D7B47"/>
    <w:rsid w:val="00507492"/>
    <w:rsid w:val="005234B8"/>
    <w:rsid w:val="00530514"/>
    <w:rsid w:val="00545CD7"/>
    <w:rsid w:val="005662B6"/>
    <w:rsid w:val="005730DD"/>
    <w:rsid w:val="005747CA"/>
    <w:rsid w:val="00585A21"/>
    <w:rsid w:val="0058790E"/>
    <w:rsid w:val="0059525B"/>
    <w:rsid w:val="005A088D"/>
    <w:rsid w:val="005A4D78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6D717A"/>
    <w:rsid w:val="006F0683"/>
    <w:rsid w:val="00717458"/>
    <w:rsid w:val="007212AB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A6E4C"/>
    <w:rsid w:val="008C6879"/>
    <w:rsid w:val="008D2FD3"/>
    <w:rsid w:val="008E02E7"/>
    <w:rsid w:val="008F1F9E"/>
    <w:rsid w:val="00903923"/>
    <w:rsid w:val="00923B89"/>
    <w:rsid w:val="00972EAD"/>
    <w:rsid w:val="009A0019"/>
    <w:rsid w:val="009B2C8A"/>
    <w:rsid w:val="009C424D"/>
    <w:rsid w:val="009C4C59"/>
    <w:rsid w:val="009C63AA"/>
    <w:rsid w:val="00A13D62"/>
    <w:rsid w:val="00A36D7B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B7466"/>
    <w:rsid w:val="00CC1E88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5189A"/>
    <w:rsid w:val="00F66FE4"/>
    <w:rsid w:val="00F92A06"/>
    <w:rsid w:val="00FA23B9"/>
    <w:rsid w:val="00FA302E"/>
    <w:rsid w:val="00FA5905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SNOOPY</izvorni_sadrzaj>
    <derivirana_varijabla naziv="DomainObject.Predmet.ProtustrankaFormated_1">  DJEČJI VRTIĆ SNOOPY</derivirana_varijabla>
  </DomainObject.Predmet.ProtustrankaFormated>
  <DomainObject.Predmet.ProtustrankaFormatedOIB>
    <izvorni_sadrzaj>  DJEČJI VRTIĆ SNOOPY, OIB 36429540688</izvorni_sadrzaj>
    <derivirana_varijabla naziv="DomainObject.Predmet.ProtustrankaFormatedOIB_1">  DJEČJI VRTIĆ SNOOPY, OIB 36429540688</derivirana_varijabla>
  </DomainObject.Predmet.ProtustrankaFormatedOIB>
  <DomainObject.Predmet.ProtustrankaFormatedWithAdress>
    <izvorni_sadrzaj> DJEČJI VRTIĆ SNOOPY, KOVAČIĆEVA 5, 52100 Pula</izvorni_sadrzaj>
    <derivirana_varijabla naziv="DomainObject.Predmet.ProtustrankaFormatedWithAdress_1"> DJEČJI VRTIĆ SNOOPY, KOVAČIĆEVA 5, 52100 Pula</derivirana_varijabla>
  </DomainObject.Predmet.ProtustrankaFormatedWithAdress>
  <DomainObject.Predmet.ProtustrankaFormatedWithAdressOIB>
    <izvorni_sadrzaj> DJEČJI VRTIĆ SNOOPY, OIB 36429540688, KOVAČIĆEVA 5, 52100 Pula</izvorni_sadrzaj>
    <derivirana_varijabla naziv="DomainObject.Predmet.ProtustrankaFormatedWithAdressOIB_1"> DJEČJI VRTIĆ SNOOPY, OIB 36429540688, KOVAČIĆEVA 5, 52100 Pula</derivirana_varijabla>
  </DomainObject.Predmet.ProtustrankaFormatedWithAdressOIB>
  <DomainObject.Predmet.ProtustrankaWithAdress>
    <izvorni_sadrzaj>DJEČJI VRTIĆ SNOOPY KOVAČIĆEVA 5, 52100 Pula</izvorni_sadrzaj>
    <derivirana_varijabla naziv="DomainObject.Predmet.ProtustrankaWithAdress_1">DJEČJI VRTIĆ SNOOPY KOVAČIĆEVA 5, 52100 Pula</derivirana_varijabla>
  </DomainObject.Predmet.ProtustrankaWithAdress>
  <DomainObject.Predmet.ProtustrankaWithAdressOIB>
    <izvorni_sadrzaj>DJEČJI VRTIĆ SNOOPY, OIB 36429540688, KOVAČIĆEVA 5, 52100 Pula</izvorni_sadrzaj>
    <derivirana_varijabla naziv="DomainObject.Predmet.ProtustrankaWithAdressOIB_1">DJEČJI VRTIĆ SNOOPY, OIB 36429540688, KOVAČIĆEVA 5, 52100 Pula</derivirana_varijabla>
  </DomainObject.Predmet.ProtustrankaWithAdressOIB>
  <DomainObject.Predmet.ProtustrankaNazivFormated>
    <izvorni_sadrzaj>DJEČJI VRTIĆ SNOOPY</izvorni_sadrzaj>
    <derivirana_varijabla naziv="DomainObject.Predmet.ProtustrankaNazivFormated_1">DJEČJI VRTIĆ SNOOPY</derivirana_varijabla>
  </DomainObject.Predmet.ProtustrankaNazivFormated>
  <DomainObject.Predmet.ProtustrankaNazivFormatedOIB>
    <izvorni_sadrzaj>DJEČJI VRTIĆ SNOOPY, OIB 36429540688</izvorni_sadrzaj>
    <derivirana_varijabla naziv="DomainObject.Predmet.ProtustrankaNazivFormatedOIB_1">DJEČJI VRTIĆ SNOOPY, OIB 36429540688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55542.66</izvorni_sadrzaj>
    <derivirana_varijabla naziv="DomainObject.Predmet.TrenutnaVrijednost_1">55542.66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SNOOPY</item>
    </izvorni_sadrzaj>
    <derivirana_varijabla naziv="DomainObject.Predmet.ProtuStrankaListFormated_1">
      <item>DJEČJI VRTIĆ SNOOPY</item>
    </derivirana_varijabla>
  </DomainObject.Predmet.ProtuStrankaListFormated>
  <DomainObject.Predmet.ProtuStrankaListFormatedOIB>
    <izvorni_sadrzaj>
      <item>DJEČJI VRTIĆ SNOOPY, OIB 36429540688</item>
    </izvorni_sadrzaj>
    <derivirana_varijabla naziv="DomainObject.Predmet.ProtuStrankaListFormatedOIB_1">
      <item>DJEČJI VRTIĆ SNOOPY, OIB 36429540688</item>
    </derivirana_varijabla>
  </DomainObject.Predmet.ProtuStrankaListFormatedOIB>
  <DomainObject.Predmet.ProtuStrankaListFormatedWithAdress>
    <izvorni_sadrzaj>
      <item>DJEČJI VRTIĆ SNOOPY, KOVAČIĆEVA 5, 52100 Pula</item>
    </izvorni_sadrzaj>
    <derivirana_varijabla naziv="DomainObject.Predmet.ProtuStrankaListFormatedWithAdress_1">
      <item>DJEČJI VRTIĆ SNOOPY, KOVAČIĆEVA 5, 52100 Pula</item>
    </derivirana_varijabla>
  </DomainObject.Predmet.ProtuStrankaListFormatedWithAdress>
  <DomainObject.Predmet.ProtuStrankaListFormatedWithAdressOIB>
    <izvorni_sadrzaj>
      <item>DJEČJI VRTIĆ SNOOPY, OIB 36429540688, KOVAČIĆEVA 5, 52100 Pula</item>
    </izvorni_sadrzaj>
    <derivirana_varijabla naziv="DomainObject.Predmet.ProtuStrankaListFormatedWithAdressOIB_1">
      <item>DJEČJI VRTIĆ SNOOPY, OIB 36429540688, KOVAČIĆEVA 5, 52100 Pula</item>
    </derivirana_varijabla>
  </DomainObject.Predmet.ProtuStrankaListFormatedWithAdressOIB>
  <DomainObject.Predmet.ProtuStrankaListNazivFormated>
    <izvorni_sadrzaj>
      <item>DJEČJI VRTIĆ SNOOPY</item>
    </izvorni_sadrzaj>
    <derivirana_varijabla naziv="DomainObject.Predmet.ProtuStrankaListNazivFormated_1">
      <item>DJEČJI VRTIĆ SNOOPY</item>
    </derivirana_varijabla>
  </DomainObject.Predmet.ProtuStrankaListNazivFormated>
  <DomainObject.Predmet.ProtuStrankaListNazivFormatedOIB>
    <izvorni_sadrzaj>
      <item>DJEČJI VRTIĆ SNOOPY, OIB 36429540688</item>
    </izvorni_sadrzaj>
    <derivirana_varijabla naziv="DomainObject.Predmet.ProtuStrankaListNazivFormatedOIB_1">
      <item>DJEČJI VRTIĆ SNOOPY, OIB 36429540688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SNOOPY</izvorni_sadrzaj>
    <derivirana_varijabla naziv="DomainObject.Predmet.ProtustrankaIDrugi_1">DJEČJI VRTIĆ SNOOPY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DJEČJI VRTIĆ SNOOPY, OIB 36429540688, KOVAČIĆEVA 5, 52100 Pula</izvorni_sadrzaj>
    <derivirana_varijabla naziv="DomainObject.Predmet.ProtustrankaIDrugiAdressOIB_1">DJEČJI VRTIĆ SNOOPY, OIB 36429540688, KOVAČIĆEVA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SNOOPY</item>
    </izvorni_sadrzaj>
    <derivirana_varijabla naziv="DomainObject.Predmet.SudioniciListNaziv_1">
      <item>FINANCIJSKA AGENCIJA, RC RIJEKA, PODRUŽNICA PULA, PULA</item>
      <item>DJEČJI VRTIĆ SNOOPY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DJEČJI VRTIĆ SNOOPY, OIB 36429540688, KOVAČIĆEVA 5,52100 Pula</item>
    </izvorni_sadrzaj>
    <derivirana_varijabla naziv="DomainObject.Predmet.SudioniciListAdressOIB_1">
      <item>FINANCIJSKA AGENCIJA, RC RIJEKA, PODRUŽNICA PULA, PULA, OIB 85821130368, F.KURELCA 8,51000 Rijeka</item>
      <item>DJEČJI VRTIĆ SNOOPY, OIB 36429540688, KOVAČIĆEVA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36429540688</item>
    </izvorni_sadrzaj>
    <derivirana_varijabla naziv="DomainObject.Predmet.SudioniciListNazivOIB_1">
      <item>, OIB 85821130368</item>
      <item>, OIB 36429540688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St-236/2018-11</izvorni_sadrzaj>
    <derivirana_varijabla naziv="DomainObject.PredzadnjaOdlukaIzPredmeta.Oznaka_1">St-236/2018-11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22622-23A1-49F6-9E9A-DAD49DB88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2857</properties:Characters>
  <properties:Lines>81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2019-01-11T11:07:00Z</dcterms:created>
  <dc:creator>Damir Rabar</dc:creator>
  <cp:lastModifiedBy>Lorena Paris Aničić</cp:lastModifiedBy>
  <cp:lastPrinted>2019-01-11T11:28:00Z</cp:lastPrinted>
  <dcterms:modified xmlns:xsi="http://www.w3.org/2001/XMLSchema-instance" xsi:type="dcterms:W3CDTF">2019-01-11T12:06:00Z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St-236-18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