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296a" w14:paraId="322296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C02474">
        <w:t>4</w:t>
      </w:r>
      <w:r w:rsidR="00F308AF">
        <w:t>553</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čajnog postupka nad dužnikom</w:t>
      </w:r>
      <w:r w:rsidR="001B11F9" w:rsidRPr="001B11F9">
        <w:t xml:space="preserve"> </w:t>
      </w:r>
      <w:r w:rsidR="00680791">
        <w:t>APRICATIO d.o.o., Zagreb, Savska cesta 142, OIB 47145687675</w:t>
      </w:r>
      <w:r w:rsidRPr="00C254D4">
        <w:t>,</w:t>
      </w:r>
      <w:r w:rsidR="00693C7D" w:rsidRPr="005F7ED3">
        <w:t xml:space="preserve"> dana </w:t>
      </w:r>
      <w:r w:rsidR="00AE138C">
        <w:t>2.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76793A" w:rsidP="002E7C09" w:rsidR="0076793A" w:rsidRPr="005F7ED3">
      <w:pPr>
        <w:jc w:val="center"/>
      </w:pPr>
    </w:p>
    <w:p w:rsidRDefault="008D0E94" w:rsidP="008D0E94" w:rsidR="008D0E94" w:rsidRPr="0090091A">
      <w:pPr>
        <w:ind w:firstLine="720"/>
        <w:jc w:val="center"/>
      </w:pPr>
    </w:p>
    <w:p w:rsidRDefault="00F308AF" w:rsidP="00F308AF" w:rsidR="00F308AF" w:rsidRPr="0090091A">
      <w:pPr>
        <w:numPr>
          <w:ilvl w:val="0"/>
          <w:numId w:val="1"/>
        </w:numPr>
        <w:jc w:val="both"/>
      </w:pPr>
      <w:r w:rsidRPr="0090091A">
        <w:t xml:space="preserve">Za privremenog stečajnog upravitelja imenuje se </w:t>
      </w:r>
      <w:r>
        <w:t>Renata Horvatin</w:t>
      </w:r>
      <w:r w:rsidRPr="0090091A">
        <w:t xml:space="preserve">, </w:t>
      </w:r>
      <w:r>
        <w:t>Našice</w:t>
      </w:r>
      <w:r w:rsidRPr="0090091A">
        <w:t>,</w:t>
      </w:r>
      <w:r>
        <w:t xml:space="preserve"> Trg dr. Franje Tuđmana 12,</w:t>
      </w:r>
      <w:r w:rsidRPr="0090091A">
        <w:t xml:space="preserve"> OIB </w:t>
      </w:r>
      <w:r>
        <w:t>45832446829</w:t>
      </w:r>
      <w:r w:rsidRPr="0090091A">
        <w:t>.</w:t>
      </w:r>
    </w:p>
    <w:p w:rsidRDefault="00F308AF" w:rsidP="00F308AF" w:rsidR="00F308AF" w:rsidRPr="0090091A">
      <w:pPr>
        <w:jc w:val="both"/>
      </w:pPr>
    </w:p>
    <w:p w:rsidRDefault="00F308AF" w:rsidP="00F308AF" w:rsidR="00F308AF"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F308AF" w:rsidP="00F308AF" w:rsidR="00F308AF" w:rsidRPr="0090091A">
      <w:pPr>
        <w:jc w:val="both"/>
      </w:pPr>
    </w:p>
    <w:p w:rsidRDefault="00F308AF" w:rsidP="00F308AF" w:rsidR="00F308AF"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F308AF" w:rsidP="00F308AF" w:rsidR="00F308AF" w:rsidRPr="0090091A">
      <w:pPr>
        <w:jc w:val="both"/>
      </w:pPr>
    </w:p>
    <w:p w:rsidRDefault="00F308AF" w:rsidP="00F308AF" w:rsidR="00F308AF" w:rsidRPr="0090091A">
      <w:pPr>
        <w:numPr>
          <w:ilvl w:val="0"/>
          <w:numId w:val="1"/>
        </w:numPr>
        <w:jc w:val="both"/>
      </w:pPr>
      <w:r w:rsidRPr="0090091A">
        <w:t xml:space="preserve">Zakazuje se ročište radi rasprave o pretpostavkama za otvaranje stečajnog postupka nad dužnikom </w:t>
      </w:r>
      <w:r w:rsidRPr="00E60A7E">
        <w:t>APRICATIO d.o.o., Zagreb, Savska cesta 142, OIB 47145687675</w:t>
      </w:r>
      <w:r w:rsidRPr="0090091A">
        <w:t xml:space="preserve">, za dan </w:t>
      </w:r>
      <w:r>
        <w:rPr>
          <w:b/>
        </w:rPr>
        <w:t>18. srpnja</w:t>
      </w:r>
      <w:r w:rsidRPr="0090091A">
        <w:rPr>
          <w:b/>
        </w:rPr>
        <w:t xml:space="preserve"> 2017. godine u </w:t>
      </w:r>
      <w:r>
        <w:rPr>
          <w:b/>
        </w:rPr>
        <w:t>12,3</w:t>
      </w:r>
      <w:r w:rsidRPr="0090091A">
        <w:rPr>
          <w:b/>
        </w:rPr>
        <w:t>0 sati</w:t>
      </w:r>
      <w:r w:rsidRPr="0090091A">
        <w:t xml:space="preserve">, u zgradi Trgovačkog suda u Zagrebu, Stalne službe, Karlovac, Ljudevita Šestića 4, soba broj 3, na koje se pozivaju dostavom ovog rješenja predlagatelj FINA, dužnik, zastupnik dužnika po zakonu </w:t>
      </w:r>
      <w:r>
        <w:t>Mato Lovrić</w:t>
      </w:r>
      <w:r w:rsidRPr="0090091A">
        <w:t xml:space="preserve"> i  privremeni stečajni upravitelj </w:t>
      </w:r>
      <w:r>
        <w:t>Renata Horvatin</w:t>
      </w:r>
      <w:r w:rsidRPr="0090091A">
        <w:t>.</w:t>
      </w:r>
    </w:p>
    <w:p w:rsidRDefault="001B11F9" w:rsidP="007B0D23" w:rsidR="001B11F9">
      <w:pPr>
        <w:jc w:val="both"/>
      </w:pPr>
    </w:p>
    <w:p w:rsidRDefault="00AE138C" w:rsidP="007B0D23" w:rsidR="00AE138C">
      <w:pPr>
        <w:jc w:val="both"/>
      </w:pPr>
    </w:p>
    <w:p w:rsidRDefault="00680791" w:rsidP="007B0D23" w:rsidR="00680791">
      <w:pPr>
        <w:jc w:val="both"/>
      </w:pPr>
    </w:p>
    <w:p w:rsidRDefault="00680791" w:rsidP="007B0D23" w:rsidR="00680791">
      <w:pPr>
        <w:jc w:val="both"/>
      </w:pPr>
    </w:p>
    <w:p w:rsidRDefault="00680791" w:rsidP="007B0D23" w:rsidR="00680791">
      <w:pPr>
        <w:jc w:val="both"/>
      </w:pPr>
    </w:p>
    <w:p w:rsidRDefault="00680791" w:rsidP="007B0D23" w:rsidR="00680791">
      <w:pPr>
        <w:jc w:val="both"/>
      </w:pPr>
    </w:p>
    <w:p w:rsidRDefault="00680791" w:rsidP="007B0D23" w:rsidR="00680791">
      <w:pPr>
        <w:jc w:val="both"/>
      </w:pPr>
    </w:p>
    <w:p w:rsidRDefault="00680791" w:rsidP="007B0D23" w:rsidR="00680791">
      <w:pPr>
        <w:jc w:val="both"/>
      </w:pPr>
    </w:p>
    <w:p w:rsidRDefault="00693C7D" w:rsidP="002E7C09" w:rsidR="00693C7D">
      <w:pPr>
        <w:jc w:val="center"/>
      </w:pPr>
      <w:r w:rsidRPr="005F7ED3">
        <w:t>Obrazloženje</w:t>
      </w:r>
    </w:p>
    <w:p w:rsidRDefault="0076793A" w:rsidP="002E7C09" w:rsidR="0076793A" w:rsidRPr="005F7ED3">
      <w:pPr>
        <w:jc w:val="center"/>
      </w:pP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680791">
        <w:t>25. svibnja</w:t>
      </w:r>
      <w:r w:rsidR="008D0E94">
        <w:t xml:space="preserve"> 2016</w:t>
      </w:r>
      <w:r w:rsidRPr="005F7ED3">
        <w:t xml:space="preserve">. prijedlog za otvaranje stečajnog postupka nad dužnikom </w:t>
      </w:r>
      <w:r w:rsidR="00680791">
        <w:t>APRICATIO d.o.o., Zagreb, Savska cesta 142, OIB 47145687675</w:t>
      </w:r>
      <w:r w:rsidRPr="005F7ED3">
        <w:t>.</w:t>
      </w:r>
    </w:p>
    <w:p w:rsidRDefault="00693C7D" w:rsidP="00693C7D" w:rsidR="00693C7D" w:rsidRPr="005F7ED3">
      <w:pPr>
        <w:jc w:val="both"/>
      </w:pPr>
    </w:p>
    <w:p w:rsidRDefault="00D825C2" w:rsidP="00D825C2" w:rsidR="00AE138C">
      <w:pPr>
        <w:ind w:firstLine="708"/>
        <w:jc w:val="both"/>
      </w:pPr>
      <w:r w:rsidRPr="00C254D4">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680791">
        <w:t xml:space="preserve">1811 </w:t>
      </w:r>
      <w:r w:rsidR="008D0E94">
        <w:t>dana</w:t>
      </w:r>
      <w:r>
        <w:t xml:space="preserve"> evidentirane neizvršene osnove za plaćanje u ukupnom iznosu od </w:t>
      </w:r>
      <w:r w:rsidR="00680791">
        <w:t>857.499,47</w:t>
      </w:r>
      <w:r>
        <w:t xml:space="preserve"> kn, te da dužnik ima </w:t>
      </w:r>
      <w:r w:rsidR="001B11F9">
        <w:t>dva</w:t>
      </w:r>
      <w:r w:rsidR="008D0E94">
        <w:t xml:space="preserve"> zaposlena</w:t>
      </w:r>
      <w:r w:rsidR="00F842BB">
        <w:t xml:space="preserve">. </w:t>
      </w:r>
      <w:r w:rsidR="00680791">
        <w:t xml:space="preserve"> </w:t>
      </w:r>
      <w:r w:rsidR="00F842BB">
        <w:t xml:space="preserve">Predlagatelj </w:t>
      </w:r>
      <w:r>
        <w:t>navodi da ne raspolaže podacima o imovini dužnika</w:t>
      </w:r>
      <w:r w:rsidR="00AE138C">
        <w:t>.</w:t>
      </w:r>
    </w:p>
    <w:p w:rsidRDefault="005B295E" w:rsidP="005B295E" w:rsidR="005B295E">
      <w:pPr>
        <w:ind w:firstLine="708"/>
        <w:jc w:val="both"/>
      </w:pPr>
    </w:p>
    <w:p w:rsidRDefault="008D0E94" w:rsidP="008D0E94" w:rsidR="00693C7D" w:rsidRPr="005F7ED3">
      <w:pPr>
        <w:ind w:firstLine="708"/>
        <w:jc w:val="both"/>
      </w:pPr>
      <w:r>
        <w:t>Rješenjem ovog suda posl.br. 4 St-</w:t>
      </w:r>
      <w:r w:rsidR="00AE138C">
        <w:t>4</w:t>
      </w:r>
      <w:r w:rsidR="00680791">
        <w:t>553</w:t>
      </w:r>
      <w:r>
        <w:t>/16-</w:t>
      </w:r>
      <w:r w:rsidR="00AE138C">
        <w:t>5</w:t>
      </w:r>
      <w:r>
        <w:t xml:space="preserve"> od </w:t>
      </w:r>
      <w:r w:rsidR="00AE138C">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E138C">
        <w:t>2.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E138C">
        <w:t>1</w:t>
      </w:r>
      <w:r w:rsidR="00C03E80">
        <w:t>4</w:t>
      </w:r>
      <w:r w:rsidR="00AE138C">
        <w:t>. ožujka</w:t>
      </w:r>
      <w:r w:rsidR="008D0E94">
        <w:t xml:space="preserve"> 2017. godine ostala je kod prijedloga za otvaranje stečajnog postupka nad dužnikom.</w:t>
      </w:r>
      <w:r w:rsidR="00680791">
        <w:t xml:space="preserve"> Raiffeisenbank Austria d.d. dostavila je sudu Izvješće o solventnosti (BON 2) za transakcijski račun dužnika (list 15 spisa) iz kojeg proizlazi da je na računu dužnika na dan 15. ožujak 2013. godine evidentiran iznos blokade od 927.875,20 kn te 2371 dan neprekidne blokade. </w:t>
      </w:r>
    </w:p>
    <w:p w:rsidRDefault="008D0E94" w:rsidP="008D0E94" w:rsidR="008D0E94">
      <w:pPr>
        <w:ind w:firstLine="708"/>
        <w:jc w:val="both"/>
      </w:pPr>
    </w:p>
    <w:p w:rsidRDefault="00090A06" w:rsidP="00090A06" w:rsidR="00090A06"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90A06">
        <w:t>2.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00090A06">
        <w:t>Marina Markić</w:t>
      </w:r>
    </w:p>
    <w:p w:rsidRDefault="00680791" w:rsidP="007E7A6E" w:rsidR="00680791">
      <w:pPr>
        <w:tabs>
          <w:tab w:pos="6622" w:val="left"/>
        </w:tabs>
      </w:pPr>
    </w:p>
    <w:p w:rsidRDefault="00680791" w:rsidP="007E7A6E" w:rsidR="00680791" w:rsidRPr="005F7ED3">
      <w:pPr>
        <w:tabs>
          <w:tab w:pos="6622" w:val="left"/>
        </w:tabs>
      </w:pP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5D5">
      <w:rPr>
        <w:rStyle w:val="Brojstranice"/>
        <w:noProof/>
      </w:rPr>
      <w:t>3</w:t>
    </w:r>
    <w:r>
      <w:rPr>
        <w:rStyle w:val="Brojstranice"/>
      </w:rPr>
      <w:fldChar w:fldCharType="end"/>
    </w:r>
  </w:p>
  <w:p w:rsidRDefault="00F664C9" w:rsidR="00F664C9">
    <w:pPr>
      <w:pStyle w:val="Zaglavlje"/>
    </w:pPr>
    <w:r>
      <w:t xml:space="preserve">                                                                                                                                 4St-</w:t>
    </w:r>
    <w:r w:rsidR="00F842BB">
      <w:t>4</w:t>
    </w:r>
    <w:r w:rsidR="00680791">
      <w:t>553</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A06"/>
    <w:rsid w:val="001614AD"/>
    <w:rsid w:val="001B11F9"/>
    <w:rsid w:val="0025005C"/>
    <w:rsid w:val="0027227B"/>
    <w:rsid w:val="002D16B2"/>
    <w:rsid w:val="002D49A0"/>
    <w:rsid w:val="002D4ABD"/>
    <w:rsid w:val="002E7C09"/>
    <w:rsid w:val="00350324"/>
    <w:rsid w:val="00371083"/>
    <w:rsid w:val="00510EA3"/>
    <w:rsid w:val="0056355E"/>
    <w:rsid w:val="005B295E"/>
    <w:rsid w:val="005F7ED3"/>
    <w:rsid w:val="00680791"/>
    <w:rsid w:val="00683588"/>
    <w:rsid w:val="00693C7D"/>
    <w:rsid w:val="0076793A"/>
    <w:rsid w:val="007B0D23"/>
    <w:rsid w:val="007E7A6E"/>
    <w:rsid w:val="00801DC0"/>
    <w:rsid w:val="008D0E94"/>
    <w:rsid w:val="00977394"/>
    <w:rsid w:val="0098315C"/>
    <w:rsid w:val="009A0E71"/>
    <w:rsid w:val="009D1CBF"/>
    <w:rsid w:val="00A20EFA"/>
    <w:rsid w:val="00AE138C"/>
    <w:rsid w:val="00C02474"/>
    <w:rsid w:val="00C03E80"/>
    <w:rsid w:val="00C63961"/>
    <w:rsid w:val="00D825C2"/>
    <w:rsid w:val="00EC45D2"/>
    <w:rsid w:val="00F11929"/>
    <w:rsid w:val="00F308AF"/>
    <w:rsid w:val="00F405D5"/>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F405D5"/>
    <w:rPr>
      <w:color w:val="808080"/>
      <w:bdr w:space="0" w:sz="0" w:color="auto" w:val="none"/>
      <w:shd w:fill="auto" w:color="auto" w:val="clear"/>
    </w:rPr>
  </w:style>
  <w:style w:customStyle="true" w:styleId="eSPISCCParagraphDefaultFont" w:type="character">
    <w:name w:val="eSPIS_CC_Paragraph Default Font"/>
    <w:basedOn w:val="Zadanifontodlomka"/>
    <w:rsid w:val="00F405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5D5"/>
    <w:rPr>
      <w:bdr w:space="0" w:sz="0" w:color="auto" w:val="none"/>
      <w:shd w:fill="FFFFCC" w:color="auto" w:val="clear"/>
      <w:lang w:val="hr-HR"/>
    </w:rPr>
  </w:style>
  <w:style w:customStyle="true" w:styleId="PozadinaSvijetloCrvena" w:type="character">
    <w:name w:val="Pozadina_SvijetloCrvena"/>
    <w:basedOn w:val="eSPISCCParagraphDefaultFont"/>
    <w:rsid w:val="00F405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5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F405D5"/>
    <w:rPr>
      <w:color w:val="808080"/>
      <w:bdr w:color="auto" w:space="0" w:sz="0" w:val="none"/>
      <w:shd w:color="auto" w:fill="auto" w:val="clear"/>
    </w:rPr>
  </w:style>
  <w:style w:customStyle="1" w:styleId="eSPISCCParagraphDefaultFont" w:type="character">
    <w:name w:val="eSPIS_CC_Paragraph Default Font"/>
    <w:basedOn w:val="Zadanifontodlomka"/>
    <w:rsid w:val="00F405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5D5"/>
    <w:rPr>
      <w:bdr w:color="auto" w:space="0" w:sz="0" w:val="none"/>
      <w:shd w:color="auto" w:fill="FFFFCC" w:val="clear"/>
      <w:lang w:val="hr-HR"/>
    </w:rPr>
  </w:style>
  <w:style w:customStyle="1" w:styleId="PozadinaSvijetloCrvena" w:type="character">
    <w:name w:val="Pozadina_SvijetloCrvena"/>
    <w:basedOn w:val="eSPISCCParagraphDefaultFont"/>
    <w:rsid w:val="00F405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5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4553</izvorni_sadrzaj>
    <derivirana_varijabla naziv="DomainObject.Predmet.Broj_1">4553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St-4553/2016</izvorni_sadrzaj>
    <derivirana_varijabla naziv="DomainObject.Predmet.OznakaBroj_1">St-4553/2016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APRICATIO d.o.o. zastupanog po punomoćniku Mato Lovrić</izvorni_sadrzaj>
    <derivirana_varijabla naziv="DomainObject.Predmet.ProtustrankaFormated_1">  APRICATIO d.o.o. zastupanog po punomoćniku Mato Lovrić</derivirana_varijabla>
  </DomainObject.Predmet.ProtustrankaFormated>
  <DomainObject.Predmet.ProtustrankaFormatedOIB>
    <izvorni_sadrzaj>  APRICATIO d.o.o., OIB 47145687675 zastupanog po punomoćniku Mato Lovrić</izvorni_sadrzaj>
    <derivirana_varijabla naziv="DomainObject.Predmet.ProtustrankaFormatedOIB_1">  APRICATIO d.o.o., OIB 47145687675 zastupanog po punomoćniku Mato Lovrić</derivirana_varijabla>
  </DomainObject.Predmet.ProtustrankaFormatedOIB>
  <DomainObject.Predmet.ProtustrankaFormatedWithAdress>
    <izvorni_sadrzaj> APRICATIO d.o.o., Savska cesta 142, 10000 Zagreb zastupanog po punomoćniku Mato Lovrić</izvorni_sadrzaj>
    <derivirana_varijabla naziv="DomainObject.Predmet.ProtustrankaFormatedWithAdress_1"> APRICATIO d.o.o., Savska cesta 142, 10000 Zagreb zastupanog po punomoćniku Mato Lovrić</derivirana_varijabla>
  </DomainObject.Predmet.ProtustrankaFormatedWithAdress>
  <DomainObject.Predmet.ProtustrankaFormatedWithAdressOIB>
    <izvorni_sadrzaj> APRICATIO d.o.o., OIB 47145687675, Savska cesta 142, 10000 Zagreb zastupanog po punomoćniku Mato Lovrić</izvorni_sadrzaj>
    <derivirana_varijabla naziv="DomainObject.Predmet.ProtustrankaFormatedWithAdressOIB_1"> APRICATIO d.o.o., OIB 47145687675, Savska cesta 142, 10000 Zagreb zastupanog po punomoćniku Mato Lovrić</derivirana_varijabla>
  </DomainObject.Predmet.ProtustrankaFormatedWithAdressOIB>
  <DomainObject.Predmet.ProtustrankaWithAdress>
    <izvorni_sadrzaj>APRICATIO d.o.o. Savska cesta 142, 10000 Zagreb</izvorni_sadrzaj>
    <derivirana_varijabla naziv="DomainObject.Predmet.ProtustrankaWithAdress_1">APRICATIO d.o.o. Savska cesta 142, 10000 Zagreb</derivirana_varijabla>
  </DomainObject.Predmet.ProtustrankaWithAdress>
  <DomainObject.Predmet.ProtustrankaWithAdressOIB>
    <izvorni_sadrzaj>APRICATIO d.o.o., OIB 47145687675, Savska cesta 142, 10000 Zagreb</izvorni_sadrzaj>
    <derivirana_varijabla naziv="DomainObject.Predmet.ProtustrankaWithAdressOIB_1">APRICATIO d.o.o., OIB 47145687675, Savska cesta 142, 10000 Zagreb</derivirana_varijabla>
  </DomainObject.Predmet.ProtustrankaWithAdressOIB>
  <DomainObject.Predmet.ProtustrankaNazivFormated>
    <izvorni_sadrzaj>APRICATIO d.o.o.</izvorni_sadrzaj>
    <derivirana_varijabla naziv="DomainObject.Predmet.ProtustrankaNazivFormated_1">APRICATIO d.o.o.</derivirana_varijabla>
  </DomainObject.Predmet.ProtustrankaNazivFormated>
  <DomainObject.Predmet.ProtustrankaNazivFormatedOIB>
    <izvorni_sadrzaj>APRICATIO d.o.o., OIB 47145687675</izvorni_sadrzaj>
    <derivirana_varijabla naziv="DomainObject.Predmet.ProtustrankaNazivFormatedOIB_1">APRICATIO d.o.o., OIB 47145687675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APRICATIO d.o.o. zastupanog po punomoćniku Mato Lovrić</item>
    </izvorni_sadrzaj>
    <derivirana_varijabla naziv="DomainObject.Predmet.ProtuStrankaListFormated_1">
      <item>APRICATIO d.o.o. zastupanog po punomoćniku Mato Lovrić</item>
    </derivirana_varijabla>
  </DomainObject.Predmet.ProtuStrankaListFormated>
  <DomainObject.Predmet.ProtuStrankaListFormatedOIB>
    <izvorni_sadrzaj>
      <item>APRICATIO d.o.o., OIB 47145687675 zastupanog po punomoćniku Mato Lovrić</item>
    </izvorni_sadrzaj>
    <derivirana_varijabla naziv="DomainObject.Predmet.ProtuStrankaListFormatedOIB_1">
      <item>APRICATIO d.o.o., OIB 47145687675 zastupanog po punomoćniku Mato Lovrić</item>
    </derivirana_varijabla>
  </DomainObject.Predmet.ProtuStrankaListFormatedOIB>
  <DomainObject.Predmet.ProtuStrankaListFormatedWithAdress>
    <izvorni_sadrzaj>
      <item>APRICATIO d.o.o., Savska cesta 142, 10000 Zagreb zastupanog po punomoćniku Mato Lovrić</item>
    </izvorni_sadrzaj>
    <derivirana_varijabla naziv="DomainObject.Predmet.ProtuStrankaListFormatedWithAdress_1">
      <item>APRICATIO d.o.o., Savska cesta 142, 10000 Zagreb zastupanog po punomoćniku Mato Lovrić</item>
    </derivirana_varijabla>
  </DomainObject.Predmet.ProtuStrankaListFormatedWithAdress>
  <DomainObject.Predmet.ProtuStrankaListFormatedWithAdressOIB>
    <izvorni_sadrzaj>
      <item>APRICATIO d.o.o., OIB 47145687675, Savska cesta 142, 10000 Zagreb zastupanog po punomoćniku Mato Lovrić</item>
    </izvorni_sadrzaj>
    <derivirana_varijabla naziv="DomainObject.Predmet.ProtuStrankaListFormatedWithAdressOIB_1">
      <item>APRICATIO d.o.o., OIB 47145687675, Savska cesta 142, 10000 Zagreb zastupanog po punomoćniku Mato Lovrić</item>
    </derivirana_varijabla>
  </DomainObject.Predmet.ProtuStrankaListFormatedWithAdressOIB>
  <DomainObject.Predmet.ProtuStrankaListNazivFormated>
    <izvorni_sadrzaj>
      <item>APRICATIO d.o.o.</item>
    </izvorni_sadrzaj>
    <derivirana_varijabla naziv="DomainObject.Predmet.ProtuStrankaListNazivFormated_1">
      <item>APRICATIO d.o.o.</item>
    </derivirana_varijabla>
  </DomainObject.Predmet.ProtuStrankaListNazivFormated>
  <DomainObject.Predmet.ProtuStrankaListNazivFormatedOIB>
    <izvorni_sadrzaj>
      <item>APRICATIO d.o.o., OIB 47145687675</item>
    </izvorni_sadrzaj>
    <derivirana_varijabla naziv="DomainObject.Predmet.ProtuStrankaListNazivFormatedOIB_1">
      <item>APRICATIO d.o.o., OIB 47145687675</item>
    </derivirana_varijabla>
  </DomainObject.Predmet.ProtuStrankaListNazivFormatedOIB>
  <DomainObject.Predmet.OstaliListFormated>
    <izvorni_sadrzaj>
      <item>Mato Lovrić punomoćnik sudionika u postupku APRICATIO d.o.o.</item>
    </izvorni_sadrzaj>
    <derivirana_varijabla naziv="DomainObject.Predmet.OstaliListFormated_1">
      <item>Mato Lovrić punomoćnik sudionika u postupku APRICATIO d.o.o.</item>
    </derivirana_varijabla>
  </DomainObject.Predmet.OstaliListFormated>
  <DomainObject.Predmet.OstaliListFormatedOIB>
    <izvorni_sadrzaj>
      <item>Mato Lovrić, OIB 20115946197 punomoćnik sudionika u postupku APRICATIO d.o.o.</item>
    </izvorni_sadrzaj>
    <derivirana_varijabla naziv="DomainObject.Predmet.OstaliListFormatedOIB_1">
      <item>Mato Lovrić, OIB 20115946197 punomoćnik sudionika u postupku APRICATIO d.o.o.</item>
    </derivirana_varijabla>
  </DomainObject.Predmet.OstaliListFormatedOIB>
  <DomainObject.Predmet.OstaliListFormatedWithAdress>
    <izvorni_sadrzaj>
      <item>Mato Lovrić, Ulica Drage Gervaisa 16, 10000 Zagreb punomoćnik sudionika u postupku APRICATIO d.o.o.</item>
    </izvorni_sadrzaj>
    <derivirana_varijabla naziv="DomainObject.Predmet.OstaliListFormatedWithAdress_1">
      <item>Mato Lovrić, Ulica Drage Gervaisa 16, 10000 Zagreb punomoćnik sudionika u postupku APRICATIO d.o.o.</item>
    </derivirana_varijabla>
  </DomainObject.Predmet.OstaliListFormatedWithAdress>
  <DomainObject.Predmet.OstaliListFormatedWithAdressOIB>
    <izvorni_sadrzaj>
      <item>Mato Lovrić, OIB 20115946197, Ulica Drage Gervaisa 16, 10000 Zagreb punomoćnik sudionika u postupku APRICATIO d.o.o.</item>
    </izvorni_sadrzaj>
    <derivirana_varijabla naziv="DomainObject.Predmet.OstaliListFormatedWithAdressOIB_1">
      <item>Mato Lovrić, OIB 20115946197, Ulica Drage Gervaisa 16, 10000 Zagreb punomoćnik sudionika u postupku APRICATIO d.o.o.</item>
    </derivirana_varijabla>
  </DomainObject.Predmet.OstaliListFormatedWithAdressOIB>
  <DomainObject.Predmet.OstaliListNazivFormated>
    <izvorni_sadrzaj>
      <item>Mato Lovrić</item>
    </izvorni_sadrzaj>
    <derivirana_varijabla naziv="DomainObject.Predmet.OstaliListNazivFormated_1">
      <item>Mato Lovrić</item>
    </derivirana_varijabla>
  </DomainObject.Predmet.OstaliListNazivFormated>
  <DomainObject.Predmet.OstaliListNazivFormatedOIB>
    <izvorni_sadrzaj>
      <item>Mato Lovrić, OIB 20115946197</item>
    </izvorni_sadrzaj>
    <derivirana_varijabla naziv="DomainObject.Predmet.OstaliListNazivFormatedOIB_1">
      <item>Mato Lovrić, OIB 20115946197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APRICATIO d.o.o.</izvorni_sadrzaj>
    <derivirana_varijabla naziv="DomainObject.Predmet.ProtustrankaIDrugi_1">APRICATIO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APRICATIO d.o.o., OIB 47145687675, Savska cesta 142, 10000 Zagreb</izvorni_sadrzaj>
    <derivirana_varijabla naziv="DomainObject.Predmet.ProtustrankaIDrugiAdressOIB_1">APRICATIO d.o.o., OIB 47145687675, Savska cesta 142,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APRICATIO d.o.o.</item>
      <item>Mato Lovrić</item>
    </izvorni_sadrzaj>
    <derivirana_varijabla naziv="DomainObject.Predmet.SudioniciListNaziv_1">
      <item>FINA Regionalni centar Zagreb</item>
      <item>APRICATIO d.o.o.</item>
      <item>Mato Lovrić</item>
    </derivirana_varijabla>
  </DomainObject.Predmet.SudioniciListNaziv>
  <DomainObject.Predmet.SudioniciListAdressOIB>
    <izvorni_sadrzaj>
      <item>FINA Regionalni centar Zagreb, OIB 85821130368, Trg svibanjskih žrtava 1995. 1,10000 Zagreb</item>
      <item>APRICATIO d.o.o., OIB 47145687675, Savska cesta 142,10000 Zagreb</item>
      <item>Mato Lovrić, OIB 20115946197, Ulica Drage Gervaisa 16,10000 Zagreb</item>
    </izvorni_sadrzaj>
    <derivirana_varijabla naziv="DomainObject.Predmet.SudioniciListAdressOIB_1">
      <item>FINA Regionalni centar Zagreb, OIB 85821130368, Trg svibanjskih žrtava 1995. 1,10000 Zagreb</item>
      <item>APRICATIO d.o.o., OIB 47145687675, Savska cesta 142,10000 Zagreb</item>
      <item>Mato Lovrić, OIB 20115946197, Ulica Drage Gervaisa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47145687675</item>
      <item>, OIB 20115946197</item>
    </izvorni_sadrzaj>
    <derivirana_varijabla naziv="DomainObject.Predmet.SudioniciListNazivOIB_1">
      <item>, OIB 85821130368</item>
      <item>, OIB 47145687675</item>
      <item>, OIB 20115946197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650</properties:Words>
  <properties:Characters>3656</properties:Characters>
  <properties:Lines>101</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2017-05-02T11:08:00Z</dcterms:created>
  <dc:creator>gboljkovac</dc:creator>
  <cp:lastModifiedBy>Goranka Boljkovac</cp:lastModifiedBy>
  <cp:lastPrinted>2017-05-02T11:12:00Z</cp:lastPrinted>
  <dcterms:modified xmlns:xsi="http://www.w3.org/2001/XMLSchema-instance" xsi:type="dcterms:W3CDTF">2017-05-02T11:12:00Z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