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3719" w14:paraId="e653719" w:rsidRDefault="00262C6D" w:rsidP="00262C6D" w:rsidR="00262C6D" w:rsidRPr="00CA3146">
      <w:pPr>
        <w15:collapsed w:val="false"/>
        <w:rPr>
          <w:rStyle w:val="Naglaeno"/>
          <w:b w:val="false"/>
        </w:rPr>
      </w:pPr>
      <w:bookmarkStart w:name="_GoBack" w:id="0"/>
      <w:bookmarkEnd w:id="0"/>
      <w:r>
        <w:t xml:space="preserve"> </w:t>
      </w:r>
      <w:r>
        <w:rPr>
          <w:rStyle w:val="Naglaeno"/>
        </w:rPr>
        <w:t xml:space="preserve">             </w:t>
      </w:r>
    </w:p>
    <w:p w:rsidRDefault="00262C6D" w:rsidP="00262C6D" w:rsidR="00262C6D" w:rsidRPr="00262C6D">
      <w:pPr>
        <w:ind w:firstLine="708" w:left="6372"/>
        <w:rPr>
          <w:rStyle w:val="Naglaeno"/>
          <w:b w:val="false"/>
        </w:rPr>
      </w:pPr>
      <w:r w:rsidRPr="00262C6D">
        <w:rPr>
          <w:rStyle w:val="Naglaeno"/>
          <w:b w:val="false"/>
        </w:rPr>
        <w:t>13 St-291/16-</w:t>
      </w:r>
      <w:r>
        <w:rPr>
          <w:rStyle w:val="Naglaeno"/>
          <w:b w:val="false"/>
        </w:rPr>
        <w:t>140</w:t>
      </w:r>
    </w:p>
    <w:p w:rsidRDefault="00262C6D" w:rsidP="00262C6D" w:rsidR="00262C6D" w:rsidRPr="00D00B30">
      <w:pPr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62C6D" w:rsidP="00262C6D" w:rsidR="00262C6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C6D" w:rsidP="00262C6D" w:rsidR="00262C6D"/>
    <w:p w:rsidRDefault="00262C6D" w:rsidP="00262C6D" w:rsidR="00262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2C6D" w:rsidP="00262C6D" w:rsidR="00262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2C6D" w:rsidP="00262C6D" w:rsidR="00262C6D"/>
    <w:p w:rsidRDefault="00262C6D" w:rsidP="00262C6D" w:rsidR="00262C6D">
      <w:pPr>
        <w:jc w:val="center"/>
      </w:pPr>
      <w:r>
        <w:t>R E P U B L I K A   H R V A T S K A</w:t>
      </w:r>
    </w:p>
    <w:p w:rsidRDefault="00262C6D" w:rsidP="00262C6D" w:rsidR="00262C6D">
      <w:pPr>
        <w:jc w:val="center"/>
      </w:pPr>
      <w:r>
        <w:t>R J E Š E N J E</w:t>
      </w:r>
    </w:p>
    <w:p w:rsidRDefault="00262C6D" w:rsidP="00262C6D" w:rsidR="00262C6D">
      <w:pPr>
        <w:rPr>
          <w:b/>
        </w:rPr>
      </w:pPr>
    </w:p>
    <w:p w:rsidRDefault="00262C6D" w:rsidP="00262C6D" w:rsidR="00262C6D">
      <w:pPr>
        <w:pStyle w:val="Tijeloteksta"/>
      </w:pPr>
      <w:r>
        <w:tab/>
        <w:t xml:space="preserve">Trgovački sud u Osijeku, po sucu pojedincu Jadranki Herman kao stečajnom sucu, u stečajnom postupku nad dužnikom GEODETSKI ZAVOD, Zavod za projektiranje i izvođenje geodetskih radova, dioničko društvo, u stečaju, Osijek, L. Jagera 4, MBS: 030028732, OIB: 80480339029, dana 21. ožujka 2018.  </w:t>
      </w:r>
    </w:p>
    <w:p w:rsidRDefault="00262C6D" w:rsidP="00262C6D" w:rsidR="00262C6D">
      <w:pPr>
        <w:pStyle w:val="Tijeloteksta"/>
      </w:pPr>
    </w:p>
    <w:p w:rsidRDefault="00262C6D" w:rsidP="00A005AB" w:rsidR="00875910">
      <w:pPr>
        <w:pStyle w:val="Tijeloteksta"/>
        <w:jc w:val="center"/>
      </w:pPr>
      <w:r>
        <w:t>r i j e š i o    j e</w:t>
      </w:r>
    </w:p>
    <w:p w:rsidRDefault="001651F0" w:rsidP="0013597A" w:rsidR="001651F0">
      <w:pPr>
        <w:pStyle w:val="Tijeloteksta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r w:rsidR="00262C6D">
        <w:t>GEODETSKI ZAVOD, Zavod za projektiranje i izvođenje geodetskih radova, dioničko društvo, u stečaju, Osijek, L. Jagera 4, MBS: 030028732, OIB: 80480339029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>se nagrada</w:t>
      </w:r>
      <w:r w:rsidR="00E7038D">
        <w:t xml:space="preserve"> za rad u iznosu od 198,70</w:t>
      </w:r>
      <w:r>
        <w:t xml:space="preserve"> kn neto po održanoj sjednici Odbora vjero</w:t>
      </w:r>
      <w:r w:rsidR="00875910">
        <w:t xml:space="preserve">vnika, i nazočnosti istima (članak </w:t>
      </w:r>
      <w:r w:rsidR="009333AC">
        <w:t>102.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941EA7" w:rsidP="00941EA7" w:rsidR="00941EA7">
      <w:pPr>
        <w:pStyle w:val="Tijeloteksta"/>
        <w:ind w:left="928"/>
      </w:pPr>
    </w:p>
    <w:p w:rsidRDefault="008015F8" w:rsidR="008015F8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941EA7" w:rsidP="00941EA7" w:rsidR="00941EA7">
      <w:pPr>
        <w:pStyle w:val="Tijeloteksta"/>
      </w:pP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6C34E7">
        <w:t xml:space="preserve"> </w:t>
      </w:r>
      <w:r w:rsidR="00262C6D">
        <w:t>21</w:t>
      </w:r>
      <w:r w:rsidR="00941EA7">
        <w:t xml:space="preserve">. ožujak 2018.     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102.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941EA7" w:rsidP="00262C6D" w:rsidR="00941EA7">
      <w:pPr>
        <w:numPr>
          <w:ilvl w:val="0"/>
          <w:numId w:val="8"/>
        </w:numPr>
      </w:pPr>
      <w:r>
        <w:t>S</w:t>
      </w:r>
      <w:r w:rsidR="00262C6D">
        <w:t>tečajna upraviteljica Boja Stanković</w:t>
      </w:r>
    </w:p>
    <w:p w:rsidRDefault="00262C6D" w:rsidP="00262C6D" w:rsidR="00262C6D">
      <w:pPr>
        <w:pStyle w:val="Odlomakpopisa"/>
        <w:numPr>
          <w:ilvl w:val="0"/>
          <w:numId w:val="8"/>
        </w:numPr>
        <w:spacing w:lineRule="auto" w:line="276" w:after="200"/>
        <w:jc w:val="both"/>
      </w:pPr>
      <w:r>
        <w:t>Suzana Baranjek, Višnjevac, V. Lisinskog 14, za bivše radnike stečajnog dužnika</w:t>
      </w:r>
    </w:p>
    <w:p w:rsidRDefault="00262C6D" w:rsidP="00262C6D" w:rsidR="00262C6D">
      <w:pPr>
        <w:pStyle w:val="Odlomakpopisa"/>
        <w:numPr>
          <w:ilvl w:val="0"/>
          <w:numId w:val="8"/>
        </w:numPr>
        <w:spacing w:lineRule="auto" w:line="276" w:after="200"/>
        <w:jc w:val="both"/>
      </w:pPr>
      <w:r>
        <w:t>Addiko bank d.d. Zagreb, Zagreb, Slavonska avenija 6</w:t>
      </w:r>
    </w:p>
    <w:p w:rsidRDefault="00262C6D" w:rsidP="00262C6D" w:rsidR="00262C6D">
      <w:pPr>
        <w:pStyle w:val="Odlomakpopisa"/>
        <w:numPr>
          <w:ilvl w:val="0"/>
          <w:numId w:val="8"/>
        </w:numPr>
        <w:spacing w:lineRule="auto" w:line="276" w:after="200"/>
        <w:jc w:val="both"/>
      </w:pPr>
      <w:r>
        <w:t>Croatia osiguranje d.d. Zagreb Podružnica Osijek, Trg Ljudevita Gaja 1</w:t>
      </w:r>
    </w:p>
    <w:p w:rsidRDefault="0013597A" w:rsidP="0013597A" w:rsidR="009D36CC">
      <w:pPr>
        <w:pStyle w:val="Odlomakpopisa"/>
        <w:numPr>
          <w:ilvl w:val="0"/>
          <w:numId w:val="8"/>
        </w:numPr>
        <w:jc w:val="both"/>
      </w:pPr>
      <w:r>
        <w:t>e</w:t>
      </w:r>
      <w:r w:rsidR="009D36CC">
        <w:t>-oglasna ploča suda</w:t>
      </w:r>
    </w:p>
    <w:p w:rsidRDefault="00A005AB" w:rsidP="0013597A" w:rsidR="00F124F8">
      <w:pPr>
        <w:pStyle w:val="Odlomakpopisa"/>
        <w:numPr>
          <w:ilvl w:val="0"/>
          <w:numId w:val="8"/>
        </w:numPr>
        <w:jc w:val="both"/>
      </w:pPr>
      <w:r>
        <w:t>kal. 23</w:t>
      </w:r>
      <w:r w:rsidR="0013597A">
        <w:t>/4</w:t>
      </w:r>
    </w:p>
    <w:sectPr w:rsidSect="00A005AB" w:rsidR="00F124F8">
      <w:headerReference w:type="default" r:id="rId11"/>
      <w:pgSz w:code="9" w:h="16838" w:w="11906"/>
      <w:pgMar w:gutter="0" w:footer="709" w:header="709" w:left="1704" w:bottom="1079" w:right="1418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0A329C"/>
    <w:multiLevelType w:val="hybridMultilevel"/>
    <w:tmpl w:val="94782982"/>
    <w:lvl w:tplc="6B5AF5C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117207"/>
    <w:rsid w:val="0013597A"/>
    <w:rsid w:val="001651F0"/>
    <w:rsid w:val="00182073"/>
    <w:rsid w:val="001C50D0"/>
    <w:rsid w:val="00233A54"/>
    <w:rsid w:val="00262C6D"/>
    <w:rsid w:val="00324E5B"/>
    <w:rsid w:val="00381BEC"/>
    <w:rsid w:val="003F365B"/>
    <w:rsid w:val="00437396"/>
    <w:rsid w:val="00547CED"/>
    <w:rsid w:val="00550606"/>
    <w:rsid w:val="005A7F7C"/>
    <w:rsid w:val="005B5D89"/>
    <w:rsid w:val="00606139"/>
    <w:rsid w:val="006C34E7"/>
    <w:rsid w:val="00706AAE"/>
    <w:rsid w:val="00752C44"/>
    <w:rsid w:val="007C6819"/>
    <w:rsid w:val="007D6432"/>
    <w:rsid w:val="008015F8"/>
    <w:rsid w:val="00875910"/>
    <w:rsid w:val="008E29F9"/>
    <w:rsid w:val="009333AC"/>
    <w:rsid w:val="00941EA7"/>
    <w:rsid w:val="009D36CC"/>
    <w:rsid w:val="00A005AB"/>
    <w:rsid w:val="00AC05B5"/>
    <w:rsid w:val="00BF214B"/>
    <w:rsid w:val="00CB44FD"/>
    <w:rsid w:val="00CB54E5"/>
    <w:rsid w:val="00CC3E41"/>
    <w:rsid w:val="00CD7A0C"/>
    <w:rsid w:val="00D54E08"/>
    <w:rsid w:val="00DB2456"/>
    <w:rsid w:val="00DE37BF"/>
    <w:rsid w:val="00E0160A"/>
    <w:rsid w:val="00E7038D"/>
    <w:rsid w:val="00E90D50"/>
    <w:rsid w:val="00F124F8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50903-0B98-4DA5-9F3E-17AB3F073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1346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2018-03-21T12:22:00Z</dcterms:created>
  <dc:creator>..</dc:creator>
  <cp:lastModifiedBy>Maja Kocijan</cp:lastModifiedBy>
  <cp:lastPrinted>2018-03-21T12:25:00Z</cp:lastPrinted>
  <dcterms:modified xmlns:xsi="http://www.w3.org/2001/XMLSchema-instance" xsi:type="dcterms:W3CDTF">2018-03-21T12:43:00Z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(Nagrada Odboru vjreovnika.docx)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