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0499" w14:paraId="80a049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  <w:t>31-St-</w:t>
      </w:r>
      <w:r w:rsidR="00F44FF9">
        <w:t>787/15-3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 nad dužnikom</w:t>
      </w:r>
      <w:r w:rsidR="00881B6D">
        <w:t xml:space="preserve"> </w:t>
      </w:r>
      <w:r w:rsidR="00F44FF9" w:rsidRPr="00F44FF9">
        <w:t>Probitas Dima d.o.o.</w:t>
      </w:r>
      <w:r w:rsidR="00F44FF9">
        <w:t xml:space="preserve"> Sveta Nedjelja, Dr. Franje Tuđmana 14 </w:t>
      </w:r>
      <w:r w:rsidR="000217C8">
        <w:t xml:space="preserve">MBS: </w:t>
      </w:r>
      <w:r w:rsidR="00F44FF9" w:rsidRPr="00F44FF9">
        <w:t>080381513</w:t>
      </w:r>
      <w:r w:rsidR="00F44FF9">
        <w:t xml:space="preserve"> </w:t>
      </w:r>
      <w:r w:rsidR="000217C8">
        <w:t xml:space="preserve">OIB: </w:t>
      </w:r>
      <w:r w:rsidR="00F44FF9" w:rsidRPr="00F44FF9">
        <w:t>01284069469</w:t>
      </w:r>
      <w:r w:rsidR="000217C8">
        <w:t xml:space="preserve"> </w:t>
      </w:r>
      <w:r w:rsidR="00AF08FC">
        <w:t xml:space="preserve">po prijedlogu Financijske agencije dana </w:t>
      </w:r>
      <w:r w:rsidR="000217C8">
        <w:t>15. prosinca</w:t>
      </w:r>
      <w:r w:rsidR="00AF08FC">
        <w:t xml:space="preserve"> 2015. godine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44FF9">
        <w:t>Mladen Lončar, Zagreb, ivana Pergošića 1</w:t>
      </w:r>
      <w:r w:rsidR="00F30A16">
        <w:t xml:space="preserve"> </w:t>
      </w:r>
      <w:r w:rsidR="00233E51">
        <w:t xml:space="preserve"> OIB:</w:t>
      </w:r>
      <w:r w:rsidR="000217C8">
        <w:t xml:space="preserve"> </w:t>
      </w:r>
      <w:r w:rsidR="00F44FF9">
        <w:t>49433301789</w:t>
      </w:r>
      <w:r w:rsidR="005D6B5D">
        <w:t xml:space="preserve"> </w:t>
      </w:r>
      <w:r w:rsidR="00233E51">
        <w:t xml:space="preserve"> </w:t>
      </w:r>
      <w:r>
        <w:t xml:space="preserve">- osoba ovlaštena za zastupanje dužnika </w:t>
      </w:r>
      <w:r w:rsidR="00F44FF9" w:rsidRPr="00F44FF9">
        <w:t>Probitas Dima d.o.o.</w:t>
      </w:r>
      <w:r w:rsidR="00F44FF9">
        <w:t xml:space="preserve"> Sveta Nedjelja, Dr. Franje Tuđmana 14 MBS: </w:t>
      </w:r>
      <w:r w:rsidR="00F44FF9" w:rsidRPr="00F44FF9">
        <w:t>080381513</w:t>
      </w:r>
      <w:r w:rsidR="00F44FF9">
        <w:t xml:space="preserve"> OIB: </w:t>
      </w:r>
      <w:r w:rsidR="00F44FF9" w:rsidRPr="00F44FF9">
        <w:t>01284069469</w:t>
      </w:r>
      <w:r w:rsidR="00F44FF9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F44FF9" w:rsidRPr="00F44FF9">
        <w:t>Probitas Dima d.o.o.</w:t>
      </w:r>
      <w:r w:rsidR="00F44FF9">
        <w:t xml:space="preserve"> Sveta Nedjelja, Dr. Franje Tuđmana 14 MBS: </w:t>
      </w:r>
      <w:r w:rsidR="00F44FF9" w:rsidRPr="00F44FF9">
        <w:t>080381513</w:t>
      </w:r>
      <w:r w:rsidR="00F44FF9">
        <w:t xml:space="preserve"> OIB: </w:t>
      </w:r>
      <w:r w:rsidR="00F44FF9" w:rsidRPr="00F44FF9">
        <w:t>01284069469</w:t>
      </w:r>
      <w:r w:rsidR="00F44FF9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44FF9">
        <w:t>4.688.901,06</w:t>
      </w:r>
      <w:r w:rsidR="00233E51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217C8">
        <w:t xml:space="preserve">15. prosinca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9242A6">
        <w:t>,v.r.</w:t>
      </w:r>
      <w:r>
        <w:t xml:space="preserve"> </w:t>
      </w:r>
    </w:p>
    <w:p w:rsidRDefault="0094369F" w:rsidP="0094369F" w:rsidR="0094369F"/>
    <w:p w:rsidRDefault="009242A6" w:rsidR="009242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242A6" w:rsidP="009242A6" w:rsidR="009242A6">
      <w:pPr>
        <w:ind w:firstLine="708" w:left="4956"/>
      </w:pPr>
      <w:r>
        <w:t>Vinka Mihalinčić</w:t>
      </w:r>
    </w:p>
    <w:p w:rsidRDefault="000217C8" w:rsidP="0094369F" w:rsidR="000217C8"/>
    <w:sectPr w:rsidSect="000217C8" w:rsidR="000217C8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17C8"/>
    <w:rsid w:val="0015645C"/>
    <w:rsid w:val="001C6B43"/>
    <w:rsid w:val="00233E51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D6B5D"/>
    <w:rsid w:val="005E7FE1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242A6"/>
    <w:rsid w:val="009357C1"/>
    <w:rsid w:val="0094369F"/>
    <w:rsid w:val="00A81191"/>
    <w:rsid w:val="00A97E67"/>
    <w:rsid w:val="00AF08F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0A16"/>
    <w:rsid w:val="00F33CE5"/>
    <w:rsid w:val="00F44FF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Probitas Dima d.o.o.</izvorni_sadrzaj>
    <derivirana_varijabla naziv="DomainObject.Predmet.ProtustrankaFormated_1">  Probitas Dima d.o.o.</derivirana_varijabla>
  </DomainObject.Predmet.ProtustrankaFormated>
  <DomainObject.Predmet.ProtustrankaFormatedOIB>
    <izvorni_sadrzaj>  Probitas Dima d.o.o., OIB 01284069469</izvorni_sadrzaj>
    <derivirana_varijabla naziv="DomainObject.Predmet.ProtustrankaFormatedOIB_1">  Probitas Dima d.o.o., OIB 01284069469</derivirana_varijabla>
  </DomainObject.Predmet.ProtustrankaFormatedOIB>
  <DomainObject.Predmet.ProtustrankaFormatedWithAdress>
    <izvorni_sadrzaj> Probitas Dima d.o.o., Dr. Franje Tuđmana 14, 10431 Sveta Nedelja</izvorni_sadrzaj>
    <derivirana_varijabla naziv="DomainObject.Predmet.ProtustrankaFormatedWithAdress_1"> Probitas Dima d.o.o., Dr. Franje Tuđmana 14, 10431 Sveta Nedelja</derivirana_varijabla>
  </DomainObject.Predmet.ProtustrankaFormatedWithAdress>
  <DomainObject.Predmet.ProtustrankaFormatedWithAdressOIB>
    <izvorni_sadrzaj> Probitas Dima d.o.o., OIB 01284069469, Dr. Franje Tuđmana 14, 10431 Sveta Nedelja</izvorni_sadrzaj>
    <derivirana_varijabla naziv="DomainObject.Predmet.ProtustrankaFormatedWithAdressOIB_1"> Probitas Dima d.o.o., OIB 01284069469, Dr. Franje Tuđmana 14, 10431 Sveta Nedelja</derivirana_varijabla>
  </DomainObject.Predmet.ProtustrankaFormatedWithAdressOIB>
  <DomainObject.Predmet.ProtustrankaWithAdress>
    <izvorni_sadrzaj>Probitas Dima d.o.o. Dr. Franje Tuđmana 14, 10431 Sveta Nedelja</izvorni_sadrzaj>
    <derivirana_varijabla naziv="DomainObject.Predmet.ProtustrankaWithAdress_1">Probitas Dima d.o.o. Dr. Franje Tuđmana 14, 10431 Sveta Nedelja</derivirana_varijabla>
  </DomainObject.Predmet.ProtustrankaWithAdress>
  <DomainObject.Predmet.ProtustrankaWithAdressOIB>
    <izvorni_sadrzaj>Probitas Dima d.o.o., OIB 01284069469, Dr. Franje Tuđmana 14, 10431 Sveta Nedelja</izvorni_sadrzaj>
    <derivirana_varijabla naziv="DomainObject.Predmet.ProtustrankaWithAdressOIB_1">Probitas Dima d.o.o., OIB 01284069469, Dr. Franje Tuđmana 14, 10431 Sveta Nedelja</derivirana_varijabla>
  </DomainObject.Predmet.ProtustrankaWithAdressOIB>
  <DomainObject.Predmet.ProtustrankaNazivFormated>
    <izvorni_sadrzaj>Probitas Dima d.o.o.</izvorni_sadrzaj>
    <derivirana_varijabla naziv="DomainObject.Predmet.ProtustrankaNazivFormated_1">Probitas Dima d.o.o.</derivirana_varijabla>
  </DomainObject.Predmet.ProtustrankaNazivFormated>
  <DomainObject.Predmet.ProtustrankaNazivFormatedOIB>
    <izvorni_sadrzaj>Probitas Dima d.o.o., OIB 01284069469</izvorni_sadrzaj>
    <derivirana_varijabla naziv="DomainObject.Predmet.ProtustrankaNazivFormatedOIB_1">Probitas Dima d.o.o., OIB 01284069469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Probitas Dima d.o.o.</item>
    </izvorni_sadrzaj>
    <derivirana_varijabla naziv="DomainObject.Predmet.ProtuStrankaListFormated_1">
      <item>Probitas Dima d.o.o.</item>
    </derivirana_varijabla>
  </DomainObject.Predmet.ProtuStrankaListFormated>
  <DomainObject.Predmet.ProtuStrankaListFormatedOIB>
    <izvorni_sadrzaj>
      <item>Probitas Dima d.o.o., OIB 01284069469</item>
    </izvorni_sadrzaj>
    <derivirana_varijabla naziv="DomainObject.Predmet.ProtuStrankaListFormatedOIB_1">
      <item>Probitas Dima d.o.o., OIB 01284069469</item>
    </derivirana_varijabla>
  </DomainObject.Predmet.ProtuStrankaListFormatedOIB>
  <DomainObject.Predmet.ProtuStrankaListFormatedWithAdress>
    <izvorni_sadrzaj>
      <item>Probitas Dima d.o.o., Dr. Franje Tuđmana 14, 10431 Sveta Nedelja</item>
    </izvorni_sadrzaj>
    <derivirana_varijabla naziv="DomainObject.Predmet.ProtuStrankaListFormatedWithAdress_1">
      <item>Probitas Dima d.o.o., Dr. Franje Tuđmana 14, 10431 Sveta Nedelja</item>
    </derivirana_varijabla>
  </DomainObject.Predmet.ProtuStrankaListFormatedWithAdress>
  <DomainObject.Predmet.ProtuStrankaListFormatedWithAdressOIB>
    <izvorni_sadrzaj>
      <item>Probitas Dima d.o.o., OIB 01284069469, Dr. Franje Tuđmana 14, 10431 Sveta Nedelja</item>
    </izvorni_sadrzaj>
    <derivirana_varijabla naziv="DomainObject.Predmet.ProtuStrankaListFormatedWithAdressOIB_1">
      <item>Probitas Dima d.o.o., OIB 01284069469, Dr. Franje Tuđmana 14, 10431 Sveta Nedelja</item>
    </derivirana_varijabla>
  </DomainObject.Predmet.ProtuStrankaListFormatedWithAdressOIB>
  <DomainObject.Predmet.ProtuStrankaListNazivFormated>
    <izvorni_sadrzaj>
      <item>Probitas Dima d.o.o.</item>
    </izvorni_sadrzaj>
    <derivirana_varijabla naziv="DomainObject.Predmet.ProtuStrankaListNazivFormated_1">
      <item>Probitas Dima d.o.o.</item>
    </derivirana_varijabla>
  </DomainObject.Predmet.ProtuStrankaListNazivFormated>
  <DomainObject.Predmet.ProtuStrankaListNazivFormatedOIB>
    <izvorni_sadrzaj>
      <item>Probitas Dima d.o.o., OIB 01284069469</item>
    </izvorni_sadrzaj>
    <derivirana_varijabla naziv="DomainObject.Predmet.ProtuStrankaListNazivFormatedOIB_1">
      <item>Probitas Dima d.o.o., OIB 01284069469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Probitas Dima d.o.o.</izvorni_sadrzaj>
    <derivirana_varijabla naziv="DomainObject.Predmet.ProtustrankaIDrugi_1">Probitas Dima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Probitas Dima d.o.o., OIB 01284069469, Dr. Franje Tuđmana 14, 10431 Sveta Nedelja</izvorni_sadrzaj>
    <derivirana_varijabla naziv="DomainObject.Predmet.ProtustrankaIDrugiAdressOIB_1">Probitas Dima d.o.o., OIB 01284069469, Dr. Franje Tuđmana 14,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Probitas Dima d.o.o.</item>
    </izvorni_sadrzaj>
    <derivirana_varijabla naziv="DomainObject.Predmet.SudioniciListNaziv_1">
      <item>FINA Regionalni centar Zagreb</item>
      <item>Probitas Dima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Probitas Dima d.o.o., OIB 01284069469, Dr. Franje Tuđmana 14,10431 Sveta Nedelja</item>
    </izvorni_sadrzaj>
    <derivirana_varijabla naziv="DomainObject.Predmet.SudioniciListAdressOIB_1">
      <item>FINA Regionalni centar Zagreb, OIB 85821130368, Trg svibanjskih žrtava 1995. 1,10000 Zagreb</item>
      <item>Probitas Dima d.o.o., OIB 01284069469, Dr. Franje Tuđmana 14,10431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01284069469</item>
    </izvorni_sadrzaj>
    <derivirana_varijabla naziv="DomainObject.Predmet.SudioniciListNazivOIB_1">
      <item>, OIB 85821130368</item>
      <item>, OIB 01284069469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1980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2015-12-15T13:06:00Z</dcterms:created>
  <dc:creator>Vinka Mihalinčić</dc:creator>
  <cp:lastModifiedBy>Vinka Mihalinčić</cp:lastModifiedBy>
  <cp:lastPrinted>2015-12-15T13:02:00Z</cp:lastPrinted>
  <dcterms:modified xmlns:xsi="http://www.w3.org/2001/XMLSchema-instance" xsi:type="dcterms:W3CDTF">2015-12-15T13:06:00Z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